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9a61" w14:paraId="58a9a6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8762C">
        <w:t>2193/16-3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8762C">
        <w:t xml:space="preserve"> KING SPORT d.o.o. Osijek, Kaptolska 4, OIB: 82946639639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>, od 30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71ED0">
        <w:rPr>
          <w:bCs/>
        </w:rPr>
        <w:t xml:space="preserve"> </w:t>
      </w:r>
      <w:r w:rsidR="0038762C">
        <w:t>KING SPORT d.o.o. Osijek, Kaptolska 4, OIB: 82946639639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38762C">
        <w:t xml:space="preserve">6.292,84 </w:t>
      </w:r>
      <w:r>
        <w:t>kn</w:t>
      </w:r>
      <w:r w:rsidR="00E53A37">
        <w:t xml:space="preserve">, na dan </w:t>
      </w:r>
      <w:r w:rsidR="0038762C">
        <w:t>26</w:t>
      </w:r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0412B">
        <w:t xml:space="preserve">direktor </w:t>
      </w:r>
      <w:r w:rsidR="005A368B">
        <w:t>dužnika</w:t>
      </w:r>
      <w:r w:rsidR="0038762C">
        <w:t xml:space="preserve"> </w:t>
      </w:r>
      <w:r w:rsidR="009F358A">
        <w:t>Jasminka Kralj, Osijek, Kaptolska 4, OIB: 03758767531</w:t>
      </w:r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9F358A">
        <w:t>2193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1BD" w:rsidR="005251BD">
      <w:r>
        <w:separator/>
      </w:r>
    </w:p>
  </w:endnote>
  <w:endnote w:id="0" w:type="continuationSeparator">
    <w:p w:rsidRDefault="005251BD" w:rsidR="00525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1BD" w:rsidR="005251BD">
      <w:r>
        <w:separator/>
      </w:r>
    </w:p>
  </w:footnote>
  <w:footnote w:id="0" w:type="continuationSeparator">
    <w:p w:rsidRDefault="005251BD" w:rsidR="00525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51BD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B6467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64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64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 SPORT društvo s ograničenom odgovornošću za trgovinu sportskom opremom</izvorni_sadrzaj>
    <derivirana_varijabla naziv="DomainObject.Predmet.ProtustrankaFormated_1">  KING SPORT društvo s ograničenom odgovornošću za trgovinu sportskom opremom</derivirana_varijabla>
  </DomainObject.Predmet.ProtustrankaFormated>
  <DomainObject.Predmet.ProtustrankaFormatedOIB>
    <izvorni_sadrzaj>  KING SPORT društvo s ograničenom odgovornošću za trgovinu sportskom opremom, OIB 82946639639</izvorni_sadrzaj>
    <derivirana_varijabla naziv="DomainObject.Predmet.ProtustrankaFormatedOIB_1">  KING SPORT društvo s ograničenom odgovornošću za trgovinu sportskom opremom, OIB 82946639639</derivirana_varijabla>
  </DomainObject.Predmet.ProtustrankaFormatedOIB>
  <DomainObject.Predmet.ProtustrankaFormatedWithAdress>
    <izvorni_sadrzaj> KING SPORT društvo s ograničenom odgovornošću za trgovinu sportskom opremom, Kaptolska 4, 31000 Osijek</izvorni_sadrzaj>
    <derivirana_varijabla naziv="DomainObject.Predmet.ProtustrankaFormatedWithAdress_1"> KING SPORT društvo s ograničenom odgovornošću za trgovinu sportskom opremom, Kaptolska 4, 31000 Osijek</derivirana_varijabla>
  </DomainObject.Predmet.ProtustrankaFormatedWithAdress>
  <DomainObject.Predmet.ProtustrankaFormatedWithAdressOIB>
    <izvorni_sadrzaj> KING SPORT društvo s ograničenom odgovornošću za trgovinu sportskom opremom, OIB 82946639639, Kaptolska 4, 31000 Osijek</izvorni_sadrzaj>
    <derivirana_varijabla naziv="DomainObject.Predmet.ProtustrankaFormatedWithAdressOIB_1"> KING SPORT društvo s ograničenom odgovornošću za trgovinu sportskom opremom, OIB 82946639639, Kaptolska 4, 31000 Osijek</derivirana_varijabla>
  </DomainObject.Predmet.ProtustrankaFormatedWithAdressOIB>
  <DomainObject.Predmet.ProtustrankaWithAdress>
    <izvorni_sadrzaj>KING SPORT društvo s ograničenom odgovornošću za trgovinu sportskom opremom Kaptolska 4, 31000 Osijek</izvorni_sadrzaj>
    <derivirana_varijabla naziv="DomainObject.Predmet.ProtustrankaWithAdress_1">KING SPORT društvo s ograničenom odgovornošću za trgovinu sportskom opremom Kaptolska 4, 31000 Osijek</derivirana_varijabla>
  </DomainObject.Predmet.ProtustrankaWithAdress>
  <DomainObject.Predmet.ProtustrankaWithAdressOIB>
    <izvorni_sadrzaj>KING SPORT društvo s ograničenom odgovornošću za trgovinu sportskom opremom, OIB 82946639639, Kaptolska 4, 31000 Osijek</izvorni_sadrzaj>
    <derivirana_varijabla naziv="DomainObject.Predmet.ProtustrankaWithAdressOIB_1">KING SPORT društvo s ograničenom odgovornošću za trgovinu sportskom opremom, OIB 82946639639, Kaptolska 4, 31000 Osijek</derivirana_varijabla>
  </DomainObject.Predmet.ProtustrankaWithAdressOIB>
  <DomainObject.Predmet.ProtustrankaNazivFormated>
    <izvorni_sadrzaj>KING SPORT društvo s ograničenom odgovornošću za trgovinu sportskom opremom</izvorni_sadrzaj>
    <derivirana_varijabla naziv="DomainObject.Predmet.ProtustrankaNazivFormated_1">KING SPORT društvo s ograničenom odgovornošću za trgovinu sportskom opremom</derivirana_varijabla>
  </DomainObject.Predmet.ProtustrankaNazivFormated>
  <DomainObject.Predmet.ProtustrankaNazivFormatedOIB>
    <izvorni_sadrzaj>KING SPORT društvo s ograničenom odgovornošću za trgovinu sportskom opremom, OIB 82946639639</izvorni_sadrzaj>
    <derivirana_varijabla naziv="DomainObject.Predmet.ProtustrankaNazivFormatedOIB_1">KING SPORT društvo s ograničenom odgovornošću za trgovinu sportskom opremom, OIB 82946639639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KING SPORT društvo s ograničenom odgovornošću za trgovinu sportskom opremom</item>
    </izvorni_sadrzaj>
    <derivirana_varijabla naziv="DomainObject.Predmet.ProtuStrankaListFormated_1">
      <item>KING SPORT društvo s ograničenom odgovornošću za trgovinu sportskom opremom</item>
    </derivirana_varijabla>
  </DomainObject.Predmet.ProtuStrankaListFormated>
  <DomainObject.Predmet.ProtuStrankaListFormatedOIB>
    <izvorni_sadrzaj>
      <item>KING SPORT društvo s ograničenom odgovornošću za trgovinu sportskom opremom, OIB 82946639639</item>
    </izvorni_sadrzaj>
    <derivirana_varijabla naziv="DomainObject.Predmet.ProtuStrankaListFormatedOIB_1">
      <item>KING SPORT društvo s ograničenom odgovornošću za trgovinu sportskom opremom, OIB 82946639639</item>
    </derivirana_varijabla>
  </DomainObject.Predmet.ProtuStrankaListFormatedOIB>
  <DomainObject.Predmet.ProtuStrankaListFormatedWithAdress>
    <izvorni_sadrzaj>
      <item>KING SPORT društvo s ograničenom odgovornošću za trgovinu sportskom opremom, Kaptolska 4, 31000 Osijek</item>
    </izvorni_sadrzaj>
    <derivirana_varijabla naziv="DomainObject.Predmet.ProtuStrankaListFormatedWithAdress_1">
      <item>KING SPORT društvo s ograničenom odgovornošću za trgovinu sportskom opremom, Kaptolska 4, 31000 Osijek</item>
    </derivirana_varijabla>
  </DomainObject.Predmet.ProtuStrankaListFormatedWithAdress>
  <DomainObject.Predmet.ProtuStrankaListFormatedWithAdressOIB>
    <izvorni_sadrzaj>
      <item>KING SPORT društvo s ograničenom odgovornošću za trgovinu sportskom opremom, OIB 82946639639, Kaptolska 4, 31000 Osijek</item>
    </izvorni_sadrzaj>
    <derivirana_varijabla naziv="DomainObject.Predmet.ProtuStrankaListFormatedWithAdressOIB_1">
      <item>KING SPORT društvo s ograničenom odgovornošću za trgovinu sportskom opremom, OIB 82946639639, Kaptolska 4, 31000 Osijek</item>
    </derivirana_varijabla>
  </DomainObject.Predmet.ProtuStrankaListFormatedWithAdressOIB>
  <DomainObject.Predmet.ProtuStrankaListNazivFormated>
    <izvorni_sadrzaj>
      <item>KING SPORT društvo s ograničenom odgovornošću za trgovinu sportskom opremom</item>
    </izvorni_sadrzaj>
    <derivirana_varijabla naziv="DomainObject.Predmet.ProtuStrankaListNazivFormated_1">
      <item>KING SPORT društvo s ograničenom odgovornošću za trgovinu sportskom opremom</item>
    </derivirana_varijabla>
  </DomainObject.Predmet.ProtuStrankaListNazivFormated>
  <DomainObject.Predmet.ProtuStrankaListNazivFormatedOIB>
    <izvorni_sadrzaj>
      <item>KING SPORT društvo s ograničenom odgovornošću za trgovinu sportskom opremom, OIB 82946639639</item>
    </izvorni_sadrzaj>
    <derivirana_varijabla naziv="DomainObject.Predmet.ProtuStrankaListNazivFormatedOIB_1">
      <item>KING SPORT društvo s ograničenom odgovornošću za trgovinu sportskom opremom, OIB 82946639639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KING SPORT društvo s ograničenom odgovornošću za trgovinu sportskom opremom</izvorni_sadrzaj>
    <derivirana_varijabla naziv="DomainObject.Predmet.ProtustrankaIDrugi_1">KING SPORT društvo s ograničenom odgovornošću za trgovinu sportskom opremom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KING SPORT društvo s ograničenom odgovornošću za trgovinu sportskom opremom, OIB 82946639639, Kaptolska 4, 31000 Osijek</izvorni_sadrzaj>
    <derivirana_varijabla naziv="DomainObject.Predmet.ProtustrankaIDrugiAdressOIB_1">KING SPORT društvo s ograničenom odgovornošću za trgovinu sportskom opremom, OIB 82946639639, Kaptolska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KING SPORT društvo s ograničenom odgovornošću za trgovinu sportskom opremom</item>
    </izvorni_sadrzaj>
    <derivirana_varijabla naziv="DomainObject.Predmet.SudioniciListNaziv_1">
      <item>FINA RC OSIJEK</item>
      <item>KING SPORT društvo s ograničenom odgovornošću za trgovinu sportskom opremom</item>
    </derivirana_varijabla>
  </DomainObject.Predmet.SudioniciListNaziv>
  <DomainObject.Predmet.SudioniciListAdressOIB>
    <izvorni_sadrzaj>
      <item>FINA RC OSIJEK, OIB 85821130368</item>
      <item>KING SPORT društvo s ograničenom odgovornošću za trgovinu sportskom opremom, OIB 82946639639, Kaptolska 4,31000 Osijek</item>
    </izvorni_sadrzaj>
    <derivirana_varijabla naziv="DomainObject.Predmet.SudioniciListAdressOIB_1">
      <item>FINA RC OSIJEK, OIB 85821130368</item>
      <item>KING SPORT društvo s ograničenom odgovornošću za trgovinu sportskom opremom, OIB 82946639639, Kaptolska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82946639639</item>
    </izvorni_sadrzaj>
    <derivirana_varijabla naziv="DomainObject.Predmet.SudioniciListNazivOIB_1">
      <item>, OIB 85821130368</item>
      <item>, OIB 82946639639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1853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2016-08-31T06:39:00Z</dcterms:created>
  <dc:creator>Korisnik</dc:creator>
  <cp:lastModifiedBy>Sanda Gučić</cp:lastModifiedBy>
  <cp:lastPrinted>2016-07-22T09:05:00Z</cp:lastPrinted>
  <dcterms:modified xmlns:xsi="http://www.w3.org/2001/XMLSchema-instance" xsi:type="dcterms:W3CDTF">2016-08-31T07:57:00Z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