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5070" w14:paraId="9295070" w:rsidRDefault="00073CC7" w:rsidP="00073CC7" w:rsidR="00073CC7" w:rsidRPr="00073CC7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Poslovni broj: 6 St-</w:t>
      </w:r>
      <w:r w:rsidR="00834F81">
        <w:rPr>
          <w:rFonts w:hAnsi="Times New Roman" w:ascii="Times New Roman"/>
          <w:sz w:val="24"/>
          <w:szCs w:val="24"/>
        </w:rPr>
        <w:t>1125/18-9</w:t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073CC7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Trgovački sud u Osijeku</w:t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R E P U B L I K A  H R V A T S K A</w:t>
      </w:r>
    </w:p>
    <w:p w:rsidRDefault="00073CC7" w:rsidP="00073CC7" w:rsidR="00073CC7" w:rsidRPr="00073CC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R J E Š E N J E</w:t>
      </w:r>
    </w:p>
    <w:p w:rsidRDefault="00BD240B" w:rsidP="00BD240B" w:rsidR="00BD240B" w:rsidRPr="00073CC7">
      <w:pPr>
        <w:pStyle w:val="Bezproreda10"/>
        <w:jc w:val="both"/>
        <w:rPr>
          <w:rFonts w:hAnsi="Berlin Sans FB Demi" w:ascii="Berlin Sans FB Demi"/>
          <w:sz w:val="24"/>
          <w:szCs w:val="24"/>
        </w:rPr>
      </w:pPr>
    </w:p>
    <w:p w:rsidRDefault="00BD240B" w:rsidP="00BD240B" w:rsidR="00BD240B" w:rsidRPr="001140F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5A2E4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5A2E42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165DB8" w:rsidRPr="005A2E42">
        <w:rPr>
          <w:rFonts w:hAnsi="Times New Roman" w:ascii="Times New Roman"/>
          <w:sz w:val="24"/>
          <w:szCs w:val="24"/>
        </w:rPr>
        <w:t xml:space="preserve">dužnika: </w:t>
      </w:r>
      <w:r w:rsidR="001140F9" w:rsidRPr="005A2E42">
        <w:rPr>
          <w:rFonts w:hAnsi="Times New Roman" w:ascii="Times New Roman"/>
          <w:sz w:val="24"/>
          <w:szCs w:val="24"/>
        </w:rPr>
        <w:t xml:space="preserve"> </w:t>
      </w:r>
      <w:r w:rsidR="00834F81" w:rsidRPr="00834F81">
        <w:rPr>
          <w:rFonts w:hAnsi="Times New Roman" w:ascii="Times New Roman"/>
          <w:b/>
          <w:sz w:val="24"/>
          <w:szCs w:val="24"/>
        </w:rPr>
        <w:t>SVETLANA j.d.o.o. Batina, Trg slobode 5, OIB: 13964033731, MBS: 030192855</w:t>
      </w:r>
      <w:r w:rsidR="00834F81">
        <w:rPr>
          <w:rFonts w:hAnsi="Times New Roman" w:ascii="Times New Roman"/>
          <w:b/>
          <w:sz w:val="24"/>
          <w:szCs w:val="24"/>
        </w:rPr>
        <w:t xml:space="preserve"> </w:t>
      </w:r>
      <w:r w:rsidRPr="005A2E42">
        <w:rPr>
          <w:rFonts w:hAnsi="Times New Roman" w:ascii="Times New Roman"/>
          <w:sz w:val="24"/>
          <w:szCs w:val="24"/>
        </w:rPr>
        <w:t xml:space="preserve">dana </w:t>
      </w:r>
      <w:r w:rsidR="00834F81">
        <w:rPr>
          <w:rFonts w:hAnsi="Times New Roman" w:ascii="Times New Roman"/>
          <w:sz w:val="24"/>
          <w:szCs w:val="24"/>
        </w:rPr>
        <w:t>15</w:t>
      </w:r>
      <w:r w:rsidR="00E2492B">
        <w:rPr>
          <w:rFonts w:hAnsi="Times New Roman" w:ascii="Times New Roman"/>
          <w:sz w:val="24"/>
          <w:szCs w:val="24"/>
        </w:rPr>
        <w:t>. siječnja 2019.</w:t>
      </w:r>
      <w:r w:rsidRPr="005A2E42">
        <w:rPr>
          <w:rFonts w:hAnsi="Times New Roman" w:ascii="Times New Roman"/>
          <w:sz w:val="24"/>
          <w:szCs w:val="24"/>
        </w:rPr>
        <w:t xml:space="preserve"> g.,</w:t>
      </w:r>
    </w:p>
    <w:p w:rsidRDefault="00E2492B" w:rsidP="00E2492B" w:rsidR="00BD240B" w:rsidRPr="005A2E42">
      <w:pPr>
        <w:pStyle w:val="Bezproreda10"/>
        <w:tabs>
          <w:tab w:pos="504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 w:rsidRPr="005A2E4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1140F9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1140F9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834F81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 w:rsidRPr="001140F9">
        <w:rPr>
          <w:b w:val="false"/>
          <w:sz w:val="24"/>
          <w:szCs w:val="24"/>
        </w:rPr>
        <w:t>Privremenoj stečajnoj upraviteljici</w:t>
      </w:r>
      <w:r w:rsidRPr="001140F9">
        <w:rPr>
          <w:sz w:val="24"/>
          <w:szCs w:val="24"/>
        </w:rPr>
        <w:t xml:space="preserve"> </w:t>
      </w:r>
      <w:r w:rsidR="00E2492B" w:rsidRPr="00E2492B">
        <w:rPr>
          <w:sz w:val="24"/>
          <w:szCs w:val="24"/>
        </w:rPr>
        <w:t>Mirjan</w:t>
      </w:r>
      <w:r w:rsidR="00E2492B">
        <w:rPr>
          <w:sz w:val="24"/>
          <w:szCs w:val="24"/>
        </w:rPr>
        <w:t>i</w:t>
      </w:r>
      <w:r w:rsidR="00E2492B" w:rsidRPr="00E2492B">
        <w:rPr>
          <w:sz w:val="24"/>
          <w:szCs w:val="24"/>
        </w:rPr>
        <w:t xml:space="preserve"> Viduka </w:t>
      </w:r>
      <w:proofErr w:type="spellStart"/>
      <w:r w:rsidR="00E2492B" w:rsidRPr="00E2492B">
        <w:rPr>
          <w:sz w:val="24"/>
          <w:szCs w:val="24"/>
        </w:rPr>
        <w:t>Varenina</w:t>
      </w:r>
      <w:proofErr w:type="spellEnd"/>
      <w:r w:rsidR="00E2492B" w:rsidRPr="00E2492B">
        <w:rPr>
          <w:sz w:val="24"/>
          <w:szCs w:val="24"/>
        </w:rPr>
        <w:t xml:space="preserve">, Zagreb, </w:t>
      </w:r>
      <w:proofErr w:type="spellStart"/>
      <w:r w:rsidR="00E2492B" w:rsidRPr="00E2492B">
        <w:rPr>
          <w:sz w:val="24"/>
          <w:szCs w:val="24"/>
        </w:rPr>
        <w:t>Heinzelova</w:t>
      </w:r>
      <w:proofErr w:type="spellEnd"/>
      <w:r w:rsidR="00E2492B" w:rsidRPr="00E2492B">
        <w:rPr>
          <w:sz w:val="24"/>
          <w:szCs w:val="24"/>
        </w:rPr>
        <w:t xml:space="preserve"> 47/B, OIB: 98866841784</w:t>
      </w:r>
      <w:r w:rsidR="00E2492B">
        <w:rPr>
          <w:sz w:val="24"/>
          <w:szCs w:val="24"/>
        </w:rPr>
        <w:t xml:space="preserve"> </w:t>
      </w:r>
      <w:r w:rsidRPr="001140F9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834F81" w:rsidRPr="00834F81">
        <w:rPr>
          <w:sz w:val="24"/>
          <w:szCs w:val="24"/>
        </w:rPr>
        <w:t>SVETLANA j.d.o.o. Batina, Trg slobode 5, OIB: 13964033731, MBS: 030192855</w:t>
      </w:r>
      <w:r w:rsidR="00834F81"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u ukupnom iznosu od </w:t>
      </w:r>
      <w:r w:rsidR="00E2492B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.000,00 kn.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BD240B" w:rsidP="00E2492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sz w:val="24"/>
          <w:szCs w:val="24"/>
        </w:rPr>
      </w:pPr>
      <w:r w:rsidRPr="00165DB8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165DB8" w:rsidRPr="00165DB8">
        <w:rPr>
          <w:b w:val="false"/>
          <w:sz w:val="24"/>
          <w:szCs w:val="24"/>
        </w:rPr>
        <w:t>kontovnika</w:t>
      </w:r>
      <w:proofErr w:type="spellEnd"/>
      <w:r w:rsidR="00165DB8" w:rsidRPr="00165DB8">
        <w:rPr>
          <w:b w:val="false"/>
          <w:sz w:val="24"/>
          <w:szCs w:val="24"/>
        </w:rPr>
        <w:t xml:space="preserve"> 8500</w:t>
      </w:r>
      <w:r w:rsidRPr="00165DB8">
        <w:rPr>
          <w:b w:val="false"/>
          <w:sz w:val="24"/>
          <w:szCs w:val="24"/>
        </w:rPr>
        <w:t xml:space="preserve"> isplati ukupan iznos od </w:t>
      </w:r>
      <w:r w:rsidR="00E2492B">
        <w:rPr>
          <w:b w:val="false"/>
          <w:sz w:val="24"/>
          <w:szCs w:val="24"/>
        </w:rPr>
        <w:t>4</w:t>
      </w:r>
      <w:r w:rsidRPr="00165DB8">
        <w:rPr>
          <w:b w:val="false"/>
          <w:sz w:val="24"/>
          <w:szCs w:val="24"/>
        </w:rPr>
        <w:t>.000,00 kn bruto stečajnoj upraviteljici</w:t>
      </w:r>
      <w:r>
        <w:rPr>
          <w:sz w:val="24"/>
          <w:szCs w:val="24"/>
        </w:rPr>
        <w:t xml:space="preserve"> </w:t>
      </w:r>
      <w:r w:rsidR="00E2492B">
        <w:rPr>
          <w:sz w:val="24"/>
          <w:szCs w:val="24"/>
        </w:rPr>
        <w:t>Mirjani</w:t>
      </w:r>
      <w:r w:rsidR="00E2492B" w:rsidRPr="00E2492B">
        <w:rPr>
          <w:sz w:val="24"/>
          <w:szCs w:val="24"/>
        </w:rPr>
        <w:t xml:space="preserve"> Viduka </w:t>
      </w:r>
      <w:proofErr w:type="spellStart"/>
      <w:r w:rsidR="00E2492B" w:rsidRPr="00E2492B">
        <w:rPr>
          <w:sz w:val="24"/>
          <w:szCs w:val="24"/>
        </w:rPr>
        <w:t>Varenina</w:t>
      </w:r>
      <w:proofErr w:type="spellEnd"/>
      <w:r w:rsidR="00E2492B" w:rsidRPr="00E2492B">
        <w:rPr>
          <w:sz w:val="24"/>
          <w:szCs w:val="24"/>
        </w:rPr>
        <w:t xml:space="preserve">, Zagreb, </w:t>
      </w:r>
      <w:proofErr w:type="spellStart"/>
      <w:r w:rsidR="00E2492B" w:rsidRPr="00E2492B">
        <w:rPr>
          <w:sz w:val="24"/>
          <w:szCs w:val="24"/>
        </w:rPr>
        <w:t>Heinzelova</w:t>
      </w:r>
      <w:proofErr w:type="spellEnd"/>
      <w:r w:rsidR="00E2492B" w:rsidRPr="00E2492B">
        <w:rPr>
          <w:sz w:val="24"/>
          <w:szCs w:val="24"/>
        </w:rPr>
        <w:t xml:space="preserve"> 47/B, OIB: 98866841784</w:t>
      </w:r>
      <w:r w:rsidR="00E2492B"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a da se neto iznos isplati na žiro račun broj HR </w:t>
      </w:r>
      <w:r w:rsidR="00315EFE">
        <w:rPr>
          <w:b w:val="false"/>
          <w:sz w:val="24"/>
          <w:szCs w:val="24"/>
        </w:rPr>
        <w:t xml:space="preserve">5323600003117799121, </w:t>
      </w:r>
      <w:r>
        <w:rPr>
          <w:b w:val="false"/>
          <w:sz w:val="24"/>
          <w:szCs w:val="24"/>
        </w:rPr>
        <w:t>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F45927" w:rsidR="00BD240B">
      <w:pPr>
        <w:rPr>
          <w:rFonts w:hAnsi="Times New Roman" w:ascii="Times New Roman"/>
          <w:sz w:val="24"/>
          <w:szCs w:val="24"/>
        </w:rPr>
      </w:pPr>
    </w:p>
    <w:p w:rsidRDefault="00BD240B" w:rsidP="00F45927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834F81">
        <w:rPr>
          <w:rFonts w:hAnsi="Times New Roman" w:ascii="Times New Roman"/>
          <w:sz w:val="24"/>
          <w:szCs w:val="24"/>
        </w:rPr>
        <w:t>1125/18-4 od 6.</w:t>
      </w:r>
      <w:r w:rsidR="006A22E5">
        <w:rPr>
          <w:rFonts w:hAnsi="Times New Roman" w:ascii="Times New Roman"/>
          <w:sz w:val="24"/>
          <w:szCs w:val="24"/>
        </w:rPr>
        <w:t xml:space="preserve"> studenog</w:t>
      </w:r>
      <w:r w:rsidR="00073CC7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834F81" w:rsidRPr="00834F81">
        <w:rPr>
          <w:rFonts w:hAnsi="Times New Roman" w:ascii="Times New Roman"/>
          <w:b/>
          <w:sz w:val="24"/>
          <w:szCs w:val="24"/>
        </w:rPr>
        <w:t>SVETLANA j.d.o.o. Batina, Trg slobode 5, OIB: 13964033731, MBS: 030192855</w:t>
      </w:r>
      <w:r w:rsidR="006A22E5">
        <w:rPr>
          <w:rFonts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6A22E5">
        <w:rPr>
          <w:rFonts w:hAnsi="Times New Roman" w:ascii="Times New Roman"/>
          <w:sz w:val="24"/>
          <w:szCs w:val="24"/>
        </w:rPr>
        <w:t xml:space="preserve">Mirjana Viduka </w:t>
      </w:r>
      <w:proofErr w:type="spellStart"/>
      <w:r w:rsidR="006A22E5">
        <w:rPr>
          <w:rFonts w:hAnsi="Times New Roman" w:ascii="Times New Roman"/>
          <w:sz w:val="24"/>
          <w:szCs w:val="24"/>
        </w:rPr>
        <w:t>Varenina</w:t>
      </w:r>
      <w:proofErr w:type="spellEnd"/>
      <w:r w:rsidR="00073CC7">
        <w:rPr>
          <w:rFonts w:hAnsi="Times New Roman" w:ascii="Times New Roman"/>
          <w:sz w:val="24"/>
          <w:szCs w:val="24"/>
        </w:rPr>
        <w:t>.</w:t>
      </w:r>
    </w:p>
    <w:p w:rsidRDefault="006A22E5" w:rsidP="006A22E5" w:rsidR="005A2E42">
      <w:pPr>
        <w:pStyle w:val="Bezproreda10"/>
        <w:tabs>
          <w:tab w:pos="319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A2E42" w:rsidP="00BD240B" w:rsidR="005A2E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2E42" w:rsidP="00BD240B" w:rsidR="005A2E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34F81" w:rsidP="00834F81" w:rsidR="00834F81" w:rsidRPr="00073CC7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1125/18-9</w:t>
      </w:r>
    </w:p>
    <w:p w:rsidRDefault="00F45927" w:rsidP="00BD240B" w:rsidR="00F459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3CC7" w:rsidP="00BD240B" w:rsidR="00073C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6A22E5">
        <w:rPr>
          <w:rFonts w:hAnsi="Times New Roman" w:ascii="Times New Roman"/>
          <w:sz w:val="24"/>
          <w:szCs w:val="24"/>
        </w:rPr>
        <w:t>19</w:t>
      </w:r>
      <w:r w:rsidR="00073CC7">
        <w:rPr>
          <w:rFonts w:hAnsi="Times New Roman" w:ascii="Times New Roman"/>
          <w:sz w:val="24"/>
          <w:szCs w:val="24"/>
        </w:rPr>
        <w:t>. prosinca</w:t>
      </w:r>
      <w:r>
        <w:rPr>
          <w:rFonts w:hAnsi="Times New Roman" w:ascii="Times New Roman"/>
          <w:sz w:val="24"/>
          <w:szCs w:val="24"/>
        </w:rPr>
        <w:t xml:space="preserve"> 2018. g. navodeći koje sve radnje je obavila radi utvrđivanja činjeničnog stanja.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6A22E5">
        <w:rPr>
          <w:rFonts w:hAnsi="Times New Roman" w:ascii="Times New Roman"/>
          <w:sz w:val="24"/>
          <w:szCs w:val="24"/>
        </w:rPr>
        <w:t>3. siječnja 2019</w:t>
      </w:r>
      <w:r w:rsidR="001140F9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stečajna upraviteljica obavila poslove u prethodnom postupku određena joj je nagrada u ukupnom iznosu od </w:t>
      </w:r>
      <w:r w:rsidR="006A22E5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.000,00 kn bruto i valjalo je odlučiti kao u izreci.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C76646">
        <w:rPr>
          <w:rFonts w:hAnsi="Times New Roman" w:ascii="Times New Roman"/>
          <w:sz w:val="24"/>
          <w:szCs w:val="24"/>
        </w:rPr>
        <w:t>15</w:t>
      </w:r>
      <w:r w:rsidR="006A22E5">
        <w:rPr>
          <w:rFonts w:hAnsi="Times New Roman" w:ascii="Times New Roman"/>
          <w:sz w:val="24"/>
          <w:szCs w:val="24"/>
        </w:rPr>
        <w:t>. siječnja 2019</w:t>
      </w:r>
      <w:r>
        <w:rPr>
          <w:rFonts w:hAnsi="Times New Roman" w:ascii="Times New Roman"/>
          <w:sz w:val="24"/>
          <w:szCs w:val="24"/>
        </w:rPr>
        <w:t>. g.</w:t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ploča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F45927"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F45927" w:rsidR="00BD240B" w:rsidRPr="00F45927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K-</w:t>
      </w:r>
      <w:r w:rsidR="00834F81">
        <w:rPr>
          <w:rFonts w:hAnsi="Times New Roman" w:ascii="Times New Roman"/>
          <w:sz w:val="24"/>
          <w:szCs w:val="24"/>
        </w:rPr>
        <w:t>23</w:t>
      </w:r>
      <w:r w:rsidR="006A22E5">
        <w:rPr>
          <w:rFonts w:hAnsi="Times New Roman" w:ascii="Times New Roman"/>
          <w:sz w:val="24"/>
          <w:szCs w:val="24"/>
        </w:rPr>
        <w:t>.2.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C76646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181" w:rsidP="00F427F2" w:rsidR="00E61181">
      <w:pPr>
        <w:spacing w:lineRule="auto" w:line="240" w:after="0"/>
      </w:pPr>
      <w:r>
        <w:separator/>
      </w:r>
    </w:p>
  </w:endnote>
  <w:endnote w:id="0" w:type="continuationSeparator">
    <w:p w:rsidRDefault="00E61181" w:rsidP="00F427F2" w:rsidR="00E61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erlin Sans FB Demi">
    <w:panose1 w:val="020E0802020502020306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181" w:rsidP="00F427F2" w:rsidR="00E61181">
      <w:pPr>
        <w:spacing w:lineRule="auto" w:line="240" w:after="0"/>
      </w:pPr>
      <w:r>
        <w:separator/>
      </w:r>
    </w:p>
  </w:footnote>
  <w:footnote w:id="0" w:type="continuationSeparator">
    <w:p w:rsidRDefault="00E61181" w:rsidP="00F427F2" w:rsidR="00E61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6646">
      <w:rPr>
        <w:noProof/>
      </w:rPr>
      <w:t>2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73CC7"/>
    <w:rsid w:val="00096E2C"/>
    <w:rsid w:val="000D19F5"/>
    <w:rsid w:val="000D2A5B"/>
    <w:rsid w:val="000D2DDD"/>
    <w:rsid w:val="000E792F"/>
    <w:rsid w:val="0011160C"/>
    <w:rsid w:val="001140F9"/>
    <w:rsid w:val="00144BC1"/>
    <w:rsid w:val="00165DB8"/>
    <w:rsid w:val="001761B6"/>
    <w:rsid w:val="001B4885"/>
    <w:rsid w:val="001C376C"/>
    <w:rsid w:val="001C672C"/>
    <w:rsid w:val="001E0F82"/>
    <w:rsid w:val="002227F0"/>
    <w:rsid w:val="00286542"/>
    <w:rsid w:val="002C0D19"/>
    <w:rsid w:val="00301C20"/>
    <w:rsid w:val="00315EFE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2E42"/>
    <w:rsid w:val="005A42BD"/>
    <w:rsid w:val="005B1BC7"/>
    <w:rsid w:val="00623784"/>
    <w:rsid w:val="00630DCC"/>
    <w:rsid w:val="006436E5"/>
    <w:rsid w:val="006A22E5"/>
    <w:rsid w:val="006F3D1C"/>
    <w:rsid w:val="00752475"/>
    <w:rsid w:val="007558EB"/>
    <w:rsid w:val="00777F61"/>
    <w:rsid w:val="007B43BB"/>
    <w:rsid w:val="007B7E29"/>
    <w:rsid w:val="007D1440"/>
    <w:rsid w:val="007D2D6F"/>
    <w:rsid w:val="00826F89"/>
    <w:rsid w:val="00834F81"/>
    <w:rsid w:val="00847790"/>
    <w:rsid w:val="00854B35"/>
    <w:rsid w:val="00871CFC"/>
    <w:rsid w:val="00887529"/>
    <w:rsid w:val="008D6FC8"/>
    <w:rsid w:val="0093701A"/>
    <w:rsid w:val="00985372"/>
    <w:rsid w:val="009A0499"/>
    <w:rsid w:val="009A3C05"/>
    <w:rsid w:val="009D4867"/>
    <w:rsid w:val="009E6769"/>
    <w:rsid w:val="00A21BC5"/>
    <w:rsid w:val="00A26254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D240B"/>
    <w:rsid w:val="00BD73EC"/>
    <w:rsid w:val="00BE0DC1"/>
    <w:rsid w:val="00BE66D2"/>
    <w:rsid w:val="00C76646"/>
    <w:rsid w:val="00CA1194"/>
    <w:rsid w:val="00CE019E"/>
    <w:rsid w:val="00D463FF"/>
    <w:rsid w:val="00D61790"/>
    <w:rsid w:val="00D6411F"/>
    <w:rsid w:val="00D74553"/>
    <w:rsid w:val="00DB2D35"/>
    <w:rsid w:val="00DE69A8"/>
    <w:rsid w:val="00E2492B"/>
    <w:rsid w:val="00E32CE3"/>
    <w:rsid w:val="00E61181"/>
    <w:rsid w:val="00E840B3"/>
    <w:rsid w:val="00E92E4A"/>
    <w:rsid w:val="00E94CF4"/>
    <w:rsid w:val="00E96EFB"/>
    <w:rsid w:val="00EE6EBF"/>
    <w:rsid w:val="00F2095D"/>
    <w:rsid w:val="00F21A5F"/>
    <w:rsid w:val="00F427F2"/>
    <w:rsid w:val="00F45927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66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66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64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6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6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66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66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64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6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6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St-1125/2018</izvorni_sadrzaj>
    <derivirana_varijabla naziv="DomainObject.Predmet.OznakaBroj_1">St-1125/2018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19.01. u 10,40</izvorni_sadrzaj>
    <derivirana_varijabla naziv="DomainObject.Predmet.PrimjedbaSuca_1">roč. 19.01. u 10,40</derivirana_varijabla>
  </DomainObject.Predmet.PrimjedbaSuca>
  <DomainObject.Predmet.ProtustrankaFormated>
    <izvorni_sadrzaj>  SVETLANA j.d.o.o. za ugostiteljstvo i usluge</izvorni_sadrzaj>
    <derivirana_varijabla naziv="DomainObject.Predmet.ProtustrankaFormated_1">  SVETLANA j.d.o.o. za ugostiteljstvo i usluge</derivirana_varijabla>
  </DomainObject.Predmet.ProtustrankaFormated>
  <DomainObject.Predmet.ProtustrankaFormatedOIB>
    <izvorni_sadrzaj>  SVETLANA j.d.o.o. za ugostiteljstvo i usluge, OIB 13964033731</izvorni_sadrzaj>
    <derivirana_varijabla naziv="DomainObject.Predmet.ProtustrankaFormatedOIB_1">  SVETLANA j.d.o.o. za ugostiteljstvo i usluge, OIB 13964033731</derivirana_varijabla>
  </DomainObject.Predmet.ProtustrankaFormatedOIB>
  <DomainObject.Predmet.ProtustrankaFormatedWithAdress>
    <izvorni_sadrzaj> SVETLANA j.d.o.o. za ugostiteljstvo i usluge, Trg slobode 5, 31306 Batina</izvorni_sadrzaj>
    <derivirana_varijabla naziv="DomainObject.Predmet.ProtustrankaFormatedWithAdress_1"> SVETLANA j.d.o.o. za ugostiteljstvo i usluge, Trg slobode 5, 31306 Batina</derivirana_varijabla>
  </DomainObject.Predmet.ProtustrankaFormatedWithAdress>
  <DomainObject.Predmet.ProtustrankaFormatedWithAdressOIB>
    <izvorni_sadrzaj> SVETLANA j.d.o.o. za ugostiteljstvo i usluge, OIB 13964033731, Trg slobode 5, 31306 Batina</izvorni_sadrzaj>
    <derivirana_varijabla naziv="DomainObject.Predmet.ProtustrankaFormatedWithAdressOIB_1"> SVETLANA j.d.o.o. za ugostiteljstvo i usluge, OIB 13964033731, Trg slobode 5, 31306 Batina</derivirana_varijabla>
  </DomainObject.Predmet.ProtustrankaFormatedWithAdressOIB>
  <DomainObject.Predmet.ProtustrankaWithAdress>
    <izvorni_sadrzaj>SVETLANA j.d.o.o. za ugostiteljstvo i usluge Trg slobode 5, 31306 Batina</izvorni_sadrzaj>
    <derivirana_varijabla naziv="DomainObject.Predmet.ProtustrankaWithAdress_1">SVETLANA j.d.o.o. za ugostiteljstvo i usluge Trg slobode 5, 31306 Batina</derivirana_varijabla>
  </DomainObject.Predmet.ProtustrankaWithAdress>
  <DomainObject.Predmet.ProtustrankaWithAdressOIB>
    <izvorni_sadrzaj>SVETLANA j.d.o.o. za ugostiteljstvo i usluge, OIB 13964033731, Trg slobode 5, 31306 Batina</izvorni_sadrzaj>
    <derivirana_varijabla naziv="DomainObject.Predmet.ProtustrankaWithAdressOIB_1">SVETLANA j.d.o.o. za ugostiteljstvo i usluge, OIB 13964033731, Trg slobode 5, 31306 Batina</derivirana_varijabla>
  </DomainObject.Predmet.ProtustrankaWithAdressOIB>
  <DomainObject.Predmet.ProtustrankaNazivFormated>
    <izvorni_sadrzaj>SVETLANA j.d.o.o. za ugostiteljstvo i usluge</izvorni_sadrzaj>
    <derivirana_varijabla naziv="DomainObject.Predmet.ProtustrankaNazivFormated_1">SVETLANA j.d.o.o. za ugostiteljstvo i usluge</derivirana_varijabla>
  </DomainObject.Predmet.ProtustrankaNazivFormated>
  <DomainObject.Predmet.ProtustrankaNazivFormatedOIB>
    <izvorni_sadrzaj>SVETLANA j.d.o.o. za ugostiteljstvo i usluge, OIB 13964033731</izvorni_sadrzaj>
    <derivirana_varijabla naziv="DomainObject.Predmet.ProtustrankaNazivFormatedOIB_1">SVETLANA j.d.o.o. za ugostiteljstvo i usluge, OIB 13964033731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SVETLANA j.d.o.o. za ugostiteljstvo i usluge</item>
    </izvorni_sadrzaj>
    <derivirana_varijabla naziv="DomainObject.Predmet.ProtuStrankaListFormated_1">
      <item>SVETLANA j.d.o.o. za ugostiteljstvo i usluge</item>
    </derivirana_varijabla>
  </DomainObject.Predmet.ProtuStrankaListFormated>
  <DomainObject.Predmet.ProtuStrankaListFormatedOIB>
    <izvorni_sadrzaj>
      <item>SVETLANA j.d.o.o. za ugostiteljstvo i usluge, OIB 13964033731</item>
    </izvorni_sadrzaj>
    <derivirana_varijabla naziv="DomainObject.Predmet.ProtuStrankaListFormatedOIB_1">
      <item>SVETLANA j.d.o.o. za ugostiteljstvo i usluge, OIB 13964033731</item>
    </derivirana_varijabla>
  </DomainObject.Predmet.ProtuStrankaListFormatedOIB>
  <DomainObject.Predmet.ProtuStrankaListFormatedWithAdress>
    <izvorni_sadrzaj>
      <item>SVETLANA j.d.o.o. za ugostiteljstvo i usluge, Trg slobode 5, 31306 Batina</item>
    </izvorni_sadrzaj>
    <derivirana_varijabla naziv="DomainObject.Predmet.ProtuStrankaListFormatedWithAdress_1">
      <item>SVETLANA j.d.o.o. za ugostiteljstvo i usluge, Trg slobode 5, 31306 Batina</item>
    </derivirana_varijabla>
  </DomainObject.Predmet.ProtuStrankaListFormatedWithAdress>
  <DomainObject.Predmet.ProtuStrankaListFormatedWithAdressOIB>
    <izvorni_sadrzaj>
      <item>SVETLANA j.d.o.o. za ugostiteljstvo i usluge, OIB 13964033731, Trg slobode 5, 31306 Batina</item>
    </izvorni_sadrzaj>
    <derivirana_varijabla naziv="DomainObject.Predmet.ProtuStrankaListFormatedWithAdressOIB_1">
      <item>SVETLANA j.d.o.o. za ugostiteljstvo i usluge, OIB 13964033731, Trg slobode 5, 31306 Batina</item>
    </derivirana_varijabla>
  </DomainObject.Predmet.ProtuStrankaListFormatedWithAdressOIB>
  <DomainObject.Predmet.ProtuStrankaListNazivFormated>
    <izvorni_sadrzaj>
      <item>SVETLANA j.d.o.o. za ugostiteljstvo i usluge</item>
    </izvorni_sadrzaj>
    <derivirana_varijabla naziv="DomainObject.Predmet.ProtuStrankaListNazivFormated_1">
      <item>SVETLANA j.d.o.o. za ugostiteljstvo i usluge</item>
    </derivirana_varijabla>
  </DomainObject.Predmet.ProtuStrankaListNazivFormated>
  <DomainObject.Predmet.ProtuStrankaListNazivFormatedOIB>
    <izvorni_sadrzaj>
      <item>SVETLANA j.d.o.o. za ugostiteljstvo i usluge, OIB 13964033731</item>
    </izvorni_sadrzaj>
    <derivirana_varijabla naziv="DomainObject.Predmet.ProtuStrankaListNazivFormatedOIB_1">
      <item>SVETLANA j.d.o.o. za ugostiteljstvo i usluge, OIB 13964033731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SVETLANA j.d.o.o. za ugostiteljstvo i usluge</izvorni_sadrzaj>
    <derivirana_varijabla naziv="DomainObject.Predmet.ProtustrankaIDrugi_1">SVETLANA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SVETLANA j.d.o.o. za ugostiteljstvo i usluge, OIB 13964033731, Trg slobode 5, 31306 Batina</izvorni_sadrzaj>
    <derivirana_varijabla naziv="DomainObject.Predmet.ProtustrankaIDrugiAdressOIB_1">SVETLANA j.d.o.o. za ugostiteljstvo i usluge, OIB 13964033731, Trg slobode 5, 31306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SVETLANA j.d.o.o. za ugostiteljstvo i usluge</item>
    </izvorni_sadrzaj>
    <derivirana_varijabla naziv="DomainObject.Predmet.SudioniciListNaziv_1">
      <item>FINA RC OSIJEK</item>
      <item>SVETLANA j.d.o.o. za ugostiteljstvo i usluge</item>
    </derivirana_varijabla>
  </DomainObject.Predmet.SudioniciListNaziv>
  <DomainObject.Predmet.SudioniciListAdressOIB>
    <izvorni_sadrzaj>
      <item>FINA RC OSIJEK, OIB 85821130368</item>
      <item>SVETLANA j.d.o.o. za ugostiteljstvo i usluge, OIB 13964033731, Trg slobode 5,31306 Batina</item>
    </izvorni_sadrzaj>
    <derivirana_varijabla naziv="DomainObject.Predmet.SudioniciListAdressOIB_1">
      <item>FINA RC OSIJEK, OIB 85821130368</item>
      <item>SVETLANA j.d.o.o. za ugostiteljstvo i usluge, OIB 13964033731, Trg slobode 5,31306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13964033731</item>
    </izvorni_sadrzaj>
    <derivirana_varijabla naziv="DomainObject.Predmet.SudioniciListNazivOIB_1">
      <item>, OIB 85821130368</item>
      <item>, OIB 13964033731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St-1125/2018-5</izvorni_sadrzaj>
    <derivirana_varijabla naziv="DomainObject.PredzadnjaOdlukaIzPredmeta.Oznaka_1">St-1125/2018-5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20A53-59DD-41BF-991D-6282BEB35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466</properties:Words>
  <properties:Characters>2531</properties:Characters>
  <properties:Lines>100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2019-01-04T09:09:00Z</dcterms:created>
  <dc:creator>Blanka</dc:creator>
  <cp:lastModifiedBy>Danijela Sekulić</cp:lastModifiedBy>
  <cp:lastPrinted>2019-01-15T11:18:00Z</cp:lastPrinted>
  <dcterms:modified xmlns:xsi="http://www.w3.org/2001/XMLSchema-instance" xsi:type="dcterms:W3CDTF">2019-01-15T11:18:00Z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(VIDUKA VARENINA.docx)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