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8d51" w14:paraId="bd58d51" w:rsidRDefault="001C089C" w:rsidR="001C089C">
      <w:pPr>
        <w15:collapsed w:val="false"/>
      </w:pPr>
      <w:bookmarkStart w:name="_GoBack" w:id="0"/>
      <w:bookmarkEnd w:id="0"/>
    </w:p>
    <w:p w:rsidRDefault="001C089C" w:rsidR="001C089C"/>
    <w:p w:rsidRDefault="001C089C" w:rsidR="001C089C"/>
    <w:p w:rsidRDefault="001C089C" w:rsidR="001C089C"/>
    <w:p w:rsidRDefault="001119D9" w:rsidR="001119D9"/>
    <w:p w:rsidRDefault="001119D9" w:rsidR="001119D9"/>
    <w:p w:rsidRDefault="001119D9" w:rsidR="001119D9"/>
    <w:p w:rsidRDefault="001C089C" w:rsidR="001C089C"/>
    <w:p w:rsidRDefault="001C089C" w:rsidR="001C089C">
      <w:r>
        <w:t>REPUBLIKA HRVATSKA</w:t>
      </w:r>
    </w:p>
    <w:p w:rsidRDefault="001C089C" w:rsidR="001C089C">
      <w:r>
        <w:t>TRGOVAČKI SUD U</w:t>
      </w:r>
      <w:r w:rsidR="001C0FBA">
        <w:t xml:space="preserve"> OSIJEKU</w:t>
      </w:r>
    </w:p>
    <w:p w:rsidRDefault="001C0FBA" w:rsidR="001C0FBA">
      <w:r>
        <w:t>STALNA SLUŽBA U SLAVONSKOM BRODU                  BROJ: St-1735/2015-</w:t>
      </w:r>
      <w:r w:rsidR="002A1471">
        <w:t>33</w:t>
      </w:r>
    </w:p>
    <w:p w:rsidRDefault="001C089C" w:rsidR="001C089C"/>
    <w:p w:rsidRDefault="001C089C" w:rsidR="001C089C"/>
    <w:p w:rsidRDefault="001C089C" w:rsidR="001C089C"/>
    <w:p w:rsidRDefault="001C089C" w:rsidR="00CD4975">
      <w:r>
        <w:t xml:space="preserve">                                       </w:t>
      </w:r>
    </w:p>
    <w:p w:rsidRDefault="000E5E22" w:rsidR="00A47DB5">
      <w:r>
        <w:t xml:space="preserve">                                                    </w:t>
      </w:r>
    </w:p>
    <w:p w:rsidRDefault="00A47DB5" w:rsidR="00A47DB5">
      <w:r>
        <w:tab/>
        <w:t>TRGOVAČKI SUD U</w:t>
      </w:r>
      <w:r w:rsidR="005C26E3">
        <w:t xml:space="preserve"> OSIJEKU, STALNA SLUŽBA U </w:t>
      </w:r>
      <w:r>
        <w:t xml:space="preserve">SLAVONSKOM BRODU- po stečajnom sucu Davorinu Pavičić u stečajnom postupku nad dužnikom </w:t>
      </w:r>
      <w:r w:rsidR="001C0FBA">
        <w:t>AGROEKONOMIJA d.o.o.</w:t>
      </w:r>
      <w:r w:rsidR="001119D9">
        <w:t xml:space="preserve"> OIB:</w:t>
      </w:r>
      <w:r w:rsidR="001C0FBA">
        <w:t xml:space="preserve"> 46050557817, sa sjedištem u Ive Lola Ribara 16, 35214 Staro </w:t>
      </w:r>
      <w:proofErr w:type="spellStart"/>
      <w:r w:rsidR="001C0FBA">
        <w:t>Topolje</w:t>
      </w:r>
      <w:proofErr w:type="spellEnd"/>
      <w:r w:rsidR="001119D9">
        <w:t>, dana</w:t>
      </w:r>
      <w:r>
        <w:t xml:space="preserve"> </w:t>
      </w:r>
      <w:r w:rsidR="001C0FBA">
        <w:t>24. studenog</w:t>
      </w:r>
      <w:r>
        <w:t xml:space="preserve"> 201</w:t>
      </w:r>
      <w:r w:rsidR="001C0FBA">
        <w:t>6</w:t>
      </w:r>
      <w:r>
        <w:t>.g. donio je slijedeći</w:t>
      </w:r>
    </w:p>
    <w:p w:rsidRDefault="00A47DB5" w:rsidR="00A47DB5"/>
    <w:p w:rsidRDefault="00A47DB5" w:rsidR="00A47DB5"/>
    <w:p w:rsidRDefault="001119D9" w:rsidR="001119D9"/>
    <w:p w:rsidRDefault="00A47DB5" w:rsidR="00A47DB5">
      <w:r>
        <w:t xml:space="preserve">                                                   Z A K L J U Č A K</w:t>
      </w:r>
    </w:p>
    <w:p w:rsidRDefault="00A47DB5" w:rsidR="00A47DB5"/>
    <w:p w:rsidRDefault="001119D9" w:rsidR="001119D9"/>
    <w:p w:rsidRDefault="001C0FBA" w:rsidP="009307C2" w:rsidR="00D87323">
      <w:r>
        <w:t>Određuje se I SJEDNICA ODBORA VJEROVNIKA</w:t>
      </w:r>
    </w:p>
    <w:p w:rsidRDefault="001C0FBA" w:rsidP="009307C2" w:rsidR="009307C2">
      <w:r>
        <w:t xml:space="preserve"> </w:t>
      </w:r>
      <w:r w:rsidR="00581E60">
        <w:t>za dan</w:t>
      </w:r>
    </w:p>
    <w:p w:rsidRDefault="00D87323" w:rsidP="009307C2" w:rsidR="00581E60">
      <w:r>
        <w:t xml:space="preserve">                                               15. prosinca 2016.g. u 11,00 sati</w:t>
      </w:r>
    </w:p>
    <w:p w:rsidRDefault="001C0FBA" w:rsidP="009307C2" w:rsidR="001C0FBA"/>
    <w:p w:rsidRDefault="00581E60" w:rsidP="009307C2" w:rsidR="001C0FBA">
      <w:r>
        <w:t>u</w:t>
      </w:r>
      <w:r w:rsidR="001C0FBA">
        <w:t xml:space="preserve"> prostorijama Trgovačkog suda</w:t>
      </w:r>
      <w:r w:rsidR="00D87323">
        <w:t xml:space="preserve"> Osijek Stalna služba </w:t>
      </w:r>
      <w:r w:rsidR="001C0FBA">
        <w:t xml:space="preserve"> u Slavonskom Brodu, Trg Pobjede 13, soba 77/III</w:t>
      </w:r>
    </w:p>
    <w:p w:rsidRDefault="001C0FBA" w:rsidP="009307C2" w:rsidR="001C0FBA"/>
    <w:p w:rsidRDefault="001C0FBA" w:rsidP="009307C2" w:rsidR="001C0FBA">
      <w:r>
        <w:t xml:space="preserve">                                                              D n e v n i   r e d:</w:t>
      </w:r>
    </w:p>
    <w:p w:rsidRDefault="001C0FBA" w:rsidP="009307C2" w:rsidR="001C0FBA"/>
    <w:p w:rsidRDefault="001C0FBA" w:rsidP="001C0FBA" w:rsidR="001C0FBA">
      <w:pPr>
        <w:numPr>
          <w:ilvl w:val="0"/>
          <w:numId w:val="3"/>
        </w:numPr>
      </w:pPr>
      <w:r>
        <w:t>Konstituiranje Odbora vjerovnika</w:t>
      </w:r>
    </w:p>
    <w:p w:rsidRDefault="00581E60" w:rsidP="001C0FBA" w:rsidR="001C0FBA">
      <w:pPr>
        <w:numPr>
          <w:ilvl w:val="0"/>
          <w:numId w:val="3"/>
        </w:numPr>
      </w:pPr>
      <w:r>
        <w:t>Izbor predsjednika</w:t>
      </w:r>
    </w:p>
    <w:p w:rsidRDefault="00581E60" w:rsidP="001C0FBA" w:rsidR="00581E60">
      <w:pPr>
        <w:numPr>
          <w:ilvl w:val="0"/>
          <w:numId w:val="3"/>
        </w:numPr>
      </w:pPr>
      <w:r>
        <w:t>R a z n o</w:t>
      </w:r>
    </w:p>
    <w:p w:rsidRDefault="00581E60" w:rsidP="00581E60" w:rsidR="00581E60"/>
    <w:p w:rsidRDefault="009307C2" w:rsidP="009307C2" w:rsidR="009307C2"/>
    <w:p w:rsidRDefault="009307C2" w:rsidP="009307C2" w:rsidR="009307C2">
      <w:r>
        <w:tab/>
        <w:t xml:space="preserve">U Slavonskom Brodu, </w:t>
      </w:r>
      <w:r w:rsidR="00581E60">
        <w:t>24. studenog</w:t>
      </w:r>
      <w:r>
        <w:t xml:space="preserve"> 201</w:t>
      </w:r>
      <w:r w:rsidR="00581E60">
        <w:t>6</w:t>
      </w:r>
      <w:r>
        <w:t>.g.</w:t>
      </w:r>
    </w:p>
    <w:p w:rsidRDefault="009307C2" w:rsidP="009307C2" w:rsidR="009307C2"/>
    <w:p w:rsidRDefault="009307C2" w:rsidP="009307C2" w:rsidR="009307C2"/>
    <w:p w:rsidRDefault="009307C2" w:rsidP="009307C2" w:rsidR="009849CF">
      <w:r>
        <w:t xml:space="preserve">                                                                                                  Stečajni sudac:</w:t>
      </w:r>
    </w:p>
    <w:p w:rsidRDefault="009307C2" w:rsidP="009307C2" w:rsidR="00E21567">
      <w:r>
        <w:t xml:space="preserve">                                                                                                </w:t>
      </w:r>
    </w:p>
    <w:p w:rsidRDefault="009307C2" w:rsidP="00E21567" w:rsidR="009307C2">
      <w:pPr>
        <w:ind w:firstLine="708" w:left="4956"/>
      </w:pPr>
      <w:r>
        <w:t xml:space="preserve"> </w:t>
      </w:r>
      <w:smartTag w:element="PersonName" w:uri="urn:schemas-microsoft-com:office:smarttags">
        <w:r>
          <w:t>Davorin Pavičić</w:t>
        </w:r>
      </w:smartTag>
    </w:p>
    <w:sectPr w:rsidR="009307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91B38"/>
    <w:multiLevelType w:val="hybridMultilevel"/>
    <w:tmpl w:val="43C074DC"/>
    <w:lvl w:tplc="6EEE1BDC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612E5E"/>
    <w:multiLevelType w:val="hybridMultilevel"/>
    <w:tmpl w:val="516E7F7A"/>
    <w:lvl w:tplc="9A16C36A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E31320"/>
    <w:multiLevelType w:val="hybridMultilevel"/>
    <w:tmpl w:val="D9D8D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089C"/>
    <w:rsid w:val="00054F44"/>
    <w:rsid w:val="00056FFE"/>
    <w:rsid w:val="000E0128"/>
    <w:rsid w:val="000E5E22"/>
    <w:rsid w:val="001119D9"/>
    <w:rsid w:val="001C089C"/>
    <w:rsid w:val="001C0FBA"/>
    <w:rsid w:val="002521DB"/>
    <w:rsid w:val="00271DC0"/>
    <w:rsid w:val="002A1471"/>
    <w:rsid w:val="00350F12"/>
    <w:rsid w:val="00487DC7"/>
    <w:rsid w:val="00490C7B"/>
    <w:rsid w:val="00581E60"/>
    <w:rsid w:val="005C26E3"/>
    <w:rsid w:val="0062131A"/>
    <w:rsid w:val="0076097A"/>
    <w:rsid w:val="00813009"/>
    <w:rsid w:val="008D0785"/>
    <w:rsid w:val="009307C2"/>
    <w:rsid w:val="009849CF"/>
    <w:rsid w:val="009D3825"/>
    <w:rsid w:val="00A253DE"/>
    <w:rsid w:val="00A25783"/>
    <w:rsid w:val="00A47DB5"/>
    <w:rsid w:val="00AF1F45"/>
    <w:rsid w:val="00B94134"/>
    <w:rsid w:val="00CB4940"/>
    <w:rsid w:val="00CD4975"/>
    <w:rsid w:val="00D87323"/>
    <w:rsid w:val="00E21567"/>
    <w:rsid w:val="00F9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i usluge u poljoprivredi i turizmu</izvorni_sadrzaj>
    <derivirana_varijabla naziv="DomainObject.Predmet.ProtustrankaFormated_1">  AGROEKONOMIJA društvo s ograničenom odgovornošću za proizvodnju i usluge u poljoprivredi i turizmu</derivirana_varijabla>
  </DomainObject.Predmet.ProtustrankaFormated>
  <DomainObject.Predmet.ProtustrankaFormatedOIB>
    <izvorni_sadrzaj>  AGROEKONOMIJA društvo s ograničenom odgovornošću za proizvodnju i usluge u poljoprivredi i turizmu, OIB 46050557817</izvorni_sadrzaj>
    <derivirana_varijabla naziv="DomainObject.Predmet.ProtustrankaFormatedOIB_1">  AGROEKONOMIJA društvo s ograničenom odgovornošću za proizvodnju i usluge u poljoprivredi i turizmu, OIB 46050557817</derivirana_varijabla>
  </DomainObject.Predmet.ProtustrankaFormatedOIB>
  <DomainObject.Predmet.ProtustrankaFormatedWithAdress>
    <izvorni_sadrzaj> AGROEKONOMIJA društvo s ograničenom odgovornošću za proizvodnju i usluge u poljoprivredi i turizmu, Ive Lole Ribara 16, 35214 Staro Topolje</izvorni_sadrzaj>
    <derivirana_varijabla naziv="DomainObject.Predmet.ProtustrankaFormatedWithAdress_1"> AGROEKONOMIJA društvo s ograničenom odgovornošću za proizvodnju i usluge u poljoprivredi i turizmu,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turizmu, OIB 46050557817, Ive Lole Ribara 16, 35214 Staro Topolje</izvorni_sadrzaj>
    <derivirana_varijabla naziv="DomainObject.Predmet.ProtustrankaFormatedWithAdressOIB_1"> AGROEKONOMIJA društvo s ograničenom odgovornošću za proizvodnju i usluge u poljoprivredi i turizmu,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Ive Lole Ribara 16, 35214 Staro Topolje</izvorni_sadrzaj>
    <derivirana_varijabla naziv="DomainObject.Predmet.ProtustrankaWithAdress_1">AGROEKONOMIJA društvo s ograničenom odgovornošću za proizvodnju i usluge u poljoprivredi i turizmu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turizmu, OIB 46050557817, Ive Lole Ribara 16, 35214 Staro Topolje</izvorni_sadrzaj>
    <derivirana_varijabla naziv="DomainObject.Predmet.ProtustrankaWithAdressOIB_1">AGROEKONOMIJA društvo s ograničenom odgovornošću za proizvodnju i usluge u poljoprivredi i turizmu,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</izvorni_sadrzaj>
    <derivirana_varijabla naziv="DomainObject.Predmet.ProtustrankaNazivFormated_1">AGROEKONOMIJA društvo s ograničenom odgovornošću za proizvodnju i usluge u poljoprivredi i turizmu</derivirana_varijabla>
  </DomainObject.Predmet.ProtustrankaNazivFormated>
  <DomainObject.Predmet.ProtustrankaNazivFormatedOIB>
    <izvorni_sadrzaj>AGROEKONOMIJA društvo s ograničenom odgovornošću za proizvodnju i usluge u poljoprivredi i turizmu, OIB 46050557817</izvorni_sadrzaj>
    <derivirana_varijabla naziv="DomainObject.Predmet.ProtustrankaNazivFormatedOIB_1">AGROEKONOMIJA društvo s ograničenom odgovornošću za proizvodnju i usluge u poljoprivredi i turizmu,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</item>
    </izvorni_sadrzaj>
    <derivirana_varijabla naziv="DomainObject.Predmet.ProtuStrankaListFormated_1">
      <item>AGROEKONOMIJA društvo s ograničenom odgovornošću za proizvodnju i usluge u poljoprivredi i turizmu</item>
    </derivirana_varijabla>
  </DomainObject.Predmet.ProtuStrankaListFormated>
  <DomainObject.Predmet.ProtuStrankaListFormatedOIB>
    <izvorni_sadrzaj>
      <item>AGROEKONOMIJA društvo s ograničenom odgovornošću za proizvodnju i usluge u poljoprivredi i turizmu, OIB 46050557817</item>
    </izvorni_sadrzaj>
    <derivirana_varijabla naziv="DomainObject.Predmet.ProtuStrankaListFormatedOIB_1">
      <item>AGROEKONOMIJA društvo s ograničenom odgovornošću za proizvodnju i usluge u poljoprivredi i turizmu,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</item>
    </izvorni_sadrzaj>
    <derivirana_varijabla naziv="DomainObject.Predmet.ProtuStrankaListNazivFormated_1">
      <item>AGROEKONOMIJA društvo s ograničenom odgovornošću za proizvodnju i usluge u poljoprivredi i turizmu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turizmu, OIB 46050557817</item>
    </izvorni_sadrzaj>
    <derivirana_varijabla naziv="DomainObject.Predmet.ProtuStrankaListNazivFormatedOIB_1">
      <item>AGROEKONOMIJA društvo s ograničenom odgovornošću za proizvodnju i usluge u poljoprivredi i turizmu, OIB 46050557817</item>
    </derivirana_varijabla>
  </DomainObject.Predmet.ProtuStrankaListNazivFormatedOIB>
  <DomainObject.Predmet.OstaliListFormated>
    <izvorni_sadrzaj>
      <item>ZOU BETLACH &amp; BOGDAN</item>
    </izvorni_sadrzaj>
    <derivirana_varijabla naziv="DomainObject.Predmet.OstaliListFormated_1">
      <item>ZOU BETLACH &amp; BOGDAN</item>
    </derivirana_varijabla>
  </DomainObject.Predmet.OstaliListFormated>
  <DomainObject.Predmet.OstaliListFormatedOIB>
    <izvorni_sadrzaj>
      <item>ZOU BETLACH &amp; BOGDAN</item>
    </izvorni_sadrzaj>
    <derivirana_varijabla naziv="DomainObject.Predmet.OstaliListFormatedOIB_1">
      <item>ZOU BETLACH &amp; BOGDAN</item>
    </derivirana_varijabla>
  </DomainObject.Predmet.OstaliListFormatedOIB>
  <DomainObject.Predmet.OstaliListFormatedWithAdress>
    <izvorni_sadrzaj>
      <item>ZOU BETLACH &amp; BOGDAN, TRG POBJEDE 26, 35000 Slavonski Brod</item>
    </izvorni_sadrzaj>
    <derivirana_varijabla naziv="DomainObject.Predmet.OstaliListFormatedWithAdress_1">
      <item>ZOU BETLACH &amp; BOGDAN, TRG POBJEDE 26, 35000 Slavonski Brod</item>
    </derivirana_varijabla>
  </DomainObject.Predmet.OstaliListFormatedWithAdress>
  <DomainObject.Predmet.OstaliListFormatedWithAdressOIB>
    <izvorni_sadrzaj>
      <item>ZOU BETLACH &amp; BOGDAN, TRG POBJEDE 26, 35000 Slavonski Brod</item>
    </izvorni_sadrzaj>
    <derivirana_varijabla naziv="DomainObject.Predmet.OstaliListFormatedWithAdressOIB_1">
      <item>ZOU BETLACH &amp; BOGDAN, TRG POBJEDE 26, 35000 Slavonski Brod</item>
    </derivirana_varijabla>
  </DomainObject.Predmet.OstaliListFormatedWithAdressOIB>
  <DomainObject.Predmet.OstaliListNazivFormated>
    <izvorni_sadrzaj>
      <item>ZOU BETLACH &amp; BOGDAN</item>
    </izvorni_sadrzaj>
    <derivirana_varijabla naziv="DomainObject.Predmet.OstaliListNazivFormated_1">
      <item>ZOU BETLACH &amp; BOGDAN</item>
    </derivirana_varijabla>
  </DomainObject.Predmet.OstaliListNazivFormated>
  <DomainObject.Predmet.OstaliListNazivFormatedOIB>
    <izvorni_sadrzaj>
      <item>ZOU BETLACH &amp; BOGDAN</item>
    </izvorni_sadrzaj>
    <derivirana_varijabla naziv="DomainObject.Predmet.OstaliListNazivFormatedOIB_1">
      <item>ZOU BETLACH &amp;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</izvorni_sadrzaj>
    <derivirana_varijabla naziv="DomainObject.Predmet.ProtustrankaIDrugi_1">AGROEKONOMIJA društvo s ograničenom odgovornošću za proizvodnju i usluge u poljoprivredi i turizmu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turizmu, OIB 46050557817, Ive Lole Ribara 16, 35214 Staro Topolje</izvorni_sadrzaj>
    <derivirana_varijabla naziv="DomainObject.Predmet.ProtustrankaIDrugiAdressOIB_1">AGROEKONOMIJA društvo s ograničenom odgovornošću za proizvodnju i usluge u poljoprivredi i turizmu,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</item>
      <item>ZOU BETLACH &amp; BOGDAN</item>
    </izvorni_sadrzaj>
    <derivirana_varijabla naziv="DomainObject.Predmet.SudioniciListNaziv_1">
      <item>FINANCIJSKA AGENCIJA RC OSIJEK</item>
      <item>AGROEKONOMIJA društvo s ograničenom odgovornošću za proizvodnju i usluge u poljoprivredi i turizmu</item>
      <item>ZOU BETLACH &amp; BOGDAN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</izvorni_sadrzaj>
    <derivirana_varijabla naziv="DomainObject.Predmet.SudioniciListNazivOIB_1">
      <item>, OIB 85821130368</item>
      <item>, OIB 46050557817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123</properties:Words>
  <properties:Characters>606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2016-11-24T13:02:00Z</dcterms:created>
  <dc:creator>Korisnik</dc:creator>
  <cp:lastModifiedBy>wsadmin</cp:lastModifiedBy>
  <cp:lastPrinted>2016-11-24T13:01:00Z</cp:lastPrinted>
  <dcterms:modified xmlns:xsi="http://www.w3.org/2001/XMLSchema-instance" xsi:type="dcterms:W3CDTF">2016-11-24T13:05:00Z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