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a9dc" w14:paraId="ba2a9dc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CC632A">
        <w:t>42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CC632A" w:rsidRPr="00CC632A">
        <w:t xml:space="preserve"> REŠETAR PROMET j.d.o.o. za trgovinu i ugostiteljstvo, Sesvete, Ulica Ivane Lang 17, OIB 96007906310, MBS 080910766</w:t>
      </w:r>
      <w:r w:rsidR="002A6D8F" w:rsidRPr="002A6D8F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CC632A" w:rsidR="002A6D8F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CC632A" w:rsidRPr="00CC632A">
        <w:t xml:space="preserve"> REŠETAR PROMET j.d.o.o. za trgovinu i ugostiteljstvo, Sesvete, Ulica Ivane Lang 17, OIB 96007906310, MBS 080910766</w:t>
      </w:r>
      <w:r w:rsidR="005C2B6B">
        <w:t>.</w:t>
      </w:r>
    </w:p>
    <w:p w:rsidRDefault="005C2B6B" w:rsidP="002A6D8F" w:rsidR="005C2B6B">
      <w:pPr>
        <w:pStyle w:val="Odlomakpopisa"/>
        <w:ind w:left="1571"/>
        <w:jc w:val="both"/>
      </w:pPr>
      <w:r>
        <w:t xml:space="preserve"> </w:t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C071B1">
        <w:t xml:space="preserve"> </w:t>
      </w:r>
      <w:r w:rsidR="009E7627">
        <w:t>Nikola Bojanić iz Osijeka, Bračka 179, OIB 32886956915.</w:t>
      </w:r>
    </w:p>
    <w:p w:rsidRDefault="00B506CA" w:rsidP="00B506CA" w:rsidR="00B506CA">
      <w:pPr>
        <w:pStyle w:val="Odlomakpopisa"/>
      </w:pPr>
    </w:p>
    <w:p w:rsidRDefault="00B506CA" w:rsidP="00CC632A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CC632A" w:rsidRPr="00CC632A">
        <w:t xml:space="preserve"> REŠETAR PROMET j.d.o.o. za trgovinu i ugostiteljstvo, Sesvete, Ulica Ivane Lang 17, OIB 96007906310, MBS 080910766</w:t>
      </w:r>
      <w:r w:rsidR="002A6D8F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</w:t>
      </w:r>
      <w:r w:rsidR="004961E9">
        <w:t>26</w:t>
      </w:r>
      <w:r w:rsidR="002C604C">
        <w:t>. veljače 2016</w:t>
      </w:r>
      <w:r>
        <w:t xml:space="preserve">. zahtjev za provedbu skraćenog stečajnog postupka nad dužnikom </w:t>
      </w:r>
      <w:r w:rsidR="00CC632A" w:rsidRPr="00CC632A">
        <w:t xml:space="preserve"> REŠETAR PROMET j.d.o.o. za trgovinu i ugostiteljstvo, Sesvete, Ulica Ivane Lang 17, OIB 96007906310, MBS 080910766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CC632A">
        <w:t>42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A6B" w:rsidP="00F961D8" w:rsidR="00272A6B">
      <w:r>
        <w:separator/>
      </w:r>
    </w:p>
  </w:endnote>
  <w:endnote w:id="0" w:type="continuationSeparator">
    <w:p w:rsidRDefault="00272A6B" w:rsidP="00F961D8" w:rsidR="00272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A6B" w:rsidP="00F961D8" w:rsidR="00272A6B">
      <w:r>
        <w:separator/>
      </w:r>
    </w:p>
  </w:footnote>
  <w:footnote w:id="0" w:type="continuationSeparator">
    <w:p w:rsidRDefault="00272A6B" w:rsidP="00F961D8" w:rsidR="00272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910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CC632A">
      <w:t>42</w:t>
    </w:r>
    <w:r w:rsidR="00F961D8">
      <w:t>/16-4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C0834"/>
    <w:rsid w:val="001F7D2D"/>
    <w:rsid w:val="002362E5"/>
    <w:rsid w:val="002511C8"/>
    <w:rsid w:val="00272A6B"/>
    <w:rsid w:val="00286227"/>
    <w:rsid w:val="002A45E9"/>
    <w:rsid w:val="002A6D8F"/>
    <w:rsid w:val="002C604C"/>
    <w:rsid w:val="00342EF9"/>
    <w:rsid w:val="003A057F"/>
    <w:rsid w:val="003D5995"/>
    <w:rsid w:val="00474310"/>
    <w:rsid w:val="004961E9"/>
    <w:rsid w:val="004A1C0B"/>
    <w:rsid w:val="00581DBE"/>
    <w:rsid w:val="005C2B6B"/>
    <w:rsid w:val="005E2309"/>
    <w:rsid w:val="0066353D"/>
    <w:rsid w:val="00731C1A"/>
    <w:rsid w:val="00890910"/>
    <w:rsid w:val="008D4169"/>
    <w:rsid w:val="008D61A3"/>
    <w:rsid w:val="009664E4"/>
    <w:rsid w:val="009E1BBA"/>
    <w:rsid w:val="009E7627"/>
    <w:rsid w:val="00B506CA"/>
    <w:rsid w:val="00C071B1"/>
    <w:rsid w:val="00C97427"/>
    <w:rsid w:val="00CC632A"/>
    <w:rsid w:val="00D12FDF"/>
    <w:rsid w:val="00D90AB2"/>
    <w:rsid w:val="00E0483A"/>
    <w:rsid w:val="00F42EA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St-1242/2016</izvorni_sadrzaj>
    <derivirana_varijabla naziv="DomainObject.Predmet.OznakaBroj_1">St-1242/2016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REŠETAR PROMET j.d.o.o.</izvorni_sadrzaj>
    <derivirana_varijabla naziv="DomainObject.Predmet.ProtustrankaFormated_1">  REŠETAR PROMET j.d.o.o.</derivirana_varijabla>
  </DomainObject.Predmet.ProtustrankaFormated>
  <DomainObject.Predmet.ProtustrankaFormatedOIB>
    <izvorni_sadrzaj>  REŠETAR PROMET j.d.o.o., OIB 96007906310</izvorni_sadrzaj>
    <derivirana_varijabla naziv="DomainObject.Predmet.ProtustrankaFormatedOIB_1">  REŠETAR PROMET j.d.o.o., OIB 96007906310</derivirana_varijabla>
  </DomainObject.Predmet.ProtustrankaFormatedOIB>
  <DomainObject.Predmet.ProtustrankaFormatedWithAdress>
    <izvorni_sadrzaj> REŠETAR PROMET j.d.o.o., Ulica Ivane Lang 17, 10360 Sesvete</izvorni_sadrzaj>
    <derivirana_varijabla naziv="DomainObject.Predmet.ProtustrankaFormatedWithAdress_1"> REŠETAR PROMET j.d.o.o., Ulica Ivane Lang 17, 10360 Sesvete</derivirana_varijabla>
  </DomainObject.Predmet.ProtustrankaFormatedWithAdress>
  <DomainObject.Predmet.ProtustrankaFormatedWithAdressOIB>
    <izvorni_sadrzaj> REŠETAR PROMET j.d.o.o., OIB 96007906310, Ulica Ivane Lang 17, 10360 Sesvete</izvorni_sadrzaj>
    <derivirana_varijabla naziv="DomainObject.Predmet.ProtustrankaFormatedWithAdressOIB_1"> REŠETAR PROMET j.d.o.o., OIB 96007906310, Ulica Ivane Lang 17, 10360 Sesvete</derivirana_varijabla>
  </DomainObject.Predmet.ProtustrankaFormatedWithAdressOIB>
  <DomainObject.Predmet.ProtustrankaWithAdress>
    <izvorni_sadrzaj>REŠETAR PROMET j.d.o.o. Ulica Ivane Lang 17, 10360 Sesvete</izvorni_sadrzaj>
    <derivirana_varijabla naziv="DomainObject.Predmet.ProtustrankaWithAdress_1">REŠETAR PROMET j.d.o.o. Ulica Ivane Lang 17, 10360 Sesvete</derivirana_varijabla>
  </DomainObject.Predmet.ProtustrankaWithAdress>
  <DomainObject.Predmet.ProtustrankaWithAdressOIB>
    <izvorni_sadrzaj>REŠETAR PROMET j.d.o.o., OIB 96007906310, Ulica Ivane Lang 17, 10360 Sesvete</izvorni_sadrzaj>
    <derivirana_varijabla naziv="DomainObject.Predmet.ProtustrankaWithAdressOIB_1">REŠETAR PROMET j.d.o.o., OIB 96007906310, Ulica Ivane Lang 17, 10360 Sesvete</derivirana_varijabla>
  </DomainObject.Predmet.ProtustrankaWithAdressOIB>
  <DomainObject.Predmet.ProtustrankaNazivFormated>
    <izvorni_sadrzaj>REŠETAR PROMET j.d.o.o.</izvorni_sadrzaj>
    <derivirana_varijabla naziv="DomainObject.Predmet.ProtustrankaNazivFormated_1">REŠETAR PROMET j.d.o.o.</derivirana_varijabla>
  </DomainObject.Predmet.ProtustrankaNazivFormated>
  <DomainObject.Predmet.ProtustrankaNazivFormatedOIB>
    <izvorni_sadrzaj>REŠETAR PROMET j.d.o.o., OIB 96007906310</izvorni_sadrzaj>
    <derivirana_varijabla naziv="DomainObject.Predmet.ProtustrankaNazivFormatedOIB_1">REŠETAR PROMET j.d.o.o., OIB 96007906310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REŠETAR PROMET j.d.o.o.</item>
    </izvorni_sadrzaj>
    <derivirana_varijabla naziv="DomainObject.Predmet.ProtuStrankaListFormated_1">
      <item>REŠETAR PROMET j.d.o.o.</item>
    </derivirana_varijabla>
  </DomainObject.Predmet.ProtuStrankaListFormated>
  <DomainObject.Predmet.ProtuStrankaListFormatedOIB>
    <izvorni_sadrzaj>
      <item>REŠETAR PROMET j.d.o.o., OIB 96007906310</item>
    </izvorni_sadrzaj>
    <derivirana_varijabla naziv="DomainObject.Predmet.ProtuStrankaListFormatedOIB_1">
      <item>REŠETAR PROMET j.d.o.o., OIB 96007906310</item>
    </derivirana_varijabla>
  </DomainObject.Predmet.ProtuStrankaListFormatedOIB>
  <DomainObject.Predmet.ProtuStrankaListFormatedWithAdress>
    <izvorni_sadrzaj>
      <item>REŠETAR PROMET j.d.o.o., Ulica Ivane Lang 17, 10360 Sesvete</item>
    </izvorni_sadrzaj>
    <derivirana_varijabla naziv="DomainObject.Predmet.ProtuStrankaListFormatedWithAdress_1">
      <item>REŠETAR PROMET j.d.o.o., Ulica Ivane Lang 17, 10360 Sesvete</item>
    </derivirana_varijabla>
  </DomainObject.Predmet.ProtuStrankaListFormatedWithAdress>
  <DomainObject.Predmet.ProtuStrankaListFormatedWithAdressOIB>
    <izvorni_sadrzaj>
      <item>REŠETAR PROMET j.d.o.o., OIB 96007906310, Ulica Ivane Lang 17, 10360 Sesvete</item>
    </izvorni_sadrzaj>
    <derivirana_varijabla naziv="DomainObject.Predmet.ProtuStrankaListFormatedWithAdressOIB_1">
      <item>REŠETAR PROMET j.d.o.o., OIB 96007906310, Ulica Ivane Lang 17, 10360 Sesvete</item>
    </derivirana_varijabla>
  </DomainObject.Predmet.ProtuStrankaListFormatedWithAdressOIB>
  <DomainObject.Predmet.ProtuStrankaListNazivFormated>
    <izvorni_sadrzaj>
      <item>REŠETAR PROMET j.d.o.o.</item>
    </izvorni_sadrzaj>
    <derivirana_varijabla naziv="DomainObject.Predmet.ProtuStrankaListNazivFormated_1">
      <item>REŠETAR PROMET j.d.o.o.</item>
    </derivirana_varijabla>
  </DomainObject.Predmet.ProtuStrankaListNazivFormated>
  <DomainObject.Predmet.ProtuStrankaListNazivFormatedOIB>
    <izvorni_sadrzaj>
      <item>REŠETAR PROMET j.d.o.o., OIB 96007906310</item>
    </izvorni_sadrzaj>
    <derivirana_varijabla naziv="DomainObject.Predmet.ProtuStrankaListNazivFormatedOIB_1">
      <item>REŠETAR PROMET j.d.o.o., OIB 96007906310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REŠETAR PROMET j.d.o.o.</izvorni_sadrzaj>
    <derivirana_varijabla naziv="DomainObject.Predmet.ProtustrankaIDrugi_1">REŠETAR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REŠETAR PROMET j.d.o.o., OIB 96007906310, Ulica Ivane Lang 17, 10360 Sesvete</izvorni_sadrzaj>
    <derivirana_varijabla naziv="DomainObject.Predmet.ProtustrankaIDrugiAdressOIB_1">REŠETAR PROMET j.d.o.o., OIB 96007906310, Ulica Ivane Lang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REŠETAR PROMET j.d.o.o.</item>
      <item>FINA Regionalni centar Zagreb</item>
    </izvorni_sadrzaj>
    <derivirana_varijabla naziv="DomainObject.Predmet.SudioniciListNaziv_1">
      <item>REŠETAR PROMET j.d.o.o.</item>
      <item>FINA Regionalni centar Zagreb</item>
    </derivirana_varijabla>
  </DomainObject.Predmet.SudioniciListNaziv>
  <DomainObject.Predmet.SudioniciListAdressOIB>
    <izvorni_sadrzaj>
      <item>REŠETAR PROMET j.d.o.o., OIB 96007906310, Ulica Ivane Lang 17,10360 Sesvete</item>
      <item>FINA Regionalni centar Zagreb, OIB 85821130368, Trg svibanjskih žrtava 1995. 1,10000 Zagreb</item>
    </izvorni_sadrzaj>
    <derivirana_varijabla naziv="DomainObject.Predmet.SudioniciListAdressOIB_1">
      <item>REŠETAR PROMET j.d.o.o., OIB 96007906310, Ulica Ivane Lang 17,10360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96007906310</item>
      <item>, OIB 85821130368</item>
    </izvorni_sadrzaj>
    <derivirana_varijabla naziv="DomainObject.Predmet.SudioniciListNazivOIB_1">
      <item>, OIB 96007906310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F81FB-B221-4798-97F6-4C5B19C15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2390</properties:Characters>
  <properties:Lines>88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2016-08-16T09:46:00Z</dcterms:created>
  <dc:creator>Darija Miličević</dc:creator>
  <cp:lastModifiedBy>Darija Miličević</cp:lastModifiedBy>
  <cp:lastPrinted>2016-08-16T11:05:00Z</cp:lastPrinted>
  <dcterms:modified xmlns:xsi="http://www.w3.org/2001/XMLSchema-instance" xsi:type="dcterms:W3CDTF">2016-08-16T11:06:00Z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