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4cd2" w14:paraId="b164cd2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214FB1" w:rsidP="0004076E" w:rsidR="00650BD0">
      <w:pPr>
        <w:jc w:val="both"/>
        <w:rPr>
          <w:rFonts w:eastAsia="Calibri"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136. Suvlasnički dio: 5/10000 ETAŽNO VLASNIŠTVO (E-136), </w:t>
      </w:r>
      <w:r>
        <w:rPr>
          <w:rFonts w:eastAsia="Calibri" w:hAnsi="Times New Roman" w:ascii="Times New Roman"/>
        </w:rPr>
        <w:t>Parkirno garažno mjesto PMG. 105. u podrumu -1 zgrade M. Krušlina 14-24, neto korisne površine 7,44 m2, u nacrtu označenu plavom bojom, tržišne vrijednosti 16.900,00 kn</w:t>
      </w:r>
      <w:r w:rsidR="00B739EF">
        <w:rPr>
          <w:rFonts w:eastAsia="Calibri" w:hAnsi="Times New Roman" w:ascii="Times New Roman"/>
        </w:rPr>
        <w:t>.</w:t>
      </w:r>
    </w:p>
    <w:p w:rsidRDefault="00B739EF" w:rsidP="0004076E" w:rsidR="00B739EF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214FB1">
        <w:rPr>
          <w:rFonts w:eastAsia="Calibri" w:hAnsi="Times New Roman" w:ascii="Times New Roman"/>
        </w:rPr>
        <w:t>16.900,00</w:t>
      </w:r>
      <w:r w:rsidR="003011B6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4E66FF">
        <w:rPr>
          <w:rFonts w:hAnsi="Times New Roman" w:ascii="Times New Roman"/>
        </w:rPr>
        <w:t>500,00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BF0DCD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F0DCD" w:rsidR="00BF0DCD" w:rsidRPr="00BF0DC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BF0DCD">
        <w:rPr>
          <w:rFonts w:hAnsi="Times New Roman" w:ascii="Times New Roman"/>
        </w:rPr>
        <w:t>Za točnost otpravka-ovl. službenik</w:t>
      </w:r>
    </w:p>
    <w:p w:rsidRDefault="00BF0DCD" w:rsidR="00BF0DCD" w:rsidRPr="00BF0DCD">
      <w:pPr>
        <w:rPr>
          <w:rFonts w:hAnsi="Times New Roman" w:ascii="Times New Roman"/>
        </w:rPr>
      </w:pPr>
      <w:r w:rsidRPr="00BF0DCD">
        <w:rPr>
          <w:rFonts w:hAnsi="Times New Roman" w:ascii="Times New Roman"/>
        </w:rPr>
        <w:tab/>
      </w:r>
      <w:r w:rsidRPr="00BF0DCD">
        <w:rPr>
          <w:rFonts w:hAnsi="Times New Roman" w:ascii="Times New Roman"/>
        </w:rPr>
        <w:tab/>
      </w:r>
      <w:r w:rsidRPr="00BF0DCD">
        <w:rPr>
          <w:rFonts w:hAnsi="Times New Roman" w:ascii="Times New Roman"/>
        </w:rPr>
        <w:tab/>
      </w:r>
      <w:r w:rsidRPr="00BF0DCD">
        <w:rPr>
          <w:rFonts w:hAnsi="Times New Roman" w:ascii="Times New Roman"/>
        </w:rPr>
        <w:tab/>
      </w:r>
      <w:r w:rsidRPr="00BF0DCD">
        <w:rPr>
          <w:rFonts w:hAnsi="Times New Roman" w:ascii="Times New Roman"/>
        </w:rPr>
        <w:tab/>
      </w:r>
      <w:r w:rsidRPr="00BF0DCD">
        <w:rPr>
          <w:rFonts w:hAnsi="Times New Roman" w:ascii="Times New Roman"/>
        </w:rPr>
        <w:tab/>
      </w:r>
      <w:r w:rsidRPr="00BF0DCD">
        <w:rPr>
          <w:rFonts w:hAnsi="Times New Roman" w:ascii="Times New Roman"/>
        </w:rPr>
        <w:tab/>
      </w:r>
      <w:r w:rsidRPr="00BF0DCD">
        <w:rPr>
          <w:rFonts w:hAnsi="Times New Roman" w:ascii="Times New Roman"/>
        </w:rPr>
        <w:tab/>
      </w:r>
      <w:r w:rsidRPr="00BF0DCD">
        <w:rPr>
          <w:rFonts w:hAnsi="Times New Roman" w:ascii="Times New Roman"/>
        </w:rPr>
        <w:tab/>
        <w:t>Vinka Mihalinčić</w:t>
      </w:r>
    </w:p>
    <w:p w:rsidRDefault="00B6422E" w:rsidP="00BF0DCD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BF0DCD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B739EF">
      <w:rPr>
        <w:rFonts w:hAnsi="Times New Roman" w:ascii="Times New Roman"/>
      </w:rPr>
      <w:t>3</w:t>
    </w:r>
    <w:r w:rsidR="00214FB1">
      <w:rPr>
        <w:rFonts w:hAnsi="Times New Roman" w:ascii="Times New Roman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B739EF">
          <w:rPr>
            <w:rFonts w:hAnsi="Times New Roman" w:ascii="Times New Roman"/>
          </w:rPr>
          <w:t>3</w:t>
        </w:r>
        <w:r w:rsidR="00214FB1">
          <w:rPr>
            <w:rFonts w:hAnsi="Times New Roman" w:ascii="Times New Roman"/>
          </w:rPr>
          <w:t>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11AE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14FB1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B106F"/>
    <w:rsid w:val="002D5376"/>
    <w:rsid w:val="002F4231"/>
    <w:rsid w:val="002F58F9"/>
    <w:rsid w:val="003011B6"/>
    <w:rsid w:val="003025D2"/>
    <w:rsid w:val="00322BE0"/>
    <w:rsid w:val="0032483D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66FF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5F6ABE"/>
    <w:rsid w:val="00625DDC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596E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C3215"/>
    <w:rsid w:val="00AD105D"/>
    <w:rsid w:val="00AE47BF"/>
    <w:rsid w:val="00AE4D25"/>
    <w:rsid w:val="00AF002A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39EF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BF0DCD"/>
    <w:rsid w:val="00C135E7"/>
    <w:rsid w:val="00C156FD"/>
    <w:rsid w:val="00C32227"/>
    <w:rsid w:val="00C439D2"/>
    <w:rsid w:val="00C56048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C78DF-3E27-448B-939C-94D1CD406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824</properties:Words>
  <properties:Characters>4483</properties:Characters>
  <properties:Lines>115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2019-04-18T12:54:00Z</dcterms:created>
  <dc:creator>x</dc:creator>
  <cp:lastModifiedBy>Vinka Mihalinčić</cp:lastModifiedBy>
  <cp:lastPrinted>2019-04-18T12:55:00Z</cp:lastPrinted>
  <dcterms:modified xmlns:xsi="http://www.w3.org/2001/XMLSchema-instance" xsi:type="dcterms:W3CDTF">2019-04-18T12:55:00Z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E-136.docx)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