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6bcd5" w14:paraId="cd6bcd5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, u pravnoj stvari podnositelja zahtjeva FINANCIJSKE AGENCIJE, Regionalni centar Split, Podružnica Dubrovnik, Dubrovnik, Vukovarska 2, u skraćenom stečajnom postupku pokrenutom nad dužnikom </w:t>
      </w:r>
    </w:p>
    <w:p w:rsidRDefault="00D05014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LEGE NAVALIS d.o.o. za turizam i usluge, putnička agencija,</w:t>
      </w:r>
      <w:r w:rsidRPr="00D05014">
        <w:rPr>
          <w:rFonts w:hAnsi="Times New Roman" w:ascii="Times New Roman"/>
          <w:sz w:val="22"/>
          <w:szCs w:val="22"/>
          <w:lang w:val="hr-HR"/>
        </w:rPr>
        <w:t xml:space="preserve"> Dubrovnik,</w:t>
      </w:r>
      <w:r>
        <w:rPr>
          <w:rFonts w:hAnsi="Times New Roman" w:ascii="Times New Roman"/>
          <w:sz w:val="22"/>
          <w:szCs w:val="22"/>
          <w:lang w:val="hr-HR"/>
        </w:rPr>
        <w:t xml:space="preserve"> Mali Stradun, Babin kuk</w:t>
      </w:r>
      <w:r w:rsidRPr="00D05014">
        <w:rPr>
          <w:rFonts w:hAnsi="Times New Roman" w:ascii="Times New Roman"/>
          <w:sz w:val="22"/>
          <w:szCs w:val="22"/>
          <w:lang w:val="hr-HR"/>
        </w:rPr>
        <w:t xml:space="preserve"> OIB: 72463585536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C9162D">
        <w:rPr>
          <w:rFonts w:hAnsi="Times New Roman" w:ascii="Times New Roman"/>
          <w:sz w:val="22"/>
          <w:szCs w:val="22"/>
          <w:lang w:val="hr-HR"/>
        </w:rPr>
        <w:t>24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. veljače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D05014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D05014" w:rsidRPr="00D05014">
        <w:rPr>
          <w:rFonts w:hAnsi="Times New Roman" w:ascii="Times New Roman"/>
          <w:sz w:val="22"/>
          <w:szCs w:val="22"/>
        </w:rPr>
        <w:t>LEGE NAVALIS d.o.o. za turizam i usluge, putnička agencija, Dubrovnik, Mali Stradun, Babin kuk OIB: 72463585536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C9162D">
        <w:rPr>
          <w:rFonts w:hAnsi="Times New Roman" w:ascii="Times New Roman"/>
          <w:sz w:val="22"/>
          <w:szCs w:val="22"/>
        </w:rPr>
        <w:t>24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F36B51" w:rsidRPr="00C9162D">
        <w:rPr>
          <w:rFonts w:hAnsi="Times New Roman" w:ascii="Times New Roman"/>
          <w:sz w:val="22"/>
          <w:szCs w:val="22"/>
        </w:rPr>
        <w:t>veljače 2016</w:t>
      </w:r>
      <w:r w:rsidR="00172E2F" w:rsidRPr="00C9162D">
        <w:rPr>
          <w:rFonts w:hAnsi="Times New Roman" w:ascii="Times New Roman"/>
          <w:sz w:val="22"/>
          <w:szCs w:val="22"/>
        </w:rPr>
        <w:t>. godine u 15,00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FE3027" w:rsidR="00EE69E5" w:rsidRPr="00CB68AC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FE3027" w:rsidRPr="00FE3027">
        <w:rPr>
          <w:rFonts w:hAnsi="Times New Roman" w:ascii="Times New Roman"/>
          <w:sz w:val="22"/>
          <w:szCs w:val="22"/>
        </w:rPr>
        <w:t>Mateo Erceg, Zagreb, Radnička cesta 30, OIB: 93602617826</w:t>
      </w:r>
      <w:r w:rsidR="006F29A2" w:rsidRPr="00CB68AC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FE3027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E3027" w:rsidRPr="00FE3027">
        <w:rPr>
          <w:rFonts w:hAnsi="Times New Roman" w:ascii="Times New Roman"/>
          <w:sz w:val="22"/>
          <w:szCs w:val="22"/>
          <w:lang w:val="hr-HR"/>
        </w:rPr>
        <w:t>LEGE NAVALIS d.o.o. za turizam i usluge, putnička agencija, Dubrovnik, Mali Stradun, Babin kuk OIB: 72463585536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444. Stečajnog zakona (NN 71/15, dalje SZ) dana </w:t>
      </w:r>
      <w:r w:rsidR="002320CB" w:rsidRPr="00C9162D">
        <w:rPr>
          <w:rFonts w:hAnsi="Times New Roman" w:ascii="Times New Roman"/>
          <w:sz w:val="22"/>
          <w:szCs w:val="22"/>
          <w:lang w:val="hr-HR"/>
        </w:rPr>
        <w:t>30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2320CB" w:rsidRPr="00C9162D">
        <w:rPr>
          <w:rFonts w:hAnsi="Times New Roman" w:ascii="Times New Roman"/>
          <w:sz w:val="22"/>
          <w:szCs w:val="22"/>
          <w:lang w:val="hr-HR"/>
        </w:rPr>
        <w:t>listopada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C9162D">
        <w:rPr>
          <w:rFonts w:hAnsi="Times New Roman" w:ascii="Times New Roman"/>
          <w:sz w:val="22"/>
          <w:szCs w:val="22"/>
          <w:lang w:val="hr-HR"/>
        </w:rPr>
        <w:t>08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9162D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C9162D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C9162D">
        <w:rPr>
          <w:rFonts w:hAnsi="Times New Roman" w:ascii="Times New Roman"/>
          <w:b/>
          <w:sz w:val="22"/>
          <w:szCs w:val="22"/>
          <w:lang w:val="hr-HR"/>
        </w:rPr>
        <w:t>24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>. veljače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E25008" w:rsidP="00A65172" w:rsidR="00E25008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- svima putem 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Mrežna stranica e-Oglasne ploče </w:t>
      </w:r>
      <w:r w:rsidRPr="00C9162D">
        <w:rPr>
          <w:rFonts w:hAnsi="Times New Roman" w:ascii="Times New Roman"/>
          <w:sz w:val="22"/>
          <w:szCs w:val="22"/>
          <w:lang w:val="hr-HR"/>
        </w:rPr>
        <w:t>od 1-</w:t>
      </w:r>
      <w:r w:rsidR="00FE3027">
        <w:rPr>
          <w:rFonts w:hAnsi="Times New Roman" w:ascii="Times New Roman"/>
          <w:sz w:val="22"/>
          <w:szCs w:val="22"/>
          <w:lang w:val="hr-HR"/>
        </w:rPr>
        <w:t>6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F197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D05014">
      <w:rPr>
        <w:rFonts w:hAnsi="Times New Roman" w:ascii="Times New Roman"/>
        <w:b/>
        <w:sz w:val="22"/>
        <w:szCs w:val="22"/>
        <w:lang w:val="hr-HR"/>
      </w:rPr>
      <w:t>652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D05014">
      <w:rPr>
        <w:rFonts w:hAnsi="Times New Roman" w:ascii="Times New Roman"/>
        <w:b/>
        <w:sz w:val="22"/>
        <w:szCs w:val="22"/>
        <w:lang w:val="hr-HR"/>
      </w:rPr>
      <w:t>652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53904"/>
    <w:rsid w:val="00155EC7"/>
    <w:rsid w:val="00166A97"/>
    <w:rsid w:val="00171B42"/>
    <w:rsid w:val="00172E2F"/>
    <w:rsid w:val="00182088"/>
    <w:rsid w:val="00185905"/>
    <w:rsid w:val="00187149"/>
    <w:rsid w:val="001905B1"/>
    <w:rsid w:val="00193FFA"/>
    <w:rsid w:val="00194EB1"/>
    <w:rsid w:val="001A41C1"/>
    <w:rsid w:val="001B1335"/>
    <w:rsid w:val="001B7407"/>
    <w:rsid w:val="001F1978"/>
    <w:rsid w:val="002169D1"/>
    <w:rsid w:val="002255A5"/>
    <w:rsid w:val="002320CB"/>
    <w:rsid w:val="002669D9"/>
    <w:rsid w:val="00281CBA"/>
    <w:rsid w:val="002B65BB"/>
    <w:rsid w:val="002E3DBF"/>
    <w:rsid w:val="002E46D4"/>
    <w:rsid w:val="002F3D54"/>
    <w:rsid w:val="003205C3"/>
    <w:rsid w:val="00322EFB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9556E"/>
    <w:rsid w:val="004A3B72"/>
    <w:rsid w:val="004B7141"/>
    <w:rsid w:val="004C2A20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95977"/>
    <w:rsid w:val="006B6A13"/>
    <w:rsid w:val="006F29A2"/>
    <w:rsid w:val="007045BC"/>
    <w:rsid w:val="007134C9"/>
    <w:rsid w:val="00722851"/>
    <w:rsid w:val="00730EAB"/>
    <w:rsid w:val="007406A5"/>
    <w:rsid w:val="007602EE"/>
    <w:rsid w:val="00763EC1"/>
    <w:rsid w:val="00774127"/>
    <w:rsid w:val="007A29F9"/>
    <w:rsid w:val="007B0FC3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7297"/>
    <w:rsid w:val="00890133"/>
    <w:rsid w:val="00895151"/>
    <w:rsid w:val="008E1D89"/>
    <w:rsid w:val="008F63BD"/>
    <w:rsid w:val="00904D89"/>
    <w:rsid w:val="009157E8"/>
    <w:rsid w:val="009546B6"/>
    <w:rsid w:val="00974F0D"/>
    <w:rsid w:val="00997BA9"/>
    <w:rsid w:val="009A6253"/>
    <w:rsid w:val="009B7F84"/>
    <w:rsid w:val="009C4AAE"/>
    <w:rsid w:val="009C704F"/>
    <w:rsid w:val="009D41F7"/>
    <w:rsid w:val="009F5765"/>
    <w:rsid w:val="00A11F2D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5636E"/>
    <w:rsid w:val="00C57CAF"/>
    <w:rsid w:val="00C9162D"/>
    <w:rsid w:val="00CB68AC"/>
    <w:rsid w:val="00CC79E2"/>
    <w:rsid w:val="00CE35D6"/>
    <w:rsid w:val="00CF2939"/>
    <w:rsid w:val="00CF6F3D"/>
    <w:rsid w:val="00D05014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B29D2"/>
    <w:rsid w:val="00DB4528"/>
    <w:rsid w:val="00DC4AF6"/>
    <w:rsid w:val="00DE4A87"/>
    <w:rsid w:val="00DF49C4"/>
    <w:rsid w:val="00E0072D"/>
    <w:rsid w:val="00E10F9B"/>
    <w:rsid w:val="00E15470"/>
    <w:rsid w:val="00E25008"/>
    <w:rsid w:val="00E6002A"/>
    <w:rsid w:val="00E641D1"/>
    <w:rsid w:val="00E947D2"/>
    <w:rsid w:val="00EC1BCC"/>
    <w:rsid w:val="00ED1013"/>
    <w:rsid w:val="00EE51A6"/>
    <w:rsid w:val="00EE5750"/>
    <w:rsid w:val="00EE69E5"/>
    <w:rsid w:val="00F2098B"/>
    <w:rsid w:val="00F36B51"/>
    <w:rsid w:val="00F40CF2"/>
    <w:rsid w:val="00F47EA7"/>
    <w:rsid w:val="00F62A72"/>
    <w:rsid w:val="00F667BC"/>
    <w:rsid w:val="00F87D60"/>
    <w:rsid w:val="00F91F4A"/>
    <w:rsid w:val="00FB18ED"/>
    <w:rsid w:val="00FE1B84"/>
    <w:rsid w:val="00FE3027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F19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197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1978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197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197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F19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197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1978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197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197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</izvorni_sadrzaj>
    <derivirana_varijabla naziv="DomainObject.Predmet.Broj_1">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St-652/2015</izvorni_sadrzaj>
    <derivirana_varijabla naziv="DomainObject.Predmet.OznakaBroj_1">St-652/2015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LEGE NAVALIS d.o.o. za turizam i usluge, putnička agencija</izvorni_sadrzaj>
    <derivirana_varijabla naziv="DomainObject.Predmet.ProtustrankaFormated_1">  LEGE NAVALIS d.o.o. za turizam i usluge, putnička agencija</derivirana_varijabla>
  </DomainObject.Predmet.ProtustrankaFormated>
  <DomainObject.Predmet.ProtustrankaFormatedOIB>
    <izvorni_sadrzaj>  LEGE NAVALIS d.o.o. za turizam i usluge, putnička agencija, OIB 72463585536</izvorni_sadrzaj>
    <derivirana_varijabla naziv="DomainObject.Predmet.ProtustrankaFormatedOIB_1">  LEGE NAVALIS d.o.o. za turizam i usluge, putnička agencija, OIB 72463585536</derivirana_varijabla>
  </DomainObject.Predmet.ProtustrankaFormatedOIB>
  <DomainObject.Predmet.ProtustrankaFormatedWithAdress>
    <izvorni_sadrzaj> LEGE NAVALIS d.o.o. za turizam i usluge, putnička agencija, Mali Stradun, Babin kuk, 20000 Dubrovnik</izvorni_sadrzaj>
    <derivirana_varijabla naziv="DomainObject.Predmet.ProtustrankaFormatedWithAdress_1"> LEGE NAVALIS d.o.o. za turizam i usluge, putnička agencija, Mali Stradun, Babin kuk, 20000 Dubrovnik</derivirana_varijabla>
  </DomainObject.Predmet.ProtustrankaFormatedWithAdress>
  <DomainObject.Predmet.ProtustrankaFormatedWithAdressOIB>
    <izvorni_sadrzaj> LEGE NAVALIS d.o.o. za turizam i usluge, putnička agencija, OIB 72463585536, Mali Stradun, Babin kuk, 20000 Dubrovnik</izvorni_sadrzaj>
    <derivirana_varijabla naziv="DomainObject.Predmet.ProtustrankaFormatedWithAdressOIB_1"> LEGE NAVALIS d.o.o. za turizam i usluge, putnička agencija, OIB 72463585536, Mali Stradun, Babin kuk, 20000 Dubrovnik</derivirana_varijabla>
  </DomainObject.Predmet.ProtustrankaFormatedWithAdressOIB>
  <DomainObject.Predmet.ProtustrankaWithAdress>
    <izvorni_sadrzaj>LEGE NAVALIS d.o.o. za turizam i usluge, putnička agencija Mali Stradun, Babin kuk, 20000 Dubrovnik</izvorni_sadrzaj>
    <derivirana_varijabla naziv="DomainObject.Predmet.ProtustrankaWithAdress_1">LEGE NAVALIS d.o.o. za turizam i usluge, putnička agencija Mali Stradun, Babin kuk, 20000 Dubrovnik</derivirana_varijabla>
  </DomainObject.Predmet.ProtustrankaWithAdress>
  <DomainObject.Predmet.ProtustrankaWithAdressOIB>
    <izvorni_sadrzaj>LEGE NAVALIS d.o.o. za turizam i usluge, putnička agencija, OIB 72463585536, Mali Stradun, Babin kuk, 20000 Dubrovnik</izvorni_sadrzaj>
    <derivirana_varijabla naziv="DomainObject.Predmet.ProtustrankaWithAdressOIB_1">LEGE NAVALIS d.o.o. za turizam i usluge, putnička agencija, OIB 72463585536, Mali Stradun, Babin kuk, 20000 Dubrovnik</derivirana_varijabla>
  </DomainObject.Predmet.ProtustrankaWithAdressOIB>
  <DomainObject.Predmet.ProtustrankaNazivFormated>
    <izvorni_sadrzaj>LEGE NAVALIS d.o.o. za turizam i usluge, putnička agencija</izvorni_sadrzaj>
    <derivirana_varijabla naziv="DomainObject.Predmet.ProtustrankaNazivFormated_1">LEGE NAVALIS d.o.o. za turizam i usluge, putnička agencija</derivirana_varijabla>
  </DomainObject.Predmet.ProtustrankaNazivFormated>
  <DomainObject.Predmet.ProtustrankaNazivFormatedOIB>
    <izvorni_sadrzaj>LEGE NAVALIS d.o.o. za turizam i usluge, putnička agencija, OIB 72463585536</izvorni_sadrzaj>
    <derivirana_varijabla naziv="DomainObject.Predmet.ProtustrankaNazivFormatedOIB_1">LEGE NAVALIS d.o.o. za turizam i usluge, putnička agencija, OIB 72463585536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LEGE NAVALIS d.o.o. za turizam i usluge, putnička agencija</item>
    </izvorni_sadrzaj>
    <derivirana_varijabla naziv="DomainObject.Predmet.ProtuStrankaListFormated_1">
      <item>LEGE NAVALIS d.o.o. za turizam i usluge, putnička agencija</item>
    </derivirana_varijabla>
  </DomainObject.Predmet.ProtuStrankaListFormated>
  <DomainObject.Predmet.ProtuStrankaListFormatedOIB>
    <izvorni_sadrzaj>
      <item>LEGE NAVALIS d.o.o. za turizam i usluge, putnička agencija, OIB 72463585536</item>
    </izvorni_sadrzaj>
    <derivirana_varijabla naziv="DomainObject.Predmet.ProtuStrankaListFormatedOIB_1">
      <item>LEGE NAVALIS d.o.o. za turizam i usluge, putnička agencija, OIB 72463585536</item>
    </derivirana_varijabla>
  </DomainObject.Predmet.ProtuStrankaListFormatedOIB>
  <DomainObject.Predmet.ProtuStrankaListFormatedWithAdress>
    <izvorni_sadrzaj>
      <item>LEGE NAVALIS d.o.o. za turizam i usluge, putnička agencija, Mali Stradun, Babin kuk, 20000 Dubrovnik</item>
    </izvorni_sadrzaj>
    <derivirana_varijabla naziv="DomainObject.Predmet.ProtuStrankaListFormatedWithAdress_1">
      <item>LEGE NAVALIS d.o.o. za turizam i usluge, putnička agencija, Mali Stradun, Babin kuk, 20000 Dubrovnik</item>
    </derivirana_varijabla>
  </DomainObject.Predmet.ProtuStrankaListFormatedWithAdress>
  <DomainObject.Predmet.ProtuStrankaListFormatedWithAdressOIB>
    <izvorni_sadrzaj>
      <item>LEGE NAVALIS d.o.o. za turizam i usluge, putnička agencija, OIB 72463585536, Mali Stradun, Babin kuk, 20000 Dubrovnik</item>
    </izvorni_sadrzaj>
    <derivirana_varijabla naziv="DomainObject.Predmet.ProtuStrankaListFormatedWithAdressOIB_1">
      <item>LEGE NAVALIS d.o.o. za turizam i usluge, putnička agencija, OIB 72463585536, Mali Stradun, Babin kuk, 20000 Dubrovnik</item>
    </derivirana_varijabla>
  </DomainObject.Predmet.ProtuStrankaListFormatedWithAdressOIB>
  <DomainObject.Predmet.ProtuStrankaListNazivFormated>
    <izvorni_sadrzaj>
      <item>LEGE NAVALIS d.o.o. za turizam i usluge, putnička agencija</item>
    </izvorni_sadrzaj>
    <derivirana_varijabla naziv="DomainObject.Predmet.ProtuStrankaListNazivFormated_1">
      <item>LEGE NAVALIS d.o.o. za turizam i usluge, putnička agencija</item>
    </derivirana_varijabla>
  </DomainObject.Predmet.ProtuStrankaListNazivFormated>
  <DomainObject.Predmet.ProtuStrankaListNazivFormatedOIB>
    <izvorni_sadrzaj>
      <item>LEGE NAVALIS d.o.o. za turizam i usluge, putnička agencija, OIB 72463585536</item>
    </izvorni_sadrzaj>
    <derivirana_varijabla naziv="DomainObject.Predmet.ProtuStrankaListNazivFormatedOIB_1">
      <item>LEGE NAVALIS d.o.o. za turizam i usluge, putnička agencija, OIB 72463585536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LEGE NAVALIS d.o.o. za turizam i usluge, putnička agencija</izvorni_sadrzaj>
    <derivirana_varijabla naziv="DomainObject.Predmet.ProtustrankaIDrugi_1">LEGE NAVALIS d.o.o. za turizam i usluge, putnička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LEGE NAVALIS d.o.o. za turizam i usluge, putnička agencija, OIB 72463585536, Mali Stradun, Babin kuk, 20000 Dubrovnik</izvorni_sadrzaj>
    <derivirana_varijabla naziv="DomainObject.Predmet.ProtustrankaIDrugiAdressOIB_1">LEGE NAVALIS d.o.o. za turizam i usluge, putnička agencija, OIB 72463585536, Mali Stradun, Babin kuk,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LEGE NAVALIS d.o.o. za turizam i usluge, putnička agencija</item>
    </izvorni_sadrzaj>
    <derivirana_varijabla naziv="DomainObject.Predmet.SudioniciListNaziv_1">
      <item>FINA, RC Split, Podružnica Dubrovnik</item>
      <item>LEGE NAVALIS d.o.o. za turizam i usluge, putnička agencija</item>
    </derivirana_varijabla>
  </DomainObject.Predmet.SudioniciListNaziv>
  <DomainObject.Predmet.SudioniciListAdressOIB>
    <izvorni_sadrzaj>
      <item>FINA, RC Split, Podružnica Dubrovnik, OIB 85821130368, Vukovarska 2,20000 Dubrovnik</item>
      <item>LEGE NAVALIS d.o.o. za turizam i usluge, putnička agencija, OIB 72463585536, Mali Stradun, Babin kuk,20000 Dubrovnik</item>
    </izvorni_sadrzaj>
    <derivirana_varijabla naziv="DomainObject.Predmet.SudioniciListAdressOIB_1">
      <item>FINA, RC Split, Podružnica Dubrovnik, OIB 85821130368, Vukovarska 2,20000 Dubrovnik</item>
      <item>LEGE NAVALIS d.o.o. za turizam i usluge, putnička agencija, OIB 72463585536, Mali Stradun, Babin kuk,20000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72463585536</item>
    </izvorni_sadrzaj>
    <derivirana_varijabla naziv="DomainObject.Predmet.SudioniciListNazivOIB_1">
      <item>, OIB 85821130368</item>
      <item>, OIB 72463585536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AFE8BC-7793-42DE-97C0-CBF1FAE25E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502</properties:Words>
  <properties:Characters>2736</properties:Characters>
  <properties:Lines>85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2016-02-24T10:44:00Z</dcterms:created>
  <dc:creator>Sudsko vijeæe</dc:creator>
  <cp:lastModifiedBy>Katarina Franković</cp:lastModifiedBy>
  <cp:lastPrinted>2016-02-24T09:56:00Z</cp:lastPrinted>
  <dcterms:modified xmlns:xsi="http://www.w3.org/2001/XMLSchema-instance" xsi:type="dcterms:W3CDTF">2016-02-24T10:45:00Z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