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58e7" w14:paraId="0f958e7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</w:t>
      </w:r>
      <w:r w:rsidR="001F6282">
        <w:rPr>
          <w:bCs/>
        </w:rPr>
        <w:t>567/14-60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u stečajnom </w:t>
      </w:r>
      <w:r w:rsidR="005B2F9B">
        <w:t xml:space="preserve">postupku nad </w:t>
      </w:r>
      <w:r w:rsidR="000E0CF8">
        <w:t xml:space="preserve">stečajnim dužnikom </w:t>
      </w:r>
      <w:r w:rsidR="0072000C" w:rsidRPr="0072000C">
        <w:t>ILICA STAN d.o.o.</w:t>
      </w:r>
      <w:r w:rsidR="000E0CF8" w:rsidRPr="00E56F2A">
        <w:t xml:space="preserve">– u stečaju,  </w:t>
      </w:r>
      <w:r w:rsidR="0072000C">
        <w:t>Zagreb, Ulica platana 14</w:t>
      </w:r>
      <w:r w:rsidR="000E0CF8" w:rsidRPr="00E56F2A">
        <w:t xml:space="preserve"> MBS: </w:t>
      </w:r>
      <w:r w:rsidR="0072000C" w:rsidRPr="0072000C">
        <w:t>080676720</w:t>
      </w:r>
      <w:r w:rsidR="000E0CF8" w:rsidRPr="00E56F2A">
        <w:t xml:space="preserve">, OIB: </w:t>
      </w:r>
      <w:r w:rsidR="0072000C" w:rsidRPr="0072000C">
        <w:t>60987936057</w:t>
      </w:r>
      <w:r w:rsidR="000E0CF8">
        <w:t xml:space="preserve">  </w:t>
      </w:r>
      <w:r w:rsidR="00913498" w:rsidRPr="00706145">
        <w:t>dana</w:t>
      </w:r>
      <w:r w:rsidR="0020533C">
        <w:t xml:space="preserve"> </w:t>
      </w:r>
      <w:r w:rsidR="0072000C">
        <w:t>5. listopada</w:t>
      </w:r>
      <w:r w:rsidR="000E0CF8">
        <w:t xml:space="preserve"> </w:t>
      </w:r>
      <w:r w:rsidR="00736764">
        <w:t>2016</w:t>
      </w:r>
      <w:r w:rsidR="0020533C">
        <w:t>.</w:t>
      </w:r>
      <w:r w:rsidR="0033424E" w:rsidRPr="00706145">
        <w:t xml:space="preserve"> </w:t>
      </w:r>
      <w:r w:rsidRPr="00706145">
        <w:t xml:space="preserve">godine </w:t>
      </w:r>
    </w:p>
    <w:p w:rsidRDefault="005B2F9B" w:rsidR="005B2F9B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</w:t>
      </w:r>
      <w:r w:rsidR="000E0CF8">
        <w:t xml:space="preserve">stečajnim dužnikom </w:t>
      </w:r>
      <w:r w:rsidR="0072000C" w:rsidRPr="0072000C">
        <w:t>ILICA STAN d.o.o.</w:t>
      </w:r>
      <w:r w:rsidR="0072000C" w:rsidRPr="00E56F2A">
        <w:t xml:space="preserve">– u stečaju,  </w:t>
      </w:r>
      <w:r w:rsidR="0072000C">
        <w:t>Zagreb, Ulica platana 14</w:t>
      </w:r>
      <w:r w:rsidR="0072000C" w:rsidRPr="00E56F2A">
        <w:t xml:space="preserve"> MBS: </w:t>
      </w:r>
      <w:r w:rsidR="0072000C" w:rsidRPr="0072000C">
        <w:t>080676720</w:t>
      </w:r>
      <w:r w:rsidR="0072000C" w:rsidRPr="00E56F2A">
        <w:t xml:space="preserve">, OIB: </w:t>
      </w:r>
      <w:r w:rsidR="0072000C" w:rsidRPr="0072000C">
        <w:t>60987936057</w:t>
      </w:r>
      <w:r w:rsidR="0072000C">
        <w:t xml:space="preserve">  </w:t>
      </w:r>
      <w:r w:rsidRPr="00706145">
        <w:t xml:space="preserve">za </w:t>
      </w:r>
      <w:r w:rsidR="006D70A4" w:rsidRPr="00706145">
        <w:t>dan</w:t>
      </w:r>
    </w:p>
    <w:p w:rsidRDefault="0072000C" w:rsidP="0020533C" w:rsidR="0020533C" w:rsidRPr="00706145">
      <w:pPr>
        <w:jc w:val="center"/>
      </w:pPr>
      <w:r>
        <w:t xml:space="preserve">8. studenog </w:t>
      </w:r>
      <w:r w:rsidR="003F6DAF">
        <w:t xml:space="preserve">2016. </w:t>
      </w:r>
      <w:r>
        <w:t xml:space="preserve"> u 09</w:t>
      </w:r>
      <w:r w:rsidR="000E0CF8">
        <w:t>,3</w:t>
      </w:r>
      <w:r w:rsidR="0020533C">
        <w:t xml:space="preserve">0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P="000E0CF8" w:rsidR="006D70A4">
      <w:r w:rsidRPr="00706145">
        <w:tab/>
      </w:r>
      <w:r w:rsidRPr="00706145">
        <w:tab/>
        <w:t>1.</w:t>
      </w:r>
      <w:r w:rsidR="00617DD8">
        <w:t xml:space="preserve"> </w:t>
      </w:r>
      <w:r w:rsidR="000E0CF8">
        <w:t xml:space="preserve">Izvješće stečajnog upravitelja </w:t>
      </w:r>
    </w:p>
    <w:p w:rsidRDefault="000E0CF8" w:rsidP="0072000C" w:rsidR="000E0CF8" w:rsidRPr="00706145">
      <w:pPr>
        <w:pStyle w:val="Odlomakpopisa"/>
        <w:jc w:val="both"/>
      </w:pPr>
      <w:r>
        <w:tab/>
        <w:t xml:space="preserve">2. </w:t>
      </w:r>
      <w:r w:rsidR="0072000C" w:rsidRPr="00030C36">
        <w:t>Donošenje odluke o načinu unov</w:t>
      </w:r>
      <w:r w:rsidR="0072000C">
        <w:t>čenja imovine stečajnog dužnika</w:t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72000C">
        <w:t>5. listopada</w:t>
      </w:r>
      <w:r w:rsidR="000E0CF8">
        <w:t xml:space="preserve"> </w:t>
      </w:r>
      <w:r w:rsidR="003F6DAF">
        <w:t xml:space="preserve"> 2016.</w:t>
      </w:r>
      <w:r w:rsidR="0020533C">
        <w:t xml:space="preserve">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7D5E67">
        <w:t>,v.r.</w:t>
      </w:r>
    </w:p>
    <w:p w:rsidRDefault="007414D8" w:rsidR="007414D8" w:rsidRPr="00706145"/>
    <w:p w:rsidRDefault="005B2F9B" w:rsidP="005B2F9B" w:rsidR="005B2F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B440A" w:rsidR="002B440A" w:rsidRPr="00706145"/>
    <w:p w:rsidRDefault="002B440A" w:rsidR="007D5E67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  <w:r w:rsidR="007D5E67">
        <w:t>Za točnost otpravka-ovl.službenik</w:t>
      </w:r>
    </w:p>
    <w:p w:rsidRDefault="007D5E67" w:rsidP="007D5E67" w:rsidR="007D5E67">
      <w:pPr>
        <w:ind w:firstLine="708" w:left="5664"/>
      </w:pPr>
      <w:r>
        <w:t>Vinka Mihalinčić</w:t>
      </w:r>
    </w:p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14CA0"/>
    <w:multiLevelType w:val="hybridMultilevel"/>
    <w:tmpl w:val="DCB83EB4"/>
    <w:lvl w:tplc="6FCE8DAE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97609"/>
    <w:rsid w:val="000E0CF8"/>
    <w:rsid w:val="001F6282"/>
    <w:rsid w:val="0020533C"/>
    <w:rsid w:val="002B440A"/>
    <w:rsid w:val="0033424E"/>
    <w:rsid w:val="003F6DAF"/>
    <w:rsid w:val="005B2F9B"/>
    <w:rsid w:val="005E769B"/>
    <w:rsid w:val="00617DD8"/>
    <w:rsid w:val="006D70A4"/>
    <w:rsid w:val="00706145"/>
    <w:rsid w:val="0072000C"/>
    <w:rsid w:val="00736764"/>
    <w:rsid w:val="007414D8"/>
    <w:rsid w:val="007D59FB"/>
    <w:rsid w:val="007D5E67"/>
    <w:rsid w:val="00913498"/>
    <w:rsid w:val="00A76F89"/>
    <w:rsid w:val="00B5302D"/>
    <w:rsid w:val="00C25276"/>
    <w:rsid w:val="00E07DD3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00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E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E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E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E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00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E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E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E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E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St-567/2014</izvorni_sadrzaj>
    <derivirana_varijabla naziv="DomainObject.Predmet.OznakaBroj_1">St-567/2014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ILICA STAN d.o.o. za građenje, trgovinu i usluge zastupanog po punomoćniku MILAN BLAŽUN</izvorni_sadrzaj>
    <derivirana_varijabla naziv="DomainObject.Predmet.ProtustrankaFormated_1">  ILICA STAN d.o.o. za građenje, trgovinu i usluge zastupanog po punomoćniku MILAN BLAŽUN</derivirana_varijabla>
  </DomainObject.Predmet.ProtustrankaFormated>
  <DomainObject.Predmet.ProtustrankaFormatedOIB>
    <izvorni_sadrzaj>  ILICA STAN d.o.o. za građenje, trgovinu i usluge, OIB 60987936057 zastupanog po punomoćniku MILAN BLAŽUN</izvorni_sadrzaj>
    <derivirana_varijabla naziv="DomainObject.Predmet.ProtustrankaFormatedOIB_1">  ILICA STAN d.o.o. za građenje, trgovinu i usluge, OIB 60987936057 zastupanog po punomoćniku MILAN BLAŽUN</derivirana_varijabla>
  </DomainObject.Predmet.ProtustrankaFormatedOIB>
  <DomainObject.Predmet.ProtustrankaFormatedWithAdress>
    <izvorni_sadrzaj> ILICA STAN d.o.o. za građenje, trgovinu i usluge, Ulica platana 14, Zagreb zastupanog po punomoćniku MILAN BLAŽUN</izvorni_sadrzaj>
    <derivirana_varijabla naziv="DomainObject.Predmet.ProtustrankaFormatedWithAdress_1"> ILICA STAN d.o.o. za građenje, trgovinu i usluge, Ulica platana 14, Zagreb zastupanog po punomoćniku MILAN BLAŽUN</derivirana_varijabla>
  </DomainObject.Predmet.ProtustrankaFormatedWithAdress>
  <DomainObject.Predmet.ProtustrankaFormatedWithAdressOIB>
    <izvorni_sadrzaj> ILICA STAN d.o.o. za građenje, trgovinu i usluge, OIB 60987936057, Ulica platana 14, Zagreb zastupanog po punomoćniku MILAN BLAŽUN</izvorni_sadrzaj>
    <derivirana_varijabla naziv="DomainObject.Predmet.ProtustrankaFormatedWithAdressOIB_1"> ILICA STAN d.o.o. za građenje, trgovinu i usluge, OIB 60987936057, Ulica platana 14, Zagreb zastupanog po punomoćniku MILAN BLAŽUN</derivirana_varijabla>
  </DomainObject.Predmet.ProtustrankaFormatedWithAdressOIB>
  <DomainObject.Predmet.ProtustrankaWithAdress>
    <izvorni_sadrzaj>ILICA STAN d.o.o. za građenje, trgovinu i usluge Ulica platana 14, Zagreb</izvorni_sadrzaj>
    <derivirana_varijabla naziv="DomainObject.Predmet.ProtustrankaWithAdress_1">ILICA STAN d.o.o. za građenje, trgovinu i usluge Ulica platana 14, Zagreb</derivirana_varijabla>
  </DomainObject.Predmet.ProtustrankaWithAdress>
  <DomainObject.Predmet.ProtustrankaWithAdressOIB>
    <izvorni_sadrzaj>ILICA STAN d.o.o. za građenje, trgovinu i usluge, OIB 60987936057, Ulica platana 14, Zagreb</izvorni_sadrzaj>
    <derivirana_varijabla naziv="DomainObject.Predmet.ProtustrankaWithAdressOIB_1">ILICA STAN d.o.o. za građenje, trgovinu i usluge, OIB 60987936057, Ulica platana 14, Zagreb</derivirana_varijabla>
  </DomainObject.Predmet.ProtustrankaWithAdressOIB>
  <DomainObject.Predmet.ProtustrankaNazivFormated>
    <izvorni_sadrzaj>ILICA STAN d.o.o. za građenje, trgovinu i usluge</izvorni_sadrzaj>
    <derivirana_varijabla naziv="DomainObject.Predmet.ProtustrankaNazivFormated_1">ILICA STAN d.o.o. za građenje, trgovinu i usluge</derivirana_varijabla>
  </DomainObject.Predmet.ProtustrankaNazivFormated>
  <DomainObject.Predmet.ProtustrankaNazivFormatedOIB>
    <izvorni_sadrzaj>ILICA STAN d.o.o. za građenje, trgovinu i usluge, OIB 60987936057</izvorni_sadrzaj>
    <derivirana_varijabla naziv="DomainObject.Predmet.ProtustrankaNazivFormatedOIB_1">ILICA STAN d.o.o. za građenje, trgovinu i usluge, OIB 60987936057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ILICA STAN d.o.o. za građenje, trgovinu i usluge zastupanog po punomoćniku MILAN BLAŽUN</item>
    </izvorni_sadrzaj>
    <derivirana_varijabla naziv="DomainObject.Predmet.ProtuStrankaListFormated_1">
      <item>ILICA STAN d.o.o. za građenje, trgovinu i usluge zastupanog po punomoćniku MILAN BLAŽUN</item>
    </derivirana_varijabla>
  </DomainObject.Predmet.ProtuStrankaListFormated>
  <DomainObject.Predmet.ProtuStrankaListFormatedOIB>
    <izvorni_sadrzaj>
      <item>ILICA STAN d.o.o. za građenje, trgovinu i usluge, OIB 60987936057 zastupanog po punomoćniku MILAN BLAŽUN</item>
    </izvorni_sadrzaj>
    <derivirana_varijabla naziv="DomainObject.Predmet.ProtuStrankaListFormatedOIB_1">
      <item>ILICA STAN d.o.o. za građenje, trgovinu i usluge, OIB 60987936057 zastupanog po punomoćniku MILAN BLAŽUN</item>
    </derivirana_varijabla>
  </DomainObject.Predmet.ProtuStrankaListFormatedOIB>
  <DomainObject.Predmet.ProtuStrankaListFormatedWithAdress>
    <izvorni_sadrzaj>
      <item>ILICA STAN d.o.o. za građenje, trgovinu i usluge, Ulica platana 14, Zagreb zastupanog po punomoćniku MILAN BLAŽUN</item>
    </izvorni_sadrzaj>
    <derivirana_varijabla naziv="DomainObject.Predmet.ProtuStrankaListFormatedWithAdress_1">
      <item>ILICA STAN d.o.o. za građenje, trgovinu i usluge, Ulica platana 14, Zagreb zastupanog po punomoćniku MILAN BLAŽUN</item>
    </derivirana_varijabla>
  </DomainObject.Predmet.ProtuStrankaListFormatedWithAdress>
  <DomainObject.Predmet.ProtuStrankaListFormatedWithAdressOIB>
    <izvorni_sadrzaj>
      <item>ILICA STAN d.o.o. za građenje, trgovinu i usluge, OIB 60987936057, Ulica platana 14, Zagreb zastupanog po punomoćniku MILAN BLAŽUN</item>
    </izvorni_sadrzaj>
    <derivirana_varijabla naziv="DomainObject.Predmet.ProtuStrankaListFormatedWithAdressOIB_1">
      <item>ILICA STAN d.o.o. za građenje, trgovinu i usluge, OIB 60987936057, Ulica platana 14, Zagreb zastupanog po punomoćniku MILAN BLAŽUN</item>
    </derivirana_varijabla>
  </DomainObject.Predmet.ProtuStrankaListFormatedWithAdressOIB>
  <DomainObject.Predmet.ProtuStrankaListNazivFormated>
    <izvorni_sadrzaj>
      <item>ILICA STAN d.o.o. za građenje, trgovinu i usluge</item>
    </izvorni_sadrzaj>
    <derivirana_varijabla naziv="DomainObject.Predmet.ProtuStrankaListNazivFormated_1">
      <item>ILICA STAN d.o.o. za građenje, trgovinu i usluge</item>
    </derivirana_varijabla>
  </DomainObject.Predmet.ProtuStrankaListNazivFormated>
  <DomainObject.Predmet.ProtuStrankaListNazivFormatedOIB>
    <izvorni_sadrzaj>
      <item>ILICA STAN d.o.o. za građenje, trgovinu i usluge, OIB 60987936057</item>
    </izvorni_sadrzaj>
    <derivirana_varijabla naziv="DomainObject.Predmet.ProtuStrankaListNazivFormatedOIB_1">
      <item>ILICA STAN d.o.o. za građenje, trgovinu i usluge, OIB 60987936057</item>
    </derivirana_varijabla>
  </DomainObject.Predmet.ProtuStrankaListNazivFormatedOIB>
  <DomainObject.Predmet.OstaliListFormated>
    <izvorni_sadrzaj>
      <item>MILAN BLAŽUN punomoćnik sudionika u postupku ILICA STAN d.o.o. za građenje, trgovinu i usluge</item>
      <item>Jure Marušić</item>
      <item>Slobodan Miličević</item>
    </izvorni_sadrzaj>
    <derivirana_varijabla naziv="DomainObject.Predmet.OstaliListFormated_1">
      <item>MILAN BLAŽUN punomoćnik sudionika u postupku ILICA STAN d.o.o. za građenje, trgovinu i usluge</item>
      <item>Jure Marušić</item>
      <item>Slobodan Miličević</item>
    </derivirana_varijabla>
  </DomainObject.Predmet.OstaliListFormated>
  <DomainObject.Predmet.OstaliListFormatedOIB>
    <izvorni_sadrzaj>
      <item>MILAN BLAŽUN, OIB 52603838232 punomoćnik sudionika u postupku ILICA STAN d.o.o. za građenje, trgovinu i usluge</item>
      <item>Jure Marušić, OIB 52703189678</item>
      <item>Slobodan Miličević, OIB 69494377698</item>
    </izvorni_sadrzaj>
    <derivirana_varijabla naziv="DomainObject.Predmet.OstaliListFormatedOIB_1">
      <item>MILAN BLAŽUN, OIB 52603838232 punomoćnik sudionika u postupku ILICA STAN d.o.o. za građenje, trgovinu i usluge</item>
      <item>Jure Marušić, OIB 52703189678</item>
      <item>Slobodan Miličević, OIB 69494377698</item>
    </derivirana_varijabla>
  </DomainObject.Predmet.OstaliListFormatedOIB>
  <DomainObject.Predmet.OstaliListFormatedWithAdress>
    <izvorni_sadrzaj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izvorni_sadrzaj>
    <derivirana_varijabla naziv="DomainObject.Predmet.OstaliListFormatedWithAdress_1"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derivirana_varijabla>
  </DomainObject.Predmet.OstaliListFormatedWithAdress>
  <DomainObject.Predmet.OstaliListFormatedWithAdressOIB>
    <izvorni_sadrzaj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izvorni_sadrzaj>
    <derivirana_varijabla naziv="DomainObject.Predmet.OstaliListFormatedWithAdressOIB_1"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derivirana_varijabla>
  </DomainObject.Predmet.OstaliListFormatedWithAdressOIB>
  <DomainObject.Predmet.OstaliListNazivFormated>
    <izvorni_sadrzaj>
      <item>MILAN BLAŽUN</item>
      <item>Jure Marušić</item>
      <item>Slobodan Miličević</item>
    </izvorni_sadrzaj>
    <derivirana_varijabla naziv="DomainObject.Predmet.OstaliListNazivFormated_1">
      <item>MILAN BLAŽUN</item>
      <item>Jure Marušić</item>
      <item>Slobodan Miličević</item>
    </derivirana_varijabla>
  </DomainObject.Predmet.OstaliListNazivFormated>
  <DomainObject.Predmet.OstaliListNazivFormatedOIB>
    <izvorni_sadrzaj>
      <item>MILAN BLAŽUN, OIB 52603838232</item>
      <item>Jure Marušić, OIB 52703189678</item>
      <item>Slobodan Miličević, OIB 69494377698</item>
    </izvorni_sadrzaj>
    <derivirana_varijabla naziv="DomainObject.Predmet.OstaliListNazivFormatedOIB_1">
      <item>MILAN BLAŽUN, OIB 52603838232</item>
      <item>Jure Marušić, OIB 52703189678</item>
      <item>Slobodan Miličević, OIB 69494377698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ILICA STAN d.o.o. za građenje, trgovinu i usluge</izvorni_sadrzaj>
    <derivirana_varijabla naziv="DomainObject.Predmet.ProtustrankaIDrugi_1">ILICA STAN d.o.o. za građenje,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ILICA STAN d.o.o. za građenje, trgovinu i usluge, OIB 60987936057, Ulica platana 14, Zagreb</izvorni_sadrzaj>
    <derivirana_varijabla naziv="DomainObject.Predmet.ProtustrankaIDrugiAdressOIB_1">ILICA STAN d.o.o. za građenje, trgovinu i usluge, OIB 60987936057, Ulica platana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ILICA STAN d.o.o. za građenje, trgovinu i usluge</item>
      <item>MILAN BLAŽUN</item>
      <item>Jure Marušić</item>
      <item>Slobodan Miličević</item>
    </izvorni_sadrzaj>
    <derivirana_varijabla naziv="DomainObject.Predmet.SudioniciListNaziv_1">
      <item>FINA Regionalni centar Zagreb</item>
      <item>ILICA STAN d.o.o. za građenje, trgovinu i usluge</item>
      <item>MILAN BLAŽUN</item>
      <item>Jure Marušić</item>
      <item>Slobodan Miličević</item>
    </derivirana_varijabla>
  </DomainObject.Predmet.SudioniciListNaziv>
  <DomainObject.Predmet.SudioniciListAdressOIB>
    <izvorni_sadrzaj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izvorni_sadrzaj>
    <derivirana_varijabla naziv="DomainObject.Predmet.SudioniciListAdressOIB_1"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60987936057</item>
      <item>, OIB 52603838232</item>
      <item>, OIB 52703189678</item>
      <item>, OIB 69494377698</item>
    </izvorni_sadrzaj>
    <derivirana_varijabla naziv="DomainObject.Predmet.SudioniciListNazivOIB_1">
      <item>, OIB 85821130368</item>
      <item>, OIB 60987936057</item>
      <item>, OIB 52603838232</item>
      <item>, OIB 52703189678</item>
      <item>, OIB 69494377698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169</properties:Words>
  <properties:Characters>850</properties:Characters>
  <properties:Lines>37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2016-10-05T12:24:00Z</dcterms:created>
  <dc:creator>Nada Kraljić</dc:creator>
  <cp:lastModifiedBy>Vinka Mihalinčić</cp:lastModifiedBy>
  <cp:lastPrinted>2016-07-06T09:10:00Z</cp:lastPrinted>
  <dcterms:modified xmlns:xsi="http://www.w3.org/2001/XMLSchema-instance" xsi:type="dcterms:W3CDTF">2016-10-05T12:28:00Z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