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9c0b" w14:paraId="c8f9c0b" w:rsidRDefault="009C27F6" w:rsidP="00C56AEF" w:rsidR="009C27F6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A5E7A" w:rsidP="00B81090" w:rsidR="00070AB4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F635F6" w:rsidP="009C27F6" w:rsidR="00CB1E0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   St-</w:t>
      </w:r>
      <w:r w:rsidR="00131FF5">
        <w:rPr>
          <w:rFonts w:hAnsi="Times New Roman" w:ascii="Times New Roman"/>
          <w:szCs w:val="24"/>
        </w:rPr>
        <w:t>2891/2018-17</w:t>
      </w:r>
    </w:p>
    <w:p w:rsidRDefault="009C27F6" w:rsidP="009C27F6" w:rsidR="009C27F6" w:rsidRPr="00573FE4">
      <w:pPr>
        <w:jc w:val="right"/>
        <w:rPr>
          <w:rFonts w:hAnsi="Times New Roman" w:ascii="Times New Roman"/>
          <w:szCs w:val="24"/>
        </w:rPr>
      </w:pPr>
    </w:p>
    <w:p w:rsidRDefault="00297BCE" w:rsidP="0036322E" w:rsidR="0036322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8C181C" w:rsidP="0036322E" w:rsidR="008C181C" w:rsidRPr="00573FE4">
      <w:pPr>
        <w:jc w:val="center"/>
        <w:rPr>
          <w:rFonts w:hAnsi="Times New Roman" w:ascii="Times New Roman"/>
          <w:szCs w:val="24"/>
        </w:rPr>
      </w:pPr>
    </w:p>
    <w:p w:rsidRDefault="00131FF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Perišin postupajući po prijedlogu Industrogradnja d.d., Varaždin, Augusta Šenoe 4-6, OIB: 03714155365, u stečajnom postupku nad dužnikom </w:t>
      </w:r>
      <w:proofErr w:type="spellStart"/>
      <w:r>
        <w:rPr>
          <w:rFonts w:hAnsi="Times New Roman" w:ascii="Times New Roman"/>
        </w:rPr>
        <w:t>Metropolis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tourist</w:t>
      </w:r>
      <w:proofErr w:type="spellEnd"/>
      <w:r>
        <w:rPr>
          <w:rFonts w:hAnsi="Times New Roman" w:ascii="Times New Roman"/>
        </w:rPr>
        <w:t xml:space="preserve"> d.o.o., Zagreb, Ulica Ive Robića 2, OIB: 83429785183</w:t>
      </w:r>
      <w:r w:rsidR="005A15E1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1</w:t>
      </w:r>
      <w:r w:rsidR="00BF557E">
        <w:rPr>
          <w:rFonts w:hAnsi="Times New Roman" w:ascii="Times New Roman"/>
          <w:szCs w:val="24"/>
        </w:rPr>
        <w:t xml:space="preserve">3. </w:t>
      </w:r>
      <w:r w:rsidR="00F635F6">
        <w:rPr>
          <w:rFonts w:hAnsi="Times New Roman" w:ascii="Times New Roman"/>
          <w:szCs w:val="24"/>
        </w:rPr>
        <w:t>lipnja</w:t>
      </w:r>
      <w:r w:rsidR="009C27F6">
        <w:rPr>
          <w:rFonts w:hAnsi="Times New Roman" w:ascii="Times New Roman"/>
          <w:szCs w:val="24"/>
        </w:rPr>
        <w:t xml:space="preserve"> 2019</w:t>
      </w:r>
      <w:r w:rsidR="005A15E1" w:rsidRPr="005A15E1">
        <w:rPr>
          <w:rFonts w:hAnsi="Times New Roman" w:ascii="Times New Roman"/>
          <w:szCs w:val="24"/>
        </w:rPr>
        <w:t>.,</w:t>
      </w:r>
    </w:p>
    <w:p w:rsidRDefault="005A15E1" w:rsidP="009A259C" w:rsidR="005A15E1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</w:t>
      </w:r>
      <w:r w:rsidR="00131FF5">
        <w:rPr>
          <w:rFonts w:hAnsi="Times New Roman" w:ascii="Times New Roman"/>
          <w:szCs w:val="24"/>
        </w:rPr>
        <w:t>pretpostavki</w:t>
      </w:r>
      <w:r w:rsidRPr="0003281D">
        <w:rPr>
          <w:rFonts w:hAnsi="Times New Roman" w:ascii="Times New Roman"/>
          <w:szCs w:val="24"/>
        </w:rPr>
        <w:t xml:space="preserve"> za otvaranje stečajnog postupka nad dužnikom </w:t>
      </w:r>
      <w:proofErr w:type="spellStart"/>
      <w:r w:rsidR="00131FF5">
        <w:rPr>
          <w:rFonts w:hAnsi="Times New Roman" w:ascii="Times New Roman"/>
        </w:rPr>
        <w:t>Metropolis</w:t>
      </w:r>
      <w:proofErr w:type="spellEnd"/>
      <w:r w:rsidR="00131FF5">
        <w:rPr>
          <w:rFonts w:hAnsi="Times New Roman" w:ascii="Times New Roman"/>
        </w:rPr>
        <w:t xml:space="preserve"> </w:t>
      </w:r>
      <w:proofErr w:type="spellStart"/>
      <w:r w:rsidR="00131FF5">
        <w:rPr>
          <w:rFonts w:hAnsi="Times New Roman" w:ascii="Times New Roman"/>
        </w:rPr>
        <w:t>tourist</w:t>
      </w:r>
      <w:proofErr w:type="spellEnd"/>
      <w:r w:rsidR="00131FF5">
        <w:rPr>
          <w:rFonts w:hAnsi="Times New Roman" w:ascii="Times New Roman"/>
        </w:rPr>
        <w:t xml:space="preserve"> d.o.o., Zagreb, Ulica Ive Robića 2, OIB: 83429785183 </w:t>
      </w:r>
      <w:r w:rsidRPr="0003281D">
        <w:rPr>
          <w:rFonts w:hAnsi="Times New Roman" w:ascii="Times New Roman"/>
          <w:szCs w:val="24"/>
        </w:rPr>
        <w:t xml:space="preserve">za </w:t>
      </w:r>
      <w:r w:rsidR="00131FF5">
        <w:rPr>
          <w:rFonts w:hAnsi="Times New Roman" w:ascii="Times New Roman"/>
          <w:b/>
          <w:szCs w:val="24"/>
        </w:rPr>
        <w:t>11.</w:t>
      </w:r>
      <w:r w:rsidR="00F635F6" w:rsidRPr="00F635F6">
        <w:rPr>
          <w:rFonts w:hAnsi="Times New Roman" w:ascii="Times New Roman"/>
          <w:b/>
          <w:szCs w:val="24"/>
        </w:rPr>
        <w:t xml:space="preserve"> srpnja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9C27F6">
        <w:rPr>
          <w:rFonts w:hAnsi="Times New Roman" w:ascii="Times New Roman"/>
          <w:b/>
          <w:szCs w:val="24"/>
        </w:rPr>
        <w:t>9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131FF5">
        <w:rPr>
          <w:rFonts w:hAnsi="Times New Roman" w:ascii="Times New Roman"/>
          <w:b/>
          <w:szCs w:val="24"/>
        </w:rPr>
        <w:t>10,00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9C27F6" w:rsidRPr="009C27F6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  <w:r w:rsidR="00C52DAC"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131FF5">
        <w:rPr>
          <w:rFonts w:hAnsi="Times New Roman" w:ascii="Times New Roman"/>
          <w:szCs w:val="24"/>
        </w:rPr>
        <w:t>1</w:t>
      </w:r>
      <w:r w:rsidR="00BF557E">
        <w:rPr>
          <w:rFonts w:hAnsi="Times New Roman" w:ascii="Times New Roman"/>
          <w:szCs w:val="24"/>
        </w:rPr>
        <w:t xml:space="preserve">3. </w:t>
      </w:r>
      <w:r w:rsidR="00F635F6">
        <w:rPr>
          <w:rFonts w:hAnsi="Times New Roman" w:ascii="Times New Roman"/>
          <w:szCs w:val="24"/>
        </w:rPr>
        <w:t>lipnja</w:t>
      </w:r>
      <w:r w:rsidR="005A15E1">
        <w:rPr>
          <w:rFonts w:hAnsi="Times New Roman" w:ascii="Times New Roman"/>
          <w:szCs w:val="24"/>
        </w:rPr>
        <w:t xml:space="preserve"> </w:t>
      </w:r>
      <w:r w:rsidR="00532E82">
        <w:rPr>
          <w:rFonts w:hAnsi="Times New Roman" w:ascii="Times New Roman"/>
          <w:szCs w:val="24"/>
        </w:rPr>
        <w:t>201</w:t>
      </w:r>
      <w:r w:rsidR="009C27F6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59748F">
        <w:rPr>
          <w:rFonts w:hAnsi="Times New Roman" w:ascii="Times New Roman"/>
          <w:szCs w:val="24"/>
        </w:rPr>
        <w:t>, v.r.</w:t>
      </w:r>
    </w:p>
    <w:p w:rsidRDefault="0059748F" w:rsidP="007F17A7" w:rsidR="0059748F">
      <w:pPr>
        <w:ind w:firstLine="720"/>
        <w:jc w:val="right"/>
        <w:rPr>
          <w:rFonts w:hAnsi="Times New Roman" w:ascii="Times New Roman"/>
          <w:szCs w:val="24"/>
        </w:rPr>
      </w:pPr>
    </w:p>
    <w:p w:rsidRDefault="0059748F" w:rsidP="00C339BE" w:rsidR="0059748F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59748F" w:rsidP="007F17A7" w:rsidR="0059748F">
      <w:pPr>
        <w:ind w:firstLine="720"/>
        <w:jc w:val="right"/>
        <w:rPr>
          <w:rFonts w:hAnsi="Times New Roman" w:ascii="Times New Roman"/>
          <w:szCs w:val="24"/>
        </w:rPr>
      </w:pPr>
      <w:r w:rsidRPr="00C339BE">
        <w:rPr>
          <w:rFonts w:hAnsi="Times New Roman" w:ascii="Times New Roman"/>
        </w:rPr>
        <w:t>Gordana Cvitković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74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77136"/>
    <w:multiLevelType w:val="hybridMultilevel"/>
    <w:tmpl w:val="399C8860"/>
    <w:lvl w:tplc="8AA092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31FF5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18CE"/>
    <w:rsid w:val="002C7F1C"/>
    <w:rsid w:val="002E289F"/>
    <w:rsid w:val="002F4231"/>
    <w:rsid w:val="0031792E"/>
    <w:rsid w:val="003209F6"/>
    <w:rsid w:val="00362292"/>
    <w:rsid w:val="0036322E"/>
    <w:rsid w:val="00364B40"/>
    <w:rsid w:val="00374038"/>
    <w:rsid w:val="00397586"/>
    <w:rsid w:val="003A271A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B34D7"/>
    <w:rsid w:val="004D38B6"/>
    <w:rsid w:val="004E7C9D"/>
    <w:rsid w:val="004F4C9A"/>
    <w:rsid w:val="00504139"/>
    <w:rsid w:val="00505532"/>
    <w:rsid w:val="0051510F"/>
    <w:rsid w:val="00532E82"/>
    <w:rsid w:val="00544A34"/>
    <w:rsid w:val="00546775"/>
    <w:rsid w:val="00553312"/>
    <w:rsid w:val="00553623"/>
    <w:rsid w:val="00554A5C"/>
    <w:rsid w:val="00573FE4"/>
    <w:rsid w:val="005919AE"/>
    <w:rsid w:val="0059748F"/>
    <w:rsid w:val="005A15E1"/>
    <w:rsid w:val="005B08BB"/>
    <w:rsid w:val="005B411D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75CFA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A28"/>
    <w:rsid w:val="00831D56"/>
    <w:rsid w:val="008519C4"/>
    <w:rsid w:val="00863F6D"/>
    <w:rsid w:val="008816DA"/>
    <w:rsid w:val="008935CB"/>
    <w:rsid w:val="008A0DEB"/>
    <w:rsid w:val="008A7916"/>
    <w:rsid w:val="008C181C"/>
    <w:rsid w:val="008D0EE5"/>
    <w:rsid w:val="008E0EF7"/>
    <w:rsid w:val="00931F26"/>
    <w:rsid w:val="009432E4"/>
    <w:rsid w:val="009658A1"/>
    <w:rsid w:val="00967C7C"/>
    <w:rsid w:val="00984F05"/>
    <w:rsid w:val="00986117"/>
    <w:rsid w:val="009A1FFF"/>
    <w:rsid w:val="009A259C"/>
    <w:rsid w:val="009C27F6"/>
    <w:rsid w:val="009C2E2C"/>
    <w:rsid w:val="009C51CC"/>
    <w:rsid w:val="00A55620"/>
    <w:rsid w:val="00A754D3"/>
    <w:rsid w:val="00A767D9"/>
    <w:rsid w:val="00A863D7"/>
    <w:rsid w:val="00AA5DBE"/>
    <w:rsid w:val="00AB48B0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91FD5"/>
    <w:rsid w:val="00BB1D82"/>
    <w:rsid w:val="00BB67D1"/>
    <w:rsid w:val="00BC15BE"/>
    <w:rsid w:val="00BC20AB"/>
    <w:rsid w:val="00BD3E97"/>
    <w:rsid w:val="00BD3FAA"/>
    <w:rsid w:val="00BE3C56"/>
    <w:rsid w:val="00BF557E"/>
    <w:rsid w:val="00C1135B"/>
    <w:rsid w:val="00C156FD"/>
    <w:rsid w:val="00C40B58"/>
    <w:rsid w:val="00C52DAC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0130D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471AD"/>
    <w:rsid w:val="00E506D6"/>
    <w:rsid w:val="00E5253F"/>
    <w:rsid w:val="00E57739"/>
    <w:rsid w:val="00E65D8E"/>
    <w:rsid w:val="00E74051"/>
    <w:rsid w:val="00E82422"/>
    <w:rsid w:val="00EC57A6"/>
    <w:rsid w:val="00F1030C"/>
    <w:rsid w:val="00F635F6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97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4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48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4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4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97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4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48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4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4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2891</izvorni_sadrzaj>
    <derivirana_varijabla naziv="DomainObject.Predmet.Broj_1">2891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St-2891/2018</izvorni_sadrzaj>
    <derivirana_varijabla naziv="DomainObject.Predmet.OznakaBroj_1">St-2891/2018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Metropolis tourist d.o.o. zastupanog po punomoćniku Mate Usorac; Jasenka Petek</izvorni_sadrzaj>
    <derivirana_varijabla naziv="DomainObject.Predmet.ProtustrankaFormated_1">  Metropolis tourist d.o.o. zastupanog po punomoćniku Mate Usorac; Jasenka Petek</derivirana_varijabla>
  </DomainObject.Predmet.ProtustrankaFormated>
  <DomainObject.Predmet.ProtustrankaFormatedOIB>
    <izvorni_sadrzaj>  Metropolis tourist d.o.o., OIB 83429785183 zastupanog po punomoćniku Mate Usorac; Jasenka Petek</izvorni_sadrzaj>
    <derivirana_varijabla naziv="DomainObject.Predmet.ProtustrankaFormatedOIB_1">  Metropolis tourist d.o.o., OIB 83429785183 zastupanog po punomoćniku Mate Usorac; Jasenka Petek</derivirana_varijabla>
  </DomainObject.Predmet.ProtustrankaFormatedOIB>
  <DomainObject.Predmet.ProtustrankaFormatedWithAdress>
    <izvorni_sadrzaj> Metropolis tourist d.o.o., Ulica Ive Robića 2, 10000 Zagreb zastupanog po punomoćniku Mate Usorac; Jasenka Petek</izvorni_sadrzaj>
    <derivirana_varijabla naziv="DomainObject.Predmet.ProtustrankaFormatedWithAdress_1"> Metropolis tourist d.o.o., Ulica Ive Robića 2, 10000 Zagreb zastupanog po punomoćniku Mate Usorac; Jasenka Petek</derivirana_varijabla>
  </DomainObject.Predmet.ProtustrankaFormatedWithAdress>
  <DomainObject.Predmet.ProtustrankaFormatedWithAdressOIB>
    <izvorni_sadrzaj> Metropolis tourist d.o.o., OIB 83429785183, Ulica Ive Robića 2, 10000 Zagreb zastupanog po punomoćniku Mate Usorac; Jasenka Petek</izvorni_sadrzaj>
    <derivirana_varijabla naziv="DomainObject.Predmet.ProtustrankaFormatedWithAdressOIB_1"> Metropolis tourist d.o.o., OIB 83429785183, Ulica Ive Robića 2, 10000 Zagreb zastupanog po punomoćniku Mate Usorac; Jasenka Petek</derivirana_varijabla>
  </DomainObject.Predmet.ProtustrankaFormatedWithAdressOIB>
  <DomainObject.Predmet.ProtustrankaWithAdress>
    <izvorni_sadrzaj>Metropolis tourist d.o.o. Ulica Ive Robića 2, 10000 Zagreb</izvorni_sadrzaj>
    <derivirana_varijabla naziv="DomainObject.Predmet.ProtustrankaWithAdress_1">Metropolis tourist d.o.o. Ulica Ive Robića 2, 10000 Zagreb</derivirana_varijabla>
  </DomainObject.Predmet.ProtustrankaWithAdress>
  <DomainObject.Predmet.ProtustrankaWithAdressOIB>
    <izvorni_sadrzaj>Metropolis tourist d.o.o., OIB 83429785183, Ulica Ive Robića 2, 10000 Zagreb</izvorni_sadrzaj>
    <derivirana_varijabla naziv="DomainObject.Predmet.ProtustrankaWithAdressOIB_1">Metropolis tourist d.o.o., OIB 83429785183, Ulica Ive Robića 2, 10000 Zagreb</derivirana_varijabla>
  </DomainObject.Predmet.ProtustrankaWithAdressOIB>
  <DomainObject.Predmet.ProtustrankaNazivFormated>
    <izvorni_sadrzaj>Metropolis tourist d.o.o.</izvorni_sadrzaj>
    <derivirana_varijabla naziv="DomainObject.Predmet.ProtustrankaNazivFormated_1">Metropolis tourist d.o.o.</derivirana_varijabla>
  </DomainObject.Predmet.ProtustrankaNazivFormated>
  <DomainObject.Predmet.ProtustrankaNazivFormatedOIB>
    <izvorni_sadrzaj>Metropolis tourist d.o.o., OIB 83429785183</izvorni_sadrzaj>
    <derivirana_varijabla naziv="DomainObject.Predmet.ProtustrankaNazivFormatedOIB_1">Metropolis tourist d.o.o., OIB 83429785183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 d.d.</izvorni_sadrzaj>
    <derivirana_varijabla naziv="DomainObject.Predmet.StrankaFormated_1">  Industrogradnja d.d.</derivirana_varijabla>
  </DomainObject.Predmet.StrankaFormated>
  <DomainObject.Predmet.StrankaFormatedOIB>
    <izvorni_sadrzaj>  Industrogradnja d.d., OIB 03714155365</izvorni_sadrzaj>
    <derivirana_varijabla naziv="DomainObject.Predmet.StrankaFormatedOIB_1">  Industrogradnja d.d., OIB 03714155365</derivirana_varijabla>
  </DomainObject.Predmet.StrankaFormatedOIB>
  <DomainObject.Predmet.StrankaFormatedWithAdress>
    <izvorni_sadrzaj> Industrogradnja d.d., Augusta Šenoe 4-6, 42000 Varaždin</izvorni_sadrzaj>
    <derivirana_varijabla naziv="DomainObject.Predmet.StrankaFormatedWithAdress_1"> Industrogradnja d.d., Augusta Šenoe 4-6, 42000 Varaždin</derivirana_varijabla>
  </DomainObject.Predmet.StrankaFormatedWithAdress>
  <DomainObject.Predmet.StrankaFormatedWithAdressOIB>
    <izvorni_sadrzaj> Industrogradnja d.d., OIB 03714155365, Augusta Šenoe 4-6, 42000 Varaždin</izvorni_sadrzaj>
    <derivirana_varijabla naziv="DomainObject.Predmet.StrankaFormatedWithAdressOIB_1"> Industrogradnja d.d., OIB 03714155365, Augusta Šenoe 4-6, 42000 Varaždin</derivirana_varijabla>
  </DomainObject.Predmet.StrankaFormatedWithAdressOIB>
  <DomainObject.Predmet.StrankaWithAdress>
    <izvorni_sadrzaj>Industrogradnja d.d. Augusta Šenoe 4-6,42000 Varaždin</izvorni_sadrzaj>
    <derivirana_varijabla naziv="DomainObject.Predmet.StrankaWithAdress_1">Industrogradnja d.d. Augusta Šenoe 4-6,42000 Varaždin</derivirana_varijabla>
  </DomainObject.Predmet.StrankaWithAdress>
  <DomainObject.Predmet.StrankaWithAdressOIB>
    <izvorni_sadrzaj>Industrogradnja d.d., OIB 03714155365, Augusta Šenoe 4-6,42000 Varaždin</izvorni_sadrzaj>
    <derivirana_varijabla naziv="DomainObject.Predmet.StrankaWithAdressOIB_1">Industrogradnja d.d., OIB 03714155365, Augusta Šenoe 4-6,42000 Varaždin</derivirana_varijabla>
  </DomainObject.Predmet.StrankaWithAdressOIB>
  <DomainObject.Predmet.StrankaNazivFormated>
    <izvorni_sadrzaj>Industrogradnja d.d.</izvorni_sadrzaj>
    <derivirana_varijabla naziv="DomainObject.Predmet.StrankaNazivFormated_1">Industrogradnja d.d.</derivirana_varijabla>
  </DomainObject.Predmet.StrankaNazivFormated>
  <DomainObject.Predmet.StrankaNazivFormatedOIB>
    <izvorni_sadrzaj>Industrogradnja d.d., OIB 03714155365</izvorni_sadrzaj>
    <derivirana_varijabla naziv="DomainObject.Predmet.StrankaNazivFormatedOIB_1">Industrogradnja d.d., OIB 03714155365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Industrogradnja d.d.</item>
    </izvorni_sadrzaj>
    <derivirana_varijabla naziv="DomainObject.Predmet.StrankaListFormated_1">
      <item>Industrogradnja d.d.</item>
    </derivirana_varijabla>
  </DomainObject.Predmet.StrankaListFormated>
  <DomainObject.Predmet.StrankaListFormatedOIB>
    <izvorni_sadrzaj>
      <item>Industrogradnja d.d., OIB 03714155365</item>
    </izvorni_sadrzaj>
    <derivirana_varijabla naziv="DomainObject.Predmet.StrankaListFormatedOIB_1">
      <item>Industrogradnja d.d., OIB 03714155365</item>
    </derivirana_varijabla>
  </DomainObject.Predmet.StrankaListFormatedOIB>
  <DomainObject.Predmet.StrankaListFormatedWithAdress>
    <izvorni_sadrzaj>
      <item>Industrogradnja d.d., Augusta Šenoe 4-6, 42000 Varaždin</item>
    </izvorni_sadrzaj>
    <derivirana_varijabla naziv="DomainObject.Predmet.StrankaListFormatedWithAdress_1">
      <item>Industrogradnja d.d., Augusta Šenoe 4-6, 42000 Varaždin</item>
    </derivirana_varijabla>
  </DomainObject.Predmet.StrankaListFormatedWithAdress>
  <DomainObject.Predmet.StrankaListFormatedWithAdressOIB>
    <izvorni_sadrzaj>
      <item>Industrogradnja d.d., OIB 03714155365, Augusta Šenoe 4-6, 42000 Varaždin</item>
    </izvorni_sadrzaj>
    <derivirana_varijabla naziv="DomainObject.Predmet.StrankaListFormatedWithAdressOIB_1">
      <item>Industrogradnja d.d., OIB 03714155365, Augusta Šenoe 4-6, 42000 Varaždin</item>
    </derivirana_varijabla>
  </DomainObject.Predmet.StrankaListFormatedWithAdressOIB>
  <DomainObject.Predmet.StrankaListNazivFormated>
    <izvorni_sadrzaj>
      <item>Industrogradnja d.d.</item>
    </izvorni_sadrzaj>
    <derivirana_varijabla naziv="DomainObject.Predmet.StrankaListNazivFormated_1">
      <item>Industrogradnja d.d.</item>
    </derivirana_varijabla>
  </DomainObject.Predmet.StrankaListNazivFormated>
  <DomainObject.Predmet.StrankaListNazivFormatedOIB>
    <izvorni_sadrzaj>
      <item>Industrogradnja d.d., OIB 03714155365</item>
    </izvorni_sadrzaj>
    <derivirana_varijabla naziv="DomainObject.Predmet.StrankaListNazivFormatedOIB_1">
      <item>Industrogradnja d.d., OIB 03714155365</item>
    </derivirana_varijabla>
  </DomainObject.Predmet.StrankaListNazivFormatedOIB>
  <DomainObject.Predmet.ProtuStrankaListFormated>
    <izvorni_sadrzaj>
      <item>Metropolis tourist d.o.o. zastupanog po punomoćniku Mate Usorac; Jasenka Petek</item>
    </izvorni_sadrzaj>
    <derivirana_varijabla naziv="DomainObject.Predmet.ProtuStrankaListFormated_1">
      <item>Metropolis tourist d.o.o. zastupanog po punomoćniku Mate Usorac; Jasenka Petek</item>
    </derivirana_varijabla>
  </DomainObject.Predmet.ProtuStrankaListFormated>
  <DomainObject.Predmet.ProtuStrankaListFormatedOIB>
    <izvorni_sadrzaj>
      <item>Metropolis tourist d.o.o., OIB 83429785183 zastupanog po punomoćniku Mate Usorac; Jasenka Petek</item>
    </izvorni_sadrzaj>
    <derivirana_varijabla naziv="DomainObject.Predmet.ProtuStrankaListFormatedOIB_1">
      <item>Metropolis tourist d.o.o., OIB 83429785183 zastupanog po punomoćniku Mate Usorac; Jasenka Petek</item>
    </derivirana_varijabla>
  </DomainObject.Predmet.ProtuStrankaListFormatedOIB>
  <DomainObject.Predmet.ProtuStrankaListFormatedWithAdress>
    <izvorni_sadrzaj>
      <item>Metropolis tourist d.o.o., Ulica Ive Robića 2, 10000 Zagreb zastupanog po punomoćniku Mate Usorac; Jasenka Petek</item>
    </izvorni_sadrzaj>
    <derivirana_varijabla naziv="DomainObject.Predmet.ProtuStrankaListFormatedWithAdress_1">
      <item>Metropolis tourist d.o.o., Ulica Ive Robića 2, 10000 Zagreb zastupanog po punomoćniku Mate Usorac; Jasenka Petek</item>
    </derivirana_varijabla>
  </DomainObject.Predmet.ProtuStrankaListFormatedWithAdress>
  <DomainObject.Predmet.ProtuStrankaListFormatedWithAdressOIB>
    <izvorni_sadrzaj>
      <item>Metropolis tourist d.o.o., OIB 83429785183, Ulica Ive Robića 2, 10000 Zagreb zastupanog po punomoćniku Mate Usorac; Jasenka Petek</item>
    </izvorni_sadrzaj>
    <derivirana_varijabla naziv="DomainObject.Predmet.ProtuStrankaListFormatedWithAdressOIB_1">
      <item>Metropolis tourist d.o.o., OIB 83429785183, Ulica Ive Robića 2, 10000 Zagreb zastupanog po punomoćniku Mate Usorac; Jasenka Petek</item>
    </derivirana_varijabla>
  </DomainObject.Predmet.ProtuStrankaListFormatedWithAdressOIB>
  <DomainObject.Predmet.ProtuStrankaListNazivFormated>
    <izvorni_sadrzaj>
      <item>Metropolis tourist d.o.o.</item>
    </izvorni_sadrzaj>
    <derivirana_varijabla naziv="DomainObject.Predmet.ProtuStrankaListNazivFormated_1">
      <item>Metropolis tourist d.o.o.</item>
    </derivirana_varijabla>
  </DomainObject.Predmet.ProtuStrankaListNazivFormated>
  <DomainObject.Predmet.ProtuStrankaListNazivFormatedOIB>
    <izvorni_sadrzaj>
      <item>Metropolis tourist d.o.o., OIB 83429785183</item>
    </izvorni_sadrzaj>
    <derivirana_varijabla naziv="DomainObject.Predmet.ProtuStrankaListNazivFormatedOIB_1">
      <item>Metropolis tourist d.o.o., OIB 83429785183</item>
    </derivirana_varijabla>
  </DomainObject.Predmet.ProtuStrankaListNazivFormatedOIB>
  <DomainObject.Predmet.OstaliListFormated>
    <izvorni_sadrzaj>
      <item>Mate Usorac punomoćnik sudionika u postupku Metropolis tourist d.o.o.</item>
      <item>Jasenka Petek punomoćnica sudionika u postupku Metropolis tourist d.o.o.</item>
    </izvorni_sadrzaj>
    <derivirana_varijabla naziv="DomainObject.Predmet.OstaliListFormated_1">
      <item>Mate Usorac punomoćnik sudionika u postupku Metropolis tourist d.o.o.</item>
      <item>Jasenka Petek punomoćnica sudionika u postupku Metropolis tourist d.o.o.</item>
    </derivirana_varijabla>
  </DomainObject.Predmet.OstaliListFormated>
  <DomainObject.Predmet.OstaliListFormatedOIB>
    <izvorni_sadrzaj>
      <item>Mate Usorac, OIB 09136702812 punomoćnik sudionika u postupku Metropolis tourist d.o.o.</item>
      <item>Jasenka Petek, OIB 21517913761 punomoćnica sudionika u postupku Metropolis tourist d.o.o.</item>
    </izvorni_sadrzaj>
    <derivirana_varijabla naziv="DomainObject.Predmet.OstaliListFormatedOIB_1">
      <item>Mate Usorac, OIB 09136702812 punomoćnik sudionika u postupku Metropolis tourist d.o.o.</item>
      <item>Jasenka Petek, OIB 21517913761 punomoćnica sudionika u postupku Metropolis tourist d.o.o.</item>
    </derivirana_varijabla>
  </DomainObject.Predmet.OstaliListFormatedOIB>
  <DomainObject.Predmet.OstaliListFormatedWithAdress>
    <izvorni_sadrzaj>
      <item>Mate Usorac, Miramarska Cesta 40, 10000 Zagreb punomoćnik sudionika u postupku Metropolis tourist d.o.o.</item>
      <item>Jasenka Petek, Kombolova 7, 10000 Zagreb punomoćnica sudionika u postupku Metropolis tourist d.o.o.</item>
    </izvorni_sadrzaj>
    <derivirana_varijabla naziv="DomainObject.Predmet.OstaliListFormatedWithAdress_1">
      <item>Mate Usorac, Miramarska Cesta 40, 10000 Zagreb punomoćnik sudionika u postupku Metropolis tourist d.o.o.</item>
      <item>Jasenka Petek, Kombolova 7, 10000 Zagreb punomoćnica sudionika u postupku Metropolis tourist d.o.o.</item>
    </derivirana_varijabla>
  </DomainObject.Predmet.OstaliListFormatedWithAdress>
  <DomainObject.Predmet.OstaliListFormatedWithAdressOIB>
    <izvorni_sadrzaj>
      <item>Mate Usorac, OIB 09136702812, Miramarska Cesta 40, 10000 Zagreb punomoćnik sudionika u postupku Metropolis tourist d.o.o.</item>
      <item>Jasenka Petek, OIB 21517913761, Kombolova 7, 10000 Zagreb punomoćnica sudionika u postupku Metropolis tourist d.o.o.</item>
    </izvorni_sadrzaj>
    <derivirana_varijabla naziv="DomainObject.Predmet.OstaliListFormatedWithAdressOIB_1">
      <item>Mate Usorac, OIB 09136702812, Miramarska Cesta 40, 10000 Zagreb punomoćnik sudionika u postupku Metropolis tourist d.o.o.</item>
      <item>Jasenka Petek, OIB 21517913761, Kombolova 7, 10000 Zagreb punomoćnica sudionika u postupku Metropolis tourist d.o.o.</item>
    </derivirana_varijabla>
  </DomainObject.Predmet.OstaliListFormatedWithAdressOIB>
  <DomainObject.Predmet.OstaliListNazivFormated>
    <izvorni_sadrzaj>
      <item>Mate Usorac</item>
      <item>Jasenka Petek</item>
    </izvorni_sadrzaj>
    <derivirana_varijabla naziv="DomainObject.Predmet.OstaliListNazivFormated_1">
      <item>Mate Usorac</item>
      <item>Jasenka Petek</item>
    </derivirana_varijabla>
  </DomainObject.Predmet.OstaliListNazivFormated>
  <DomainObject.Predmet.OstaliListNazivFormatedOIB>
    <izvorni_sadrzaj>
      <item>Mate Usorac, OIB 09136702812</item>
      <item>Jasenka Petek, OIB 21517913761</item>
    </izvorni_sadrzaj>
    <derivirana_varijabla naziv="DomainObject.Predmet.OstaliListNazivFormatedOIB_1">
      <item>Mate Usorac, OIB 09136702812</item>
      <item>Jasenka Petek, OIB 21517913761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 d.d.</izvorni_sadrzaj>
    <derivirana_varijabla naziv="DomainObject.Predmet.StrankaIDrugi_1">Industrogradnja d.d.</derivirana_varijabla>
  </DomainObject.Predmet.StrankaIDrugi>
  <DomainObject.Predmet.ProtustrankaIDrugi>
    <izvorni_sadrzaj>Metropolis tourist d.o.o.</izvorni_sadrzaj>
    <derivirana_varijabla naziv="DomainObject.Predmet.ProtustrankaIDrugi_1">Metropolis tourist d.o.o.</derivirana_varijabla>
  </DomainObject.Predmet.ProtustrankaIDrugi>
  <DomainObject.Predmet.StrankaIDrugiAdressOIB>
    <izvorni_sadrzaj>Industrogradnja d.d., OIB 03714155365, Augusta Šenoe 4-6, 42000 Varaždin</izvorni_sadrzaj>
    <derivirana_varijabla naziv="DomainObject.Predmet.StrankaIDrugiAdressOIB_1">Industrogradnja d.d., OIB 03714155365, Augusta Šenoe 4-6, 42000 Varaždin</derivirana_varijabla>
  </DomainObject.Predmet.StrankaIDrugiAdressOIB>
  <DomainObject.Predmet.ProtustrankaIDrugiAdressOIB>
    <izvorni_sadrzaj>Metropolis tourist d.o.o., OIB 83429785183, Ulica Ive Robića 2, 10000 Zagreb</izvorni_sadrzaj>
    <derivirana_varijabla naziv="DomainObject.Predmet.ProtustrankaIDrugiAdressOIB_1">Metropolis tourist d.o.o., OIB 83429785183, Ulica Ive Robića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Industrogradnja d.d.</item>
      <item>Metropolis tourist d.o.o.</item>
      <item>Mate Usorac</item>
      <item>Jasenka Petek</item>
    </izvorni_sadrzaj>
    <derivirana_varijabla naziv="DomainObject.Predmet.SudioniciListNaziv_1">
      <item>Industrogradnja d.d.</item>
      <item>Metropolis tourist d.o.o.</item>
      <item>Mate Usorac</item>
      <item>Jasenka Petek</item>
    </derivirana_varijabla>
  </DomainObject.Predmet.SudioniciListNaziv>
  <DomainObject.Predmet.SudioniciListAdressOIB>
    <izvorni_sadrzaj>
      <item>Industrogradnja d.d., OIB 03714155365, Augusta Šenoe 4-6,42000 Varaždin</item>
      <item>Metropolis tourist d.o.o., OIB 83429785183, Ulica Ive Robića 2,10000 Zagreb</item>
      <item>Mate Usorac, OIB 09136702812, Miramarska Cesta 40,10000 Zagreb</item>
      <item>Jasenka Petek, OIB 21517913761, Kombolova 7,10000 Zagreb</item>
    </izvorni_sadrzaj>
    <derivirana_varijabla naziv="DomainObject.Predmet.SudioniciListAdressOIB_1">
      <item>Industrogradnja d.d., OIB 03714155365, Augusta Šenoe 4-6,42000 Varaždin</item>
      <item>Metropolis tourist d.o.o., OIB 83429785183, Ulica Ive Robića 2,10000 Zagreb</item>
      <item>Mate Usorac, OIB 09136702812, Miramarska Cesta 40,10000 Zagreb</item>
      <item>Jasenka Petek, OIB 21517913761, Kombolova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03714155365</item>
      <item>, OIB 83429785183</item>
      <item>, OIB 09136702812</item>
      <item>, OIB 21517913761</item>
    </izvorni_sadrzaj>
    <derivirana_varijabla naziv="DomainObject.Predmet.SudioniciListNazivOIB_1">
      <item>, OIB 03714155365</item>
      <item>, OIB 83429785183</item>
      <item>, OIB 09136702812</item>
      <item>, OIB 21517913761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2018.</izvorni_sadrzaj>
    <derivirana_varijabla naziv="DomainObject.Predmet.DatumZadnjeOdrzaneSudskeRadnje_1">21. prosinca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St-2891/2018-6</izvorni_sadrzaj>
    <derivirana_varijabla naziv="DomainObject.PredzadnjaOdlukaIzPredmeta.Oznaka_1">St-2891/2018-6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5CC64-5964-455C-87BD-D6446624A9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184</properties:Words>
  <properties:Characters>980</properties:Characters>
  <properties:Lines>41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2019-06-13T11:50:00Z</dcterms:created>
  <dc:creator>x</dc:creator>
  <cp:lastModifiedBy>Gordana Cvitković</cp:lastModifiedBy>
  <cp:lastPrinted>2019-06-13T11:58:00Z</cp:lastPrinted>
  <dcterms:modified xmlns:xsi="http://www.w3.org/2001/XMLSchema-instance" xsi:type="dcterms:W3CDTF">2019-06-13T11:58:00Z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(St-2891-2018 -zaključak-2. ročište-2.docx)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