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e7bf" w14:paraId="bd4e7b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D71D9F">
        <w:rPr>
          <w:rFonts w:hAnsi="Times New Roman" w:ascii="Times New Roman"/>
        </w:rPr>
        <w:t>6345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48083B">
        <w:rPr>
          <w:rFonts w:hAnsi="Times New Roman" w:ascii="Times New Roman"/>
        </w:rPr>
        <w:t xml:space="preserve"> </w:t>
      </w:r>
      <w:r w:rsidR="00667FC0" w:rsidRPr="00B30DB4">
        <w:rPr>
          <w:rFonts w:hAnsi="Times New Roman" w:ascii="Times New Roman"/>
        </w:rPr>
        <w:t xml:space="preserve">VEDRAN MASNEC jednostavno društvo s ograničenom odgovornošću za trgovinu, </w:t>
      </w:r>
      <w:proofErr w:type="spellStart"/>
      <w:r w:rsidR="00667FC0" w:rsidRPr="00B30DB4">
        <w:rPr>
          <w:rFonts w:hAnsi="Times New Roman" w:ascii="Times New Roman"/>
        </w:rPr>
        <w:t>Trebovec</w:t>
      </w:r>
      <w:proofErr w:type="spellEnd"/>
      <w:r w:rsidR="00667FC0" w:rsidRPr="00B30DB4">
        <w:rPr>
          <w:rFonts w:hAnsi="Times New Roman" w:ascii="Times New Roman"/>
        </w:rPr>
        <w:t xml:space="preserve">, </w:t>
      </w:r>
      <w:proofErr w:type="spellStart"/>
      <w:r w:rsidR="00667FC0" w:rsidRPr="00B30DB4">
        <w:rPr>
          <w:rFonts w:hAnsi="Times New Roman" w:ascii="Times New Roman"/>
        </w:rPr>
        <w:t>Octenjačka</w:t>
      </w:r>
      <w:proofErr w:type="spellEnd"/>
      <w:r w:rsidR="00667FC0" w:rsidRPr="00B30DB4">
        <w:rPr>
          <w:rFonts w:hAnsi="Times New Roman" w:ascii="Times New Roman"/>
        </w:rPr>
        <w:t xml:space="preserve"> ulica 18, OIB: 57041456310, MBS: 081002803</w:t>
      </w:r>
      <w:r w:rsidR="00667FC0">
        <w:rPr>
          <w:rFonts w:hAnsi="Times New Roman" w:ascii="Times New Roman"/>
        </w:rPr>
        <w:t xml:space="preserve">, </w:t>
      </w:r>
      <w:r w:rsidR="003E67F0">
        <w:rPr>
          <w:rFonts w:hAnsi="Times New Roman" w:ascii="Times New Roman"/>
        </w:rPr>
        <w:t xml:space="preserve">dana 02.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667FC0">
        <w:rPr>
          <w:rFonts w:hAnsi="Times New Roman" w:ascii="Times New Roman"/>
        </w:rPr>
        <w:t xml:space="preserve"> </w:t>
      </w:r>
      <w:r w:rsidR="00667FC0" w:rsidRPr="00B30DB4">
        <w:rPr>
          <w:rFonts w:hAnsi="Times New Roman" w:ascii="Times New Roman"/>
        </w:rPr>
        <w:t xml:space="preserve">VEDRAN MASNEC jednostavno društvo s ograničenom odgovornošću za trgovinu, </w:t>
      </w:r>
      <w:proofErr w:type="spellStart"/>
      <w:r w:rsidR="00667FC0" w:rsidRPr="00B30DB4">
        <w:rPr>
          <w:rFonts w:hAnsi="Times New Roman" w:ascii="Times New Roman"/>
        </w:rPr>
        <w:t>Trebovec</w:t>
      </w:r>
      <w:proofErr w:type="spellEnd"/>
      <w:r w:rsidR="00667FC0" w:rsidRPr="00B30DB4">
        <w:rPr>
          <w:rFonts w:hAnsi="Times New Roman" w:ascii="Times New Roman"/>
        </w:rPr>
        <w:t xml:space="preserve">, </w:t>
      </w:r>
      <w:proofErr w:type="spellStart"/>
      <w:r w:rsidR="00667FC0" w:rsidRPr="00B30DB4">
        <w:rPr>
          <w:rFonts w:hAnsi="Times New Roman" w:ascii="Times New Roman"/>
        </w:rPr>
        <w:t>Octenjačka</w:t>
      </w:r>
      <w:proofErr w:type="spellEnd"/>
      <w:r w:rsidR="00667FC0" w:rsidRPr="00B30DB4">
        <w:rPr>
          <w:rFonts w:hAnsi="Times New Roman" w:ascii="Times New Roman"/>
        </w:rPr>
        <w:t xml:space="preserve"> ulica 18, OIB: 57041456310, MBS: 081002803</w:t>
      </w:r>
      <w:r w:rsidR="00667FC0">
        <w:rPr>
          <w:rFonts w:hAnsi="Times New Roman" w:ascii="Times New Roman"/>
        </w:rPr>
        <w:t>,</w:t>
      </w:r>
      <w:r w:rsidR="004808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71D9F">
        <w:rPr>
          <w:rFonts w:hAnsi="Times New Roman" w:ascii="Times New Roman"/>
        </w:rPr>
        <w:t>634516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>,</w:t>
      </w:r>
      <w:r w:rsidR="00E03734">
        <w:rPr>
          <w:rFonts w:hAnsi="Times New Roman" w:ascii="Times New Roman"/>
        </w:rPr>
        <w:t xml:space="preserve"> </w:t>
      </w:r>
      <w:r w:rsidR="00F84571">
        <w:rPr>
          <w:rFonts w:hAnsi="Times New Roman" w:ascii="Times New Roman"/>
        </w:rPr>
        <w:t xml:space="preserve">Ispostava Dugo Selo, </w:t>
      </w:r>
      <w:r w:rsidR="00667FC0">
        <w:rPr>
          <w:rFonts w:hAnsi="Times New Roman" w:ascii="Times New Roman"/>
        </w:rPr>
        <w:t>od 07.</w:t>
      </w:r>
      <w:r w:rsidR="003E67F0">
        <w:rPr>
          <w:rFonts w:hAnsi="Times New Roman" w:ascii="Times New Roman"/>
        </w:rPr>
        <w:t>04.2017.</w:t>
      </w:r>
      <w:r w:rsidR="00B61466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 xml:space="preserve">Zagrebu, 02.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D31CE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  <w:r w:rsidR="00667FC0">
        <w:rPr>
          <w:rFonts w:hAnsi="Times New Roman" w:ascii="Times New Roman"/>
        </w:rPr>
        <w:t xml:space="preserve"> 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D31CE4" w:rsidP="00D31CE4" w:rsidR="00D31CE4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31CE4" w:rsidP="00D31CE4" w:rsidR="00C81D9B" w:rsidRPr="00C81D9B">
      <w:pPr>
        <w:pStyle w:val="Odlomakpopisa"/>
        <w:jc w:val="right"/>
        <w:rPr>
          <w:rFonts w:hAnsi="Times New Roman" w:ascii="Times New Roman"/>
        </w:rPr>
      </w:pPr>
      <w:r w:rsidRPr="00D31CE4">
        <w:rPr>
          <w:rFonts w:hAnsi="Times New Roman" w:ascii="Times New Roman"/>
        </w:rPr>
        <w:t>Zlatka Plivelić</w:t>
      </w:r>
      <w:bookmarkStart w:name="_GoBack" w:id="0"/>
      <w:bookmarkEnd w:id="0"/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CE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71D9F">
      <w:rPr>
        <w:rFonts w:hAnsi="Times New Roman" w:ascii="Times New Roman"/>
      </w:rPr>
      <w:t>6345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8083B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5F7D02"/>
    <w:rsid w:val="00622C1C"/>
    <w:rsid w:val="00665D5F"/>
    <w:rsid w:val="00667D13"/>
    <w:rsid w:val="00667FC0"/>
    <w:rsid w:val="0068369E"/>
    <w:rsid w:val="00687B21"/>
    <w:rsid w:val="006A451A"/>
    <w:rsid w:val="006B190F"/>
    <w:rsid w:val="007035B4"/>
    <w:rsid w:val="00726CAA"/>
    <w:rsid w:val="0077109B"/>
    <w:rsid w:val="007C7F81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B5924"/>
    <w:rsid w:val="008D18B2"/>
    <w:rsid w:val="00900D3F"/>
    <w:rsid w:val="0091542C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843D0"/>
    <w:rsid w:val="00AD245F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31CE4"/>
    <w:rsid w:val="00D71D9F"/>
    <w:rsid w:val="00D83115"/>
    <w:rsid w:val="00DA515E"/>
    <w:rsid w:val="00DC1596"/>
    <w:rsid w:val="00DC30D9"/>
    <w:rsid w:val="00DE5A25"/>
    <w:rsid w:val="00E00E55"/>
    <w:rsid w:val="00E03734"/>
    <w:rsid w:val="00ED1D4D"/>
    <w:rsid w:val="00ED6FCA"/>
    <w:rsid w:val="00EE3454"/>
    <w:rsid w:val="00EE5FBB"/>
    <w:rsid w:val="00F0636B"/>
    <w:rsid w:val="00F33BE0"/>
    <w:rsid w:val="00F56EDC"/>
    <w:rsid w:val="00F776E4"/>
    <w:rsid w:val="00F84571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6345</izvorni_sadrzaj>
    <derivirana_varijabla naziv="DomainObject.Predmet.Broj_1">6345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St-6345/2016</izvorni_sadrzaj>
    <derivirana_varijabla naziv="DomainObject.Predmet.OznakaBroj_1">St-6345/2016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MASNEC jednostavno društvo s ograničenom odgovornošću za trgovinu zastupanog po punomoćniku VEDRAN MASNEC</izvorni_sadrzaj>
    <derivirana_varijabla naziv="DomainObject.Predmet.ProtustrankaFormated_1">  VEDRAN MASNEC jednostavno društvo s ograničenom odgovornošću za trgovinu zastupanog po punomoćniku VEDRAN MASNEC</derivirana_varijabla>
  </DomainObject.Predmet.ProtustrankaFormated>
  <DomainObject.Predmet.ProtustrankaFormatedOIB>
    <izvorni_sadrzaj>  VEDRAN MASNEC jednostavno društvo s ograničenom odgovornošću za trgovinu, OIB 57041456310 zastupanog po punomoćniku VEDRAN MASNEC</izvorni_sadrzaj>
    <derivirana_varijabla naziv="DomainObject.Predmet.ProtustrankaFormatedOIB_1">  VEDRAN MASNEC jednostavno društvo s ograničenom odgovornošću za trgovinu, OIB 57041456310 zastupanog po punomoćniku VEDRAN MASNEC</derivirana_varijabla>
  </DomainObject.Predmet.ProtustrankaFormatedOIB>
  <DomainObject.Predmet.ProtustrankaFormatedWithAdress>
    <izvorni_sadrzaj> VEDRAN MASNEC jednostavno društvo s ograničenom odgovornošću za trgovinu, Octenjačka ulica 18, 10310 Trebovec zastupanog po punomoćniku VEDRAN MASNEC</izvorni_sadrzaj>
    <derivirana_varijabla naziv="DomainObject.Predmet.ProtustrankaFormatedWithAdress_1"> VEDRAN MASNEC jednostavno društvo s ograničenom odgovornošću za trgovinu, Octenjačka ulica 18, 10310 Trebovec zastupanog po punomoćniku VEDRAN MASNEC</derivirana_varijabla>
  </DomainObject.Predmet.ProtustrankaFormatedWithAdress>
  <DomainObject.Predmet.ProtustrankaFormatedWithAdressOIB>
    <izvorni_sadrzaj> VEDRAN MASNEC jednostavno društvo s ograničenom odgovornošću za trgovinu, OIB 57041456310, Octenjačka ulica 18, 10310 Trebovec zastupanog po punomoćniku VEDRAN MASNEC</izvorni_sadrzaj>
    <derivirana_varijabla naziv="DomainObject.Predmet.ProtustrankaFormatedWithAdressOIB_1"> VEDRAN MASNEC jednostavno društvo s ograničenom odgovornošću za trgovinu, OIB 57041456310, Octenjačka ulica 18, 10310 Trebovec zastupanog po punomoćniku VEDRAN MASNEC</derivirana_varijabla>
  </DomainObject.Predmet.ProtustrankaFormatedWithAdressOIB>
  <DomainObject.Predmet.ProtustrankaWithAdress>
    <izvorni_sadrzaj>VEDRAN MASNEC jednostavno društvo s ograničenom odgovornošću za trgovinu Octenjačka ulica 18, 10310 Trebovec</izvorni_sadrzaj>
    <derivirana_varijabla naziv="DomainObject.Predmet.ProtustrankaWithAdress_1">VEDRAN MASNEC jednostavno društvo s ograničenom odgovornošću za trgovinu Octenjačka ulica 18, 10310 Trebovec</derivirana_varijabla>
  </DomainObject.Predmet.ProtustrankaWithAdress>
  <DomainObject.Predmet.ProtustrankaWithAdressOIB>
    <izvorni_sadrzaj>VEDRAN MASNEC jednostavno društvo s ograničenom odgovornošću za trgovinu, OIB 57041456310, Octenjačka ulica 18, 10310 Trebovec</izvorni_sadrzaj>
    <derivirana_varijabla naziv="DomainObject.Predmet.ProtustrankaWithAdressOIB_1">VEDRAN MASNEC jednostavno društvo s ograničenom odgovornošću za trgovinu, OIB 57041456310, Octenjačka ulica 18, 10310 Trebovec</derivirana_varijabla>
  </DomainObject.Predmet.ProtustrankaWithAdressOIB>
  <DomainObject.Predmet.ProtustrankaNazivFormated>
    <izvorni_sadrzaj>VEDRAN MASNEC jednostavno društvo s ograničenom odgovornošću za trgovinu</izvorni_sadrzaj>
    <derivirana_varijabla naziv="DomainObject.Predmet.ProtustrankaNazivFormated_1">VEDRAN MASNEC jednostavno društvo s ograničenom odgovornošću za trgovinu</derivirana_varijabla>
  </DomainObject.Predmet.ProtustrankaNazivFormated>
  <DomainObject.Predmet.ProtustrankaNazivFormatedOIB>
    <izvorni_sadrzaj>VEDRAN MASNEC jednostavno društvo s ograničenom odgovornošću za trgovinu, OIB 57041456310</izvorni_sadrzaj>
    <derivirana_varijabla naziv="DomainObject.Predmet.ProtustrankaNazivFormatedOIB_1">VEDRAN MASNEC jednostavno društvo s ograničenom odgovornošću za trgovinu, OIB 57041456310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 MASNEC jednostavno društvo s ograničenom odgovornošću za trgovinu zastupanog po punomoćniku VEDRAN MASNEC</item>
    </izvorni_sadrzaj>
    <derivirana_varijabla naziv="DomainObject.Predmet.ProtuStrankaListFormated_1">
      <item>VEDRAN MASNEC jednostavno društvo s ograničenom odgovornošću za trgovinu zastupanog po punomoćniku VEDRAN MASNEC</item>
    </derivirana_varijabla>
  </DomainObject.Predmet.ProtuStrankaListFormated>
  <DomainObject.Predmet.ProtuStrankaListFormatedOIB>
    <izvorni_sadrzaj>
      <item>VEDRAN MASNEC jednostavno društvo s ograničenom odgovornošću za trgovinu, OIB 57041456310 zastupanog po punomoćniku VEDRAN MASNEC</item>
    </izvorni_sadrzaj>
    <derivirana_varijabla naziv="DomainObject.Predmet.ProtuStrankaListFormatedOIB_1">
      <item>VEDRAN MASNEC jednostavno društvo s ograničenom odgovornošću za trgovinu, OIB 57041456310 zastupanog po punomoćniku VEDRAN MASNEC</item>
    </derivirana_varijabla>
  </DomainObject.Predmet.ProtuStrankaListFormatedOIB>
  <DomainObject.Predmet.ProtuStrankaListFormatedWithAdress>
    <izvorni_sadrzaj>
      <item>VEDRAN MASNEC jednostavno društvo s ograničenom odgovornošću za trgovinu, Octenjačka ulica 18, 10310 Trebovec zastupanog po punomoćniku VEDRAN MASNEC</item>
    </izvorni_sadrzaj>
    <derivirana_varijabla naziv="DomainObject.Predmet.ProtuStrankaListFormatedWithAdress_1">
      <item>VEDRAN MASNEC jednostavno društvo s ograničenom odgovornošću za trgovinu, Octenjačka ulica 18, 10310 Trebovec zastupanog po punomoćniku VEDRAN MASNEC</item>
    </derivirana_varijabla>
  </DomainObject.Predmet.ProtuStrankaListFormatedWithAdress>
  <DomainObject.Predmet.ProtuStrankaListFormatedWithAdressOIB>
    <izvorni_sadrzaj>
      <item>VEDRAN MASNEC jednostavno društvo s ograničenom odgovornošću za trgovinu, OIB 57041456310, Octenjačka ulica 18, 10310 Trebovec zastupanog po punomoćniku VEDRAN MASNEC</item>
    </izvorni_sadrzaj>
    <derivirana_varijabla naziv="DomainObject.Predmet.ProtuStrankaListFormatedWithAdressOIB_1">
      <item>VEDRAN MASNEC jednostavno društvo s ograničenom odgovornošću za trgovinu, OIB 57041456310, Octenjačka ulica 18, 10310 Trebovec zastupanog po punomoćniku VEDRAN MASNEC</item>
    </derivirana_varijabla>
  </DomainObject.Predmet.ProtuStrankaListFormatedWithAdressOIB>
  <DomainObject.Predmet.ProtuStrankaListNazivFormated>
    <izvorni_sadrzaj>
      <item>VEDRAN MASNEC jednostavno društvo s ograničenom odgovornošću za trgovinu</item>
    </izvorni_sadrzaj>
    <derivirana_varijabla naziv="DomainObject.Predmet.ProtuStrankaListNazivFormated_1">
      <item>VEDRAN MASNEC jednostavno društvo s ograničenom odgovornošću za trgovinu</item>
    </derivirana_varijabla>
  </DomainObject.Predmet.ProtuStrankaListNazivFormated>
  <DomainObject.Predmet.ProtuStrankaListNazivFormatedOIB>
    <izvorni_sadrzaj>
      <item>VEDRAN MASNEC jednostavno društvo s ograničenom odgovornošću za trgovinu, OIB 57041456310</item>
    </izvorni_sadrzaj>
    <derivirana_varijabla naziv="DomainObject.Predmet.ProtuStrankaListNazivFormatedOIB_1">
      <item>VEDRAN MASNEC jednostavno društvo s ograničenom odgovornošću za trgovinu, OIB 57041456310</item>
    </derivirana_varijabla>
  </DomainObject.Predmet.ProtuStrankaListNazivFormatedOIB>
  <DomainObject.Predmet.OstaliListFormated>
    <izvorni_sadrzaj>
      <item>VEDRAN MASNEC punomoćnik sudionika u postupku VEDRAN MASNEC jednostavno društvo s ograničenom odgovornošću za trgovinu</item>
    </izvorni_sadrzaj>
    <derivirana_varijabla naziv="DomainObject.Predmet.OstaliListFormated_1">
      <item>VEDRAN MASNEC punomoćnik sudionika u postupku VEDRAN MASNEC jednostavno društvo s ograničenom odgovornošću za trgovinu</item>
    </derivirana_varijabla>
  </DomainObject.Predmet.OstaliListFormated>
  <DomainObject.Predmet.OstaliListFormatedOIB>
    <izvorni_sadrzaj>
      <item>VEDRAN MASNEC, OIB 42016401599 punomoćnik sudionika u postupku VEDRAN MASNEC jednostavno društvo s ograničenom odgovornošću za trgovinu</item>
    </izvorni_sadrzaj>
    <derivirana_varijabla naziv="DomainObject.Predmet.OstaliListFormatedOIB_1">
      <item>VEDRAN MASNEC, OIB 42016401599 punomoćnik sudionika u postupku VEDRAN MASNEC jednostavno društvo s ograničenom odgovornošću za trgovinu</item>
    </derivirana_varijabla>
  </DomainObject.Predmet.OstaliListFormatedOIB>
  <DomainObject.Predmet.OstaliListFormatedWithAdress>
    <izvorni_sadrzaj>
      <item>VEDRAN MASNEC, Lojenov prilaz 4, 10000 Zagreb punomoćnik sudionika u postupku VEDRAN MASNEC jednostavno društvo s ograničenom odgovornošću za trgovinu</item>
    </izvorni_sadrzaj>
    <derivirana_varijabla naziv="DomainObject.Predmet.OstaliListFormatedWithAdress_1">
      <item>VEDRAN MASNEC, Lojenov prilaz 4, 10000 Zagreb punomoćnik sudionika u postupku VEDRAN MASNEC jednostavno društvo s ograničenom odgovornošću za trgovinu</item>
    </derivirana_varijabla>
  </DomainObject.Predmet.OstaliListFormatedWithAdress>
  <DomainObject.Predmet.OstaliListFormatedWithAdressOIB>
    <izvorni_sadrzaj>
      <item>VEDRAN MASNEC, OIB 42016401599, Lojenov prilaz 4, 10000 Zagreb punomoćnik sudionika u postupku VEDRAN MASNEC jednostavno društvo s ograničenom odgovornošću za trgovinu</item>
    </izvorni_sadrzaj>
    <derivirana_varijabla naziv="DomainObject.Predmet.OstaliListFormatedWithAdressOIB_1">
      <item>VEDRAN MASNEC, OIB 42016401599, Lojenov prilaz 4, 10000 Zagreb punomoćnik sudionika u postupku VEDRAN MASNEC jednostavno društvo s ograničenom odgovornošću za trgovinu</item>
    </derivirana_varijabla>
  </DomainObject.Predmet.OstaliListFormatedWithAdressOIB>
  <DomainObject.Predmet.OstaliListNazivFormated>
    <izvorni_sadrzaj>
      <item>VEDRAN MASNEC</item>
    </izvorni_sadrzaj>
    <derivirana_varijabla naziv="DomainObject.Predmet.OstaliListNazivFormated_1">
      <item>VEDRAN MASNEC</item>
    </derivirana_varijabla>
  </DomainObject.Predmet.OstaliListNazivFormated>
  <DomainObject.Predmet.OstaliListNazivFormatedOIB>
    <izvorni_sadrzaj>
      <item>VEDRAN MASNEC, OIB 42016401599</item>
    </izvorni_sadrzaj>
    <derivirana_varijabla naziv="DomainObject.Predmet.OstaliListNazivFormatedOIB_1">
      <item>VEDRAN MASNEC, OIB 42016401599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 MASNEC jednostavno društvo s ograničenom odgovornošću za trgovinu</izvorni_sadrzaj>
    <derivirana_varijabla naziv="DomainObject.Predmet.ProtustrankaIDrugi_1">VEDRAN MASNEC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VEDRAN MASNEC jednostavno društvo s ograničenom odgovornošću za trgovinu, OIB 57041456310, Octenjačka ulica 18, 10310 Trebovec</izvorni_sadrzaj>
    <derivirana_varijabla naziv="DomainObject.Predmet.ProtustrankaIDrugiAdressOIB_1">VEDRAN MASNEC jednostavno društvo s ograničenom odgovornošću za trgovinu, OIB 57041456310, Octenjačka ulica 18, 10310 Trebovec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VEDRAN MASNEC jednostavno društvo s ograničenom odgovornošću za trgovinu</item>
      <item>VEDRAN MASNEC</item>
    </izvorni_sadrzaj>
    <derivirana_varijabla naziv="DomainObject.Predmet.SudioniciListNaziv_1">
      <item>FINA Regionalni centar Zagreb</item>
      <item>VEDRAN MASNEC jednostavno društvo s ograničenom odgovornošću za trgovinu</item>
      <item>VEDRAN MASNEC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VEDRAN MASNEC jednostavno društvo s ograničenom odgovornošću za trgovinu, OIB 57041456310, Octenjačka ulica 18,10310 Trebovec</item>
      <item>VEDRAN MASNEC, OIB 42016401599, Lojenov prilaz 4,10000 Zagreb</item>
    </izvorni_sadrzaj>
    <derivirana_varijabla naziv="DomainObject.Predmet.SudioniciListAdressOIB_1">
      <item>FINA Regionalni centar Zagreb, OIB 85821130368, Trg svibanjskih žrtava 1995. br. 1,10000 Zagreb</item>
      <item>VEDRAN MASNEC jednostavno društvo s ograničenom odgovornošću za trgovinu, OIB 57041456310, Octenjačka ulica 18,10310 Trebovec</item>
      <item>VEDRAN MASNEC, OIB 42016401599, Lojenov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57041456310</item>
      <item>, OIB 42016401599</item>
    </izvorni_sadrzaj>
    <derivirana_varijabla naziv="DomainObject.Predmet.SudioniciListNazivOIB_1">
      <item>, OIB 85821130368</item>
      <item>, OIB 57041456310</item>
      <item>, OIB 42016401599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66AC5-44CE-42D4-8C6B-11420E4B7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2064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2017-04-28T08:12:00Z</dcterms:created>
  <dc:creator>Vesna Fundurulić Perišin</dc:creator>
  <cp:lastModifiedBy>Zlatka Plivelić</cp:lastModifiedBy>
  <cp:lastPrinted>2017-04-28T08:12:00Z</cp:lastPrinted>
  <dcterms:modified xmlns:xsi="http://www.w3.org/2001/XMLSchema-instance" xsi:type="dcterms:W3CDTF">2017-05-02T09:40:00Z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