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fcd0" w14:paraId="a78fcd0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304BAB">
        <w:t xml:space="preserve">6 </w:t>
      </w:r>
      <w:r>
        <w:t>St-</w:t>
      </w:r>
      <w:r w:rsidR="001F012E">
        <w:t>952/18-13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F012E">
        <w:rPr>
          <w:b/>
        </w:rPr>
        <w:t xml:space="preserve">FRAXINUS j.d.o.o. za proizvodnju i trgovinu, MBS: 030152697, OIB: 10327389785, Valpovo, </w:t>
      </w:r>
      <w:proofErr w:type="spellStart"/>
      <w:r w:rsidR="001F012E">
        <w:rPr>
          <w:b/>
        </w:rPr>
        <w:t>Dobriše</w:t>
      </w:r>
      <w:proofErr w:type="spellEnd"/>
      <w:r w:rsidR="001F012E">
        <w:rPr>
          <w:b/>
        </w:rPr>
        <w:t xml:space="preserve"> Cesarića 52</w:t>
      </w:r>
      <w:r w:rsidR="006139EC">
        <w:t xml:space="preserve">, </w:t>
      </w:r>
      <w:r w:rsidR="003B4C28">
        <w:t xml:space="preserve">dana </w:t>
      </w:r>
      <w:r w:rsidR="001F012E">
        <w:t>27</w:t>
      </w:r>
      <w:r w:rsidR="00AD0142">
        <w:t>. rujna</w:t>
      </w:r>
      <w:r w:rsidR="00AA2930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B15CA8" w:rsidR="00857D02">
      <w:pPr>
        <w:pStyle w:val="Tijeloteksta"/>
        <w:tabs>
          <w:tab w:pos="3315" w:val="left"/>
          <w:tab w:pos="5265" w:val="left"/>
          <w:tab w:pos="5655" w:val="left"/>
        </w:tabs>
      </w:pPr>
      <w:r>
        <w:tab/>
      </w:r>
      <w:r w:rsidR="009650C6">
        <w:tab/>
      </w:r>
      <w:r w:rsidR="00B15CA8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AA293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1F012E">
        <w:rPr>
          <w:b/>
        </w:rPr>
        <w:t xml:space="preserve">FRAXINUS j.d.o.o. za proizvodnju i trgovinu, MBS: 030152697, OIB: 10327389785, Valpovo, </w:t>
      </w:r>
      <w:proofErr w:type="spellStart"/>
      <w:r w:rsidR="001F012E">
        <w:rPr>
          <w:b/>
        </w:rPr>
        <w:t>Dobriše</w:t>
      </w:r>
      <w:proofErr w:type="spellEnd"/>
      <w:r w:rsidR="001F012E">
        <w:rPr>
          <w:b/>
        </w:rPr>
        <w:t xml:space="preserve"> Cesarića 52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F012E">
        <w:rPr>
          <w:b/>
        </w:rPr>
        <w:t>952</w:t>
      </w:r>
      <w:r w:rsidR="00AD0142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F012E">
        <w:rPr>
          <w:b/>
        </w:rPr>
        <w:t>13.000,00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</w:p>
    <w:p w:rsidRDefault="001F012E" w:rsidP="001F012E" w:rsidR="001F012E">
      <w:pPr>
        <w:pStyle w:val="Odlomakpopisa"/>
        <w:ind w:left="705"/>
        <w:jc w:val="both"/>
      </w:pPr>
    </w:p>
    <w:p w:rsidRDefault="001F012E" w:rsidP="001F012E" w:rsidR="001F012E">
      <w:pPr>
        <w:pStyle w:val="Odlomakpopisa"/>
        <w:tabs>
          <w:tab w:pos="7890" w:val="left"/>
        </w:tabs>
        <w:ind w:left="1410"/>
        <w:jc w:val="both"/>
      </w:pPr>
      <w:r>
        <w:t>- otvaranje žiro računa                                                                       200,00</w:t>
      </w:r>
      <w:r>
        <w:tab/>
      </w:r>
    </w:p>
    <w:p w:rsidRDefault="001F012E" w:rsidP="001F012E" w:rsidR="001F012E">
      <w:pPr>
        <w:pStyle w:val="Odlomakpopisa"/>
        <w:ind w:left="1410"/>
        <w:jc w:val="both"/>
      </w:pPr>
      <w:r>
        <w:t>- izradu žiga,                                                                                       200,00</w:t>
      </w:r>
    </w:p>
    <w:p w:rsidRDefault="001F012E" w:rsidP="001F012E" w:rsidR="001F012E">
      <w:pPr>
        <w:pStyle w:val="Odlomakpopisa"/>
        <w:ind w:left="1410"/>
        <w:jc w:val="both"/>
      </w:pPr>
      <w:r>
        <w:t>- arhiviranje građe dužnika,                                                              2.000,00</w:t>
      </w:r>
    </w:p>
    <w:p w:rsidRDefault="001F012E" w:rsidP="001F012E" w:rsidR="001F012E">
      <w:pPr>
        <w:pStyle w:val="Odlomakpopisa"/>
        <w:ind w:left="1410"/>
        <w:jc w:val="both"/>
      </w:pPr>
      <w:r>
        <w:t>- nagradu i naknadu za rad stečajnom upravitelju,                           6.000,00</w:t>
      </w:r>
    </w:p>
    <w:p w:rsidRDefault="001F012E" w:rsidP="001F012E" w:rsidR="001F012E">
      <w:pPr>
        <w:pStyle w:val="Odlomakpopisa"/>
        <w:ind w:left="1410"/>
        <w:jc w:val="both"/>
      </w:pPr>
      <w:r>
        <w:t>-knjigovodstvene usluge,                                                                  3.600,00</w:t>
      </w:r>
    </w:p>
    <w:p w:rsidRDefault="001F012E" w:rsidP="001F012E" w:rsidR="001F012E">
      <w:pPr>
        <w:pStyle w:val="Odlomakpopisa"/>
        <w:ind w:left="1410"/>
        <w:jc w:val="both"/>
      </w:pPr>
      <w:r>
        <w:t>-uredski materijal                                                                                 600,00</w:t>
      </w:r>
    </w:p>
    <w:p w:rsidRDefault="001F012E" w:rsidP="001F012E" w:rsidR="001F012E">
      <w:pPr>
        <w:ind w:firstLine="3" w:left="1407"/>
        <w:jc w:val="both"/>
      </w:pPr>
      <w:r>
        <w:t xml:space="preserve">- i </w:t>
      </w:r>
      <w:proofErr w:type="spellStart"/>
      <w:r>
        <w:t>dr.troškovi</w:t>
      </w:r>
      <w:proofErr w:type="spellEnd"/>
      <w:r>
        <w:t xml:space="preserve">                                                                                        400,00  </w:t>
      </w:r>
    </w:p>
    <w:p w:rsidRDefault="00B15CA8" w:rsidP="00B15CA8" w:rsidR="00B15CA8">
      <w:pPr>
        <w:pStyle w:val="Odlomakpopisa"/>
        <w:ind w:left="705"/>
        <w:jc w:val="both"/>
      </w:pPr>
    </w:p>
    <w:p w:rsidRDefault="00B15CA8" w:rsidP="00B15CA8" w:rsidR="00B15CA8">
      <w:pPr>
        <w:pStyle w:val="Odlomakpopisa"/>
        <w:ind w:left="705"/>
        <w:jc w:val="both"/>
      </w:pPr>
    </w:p>
    <w:p w:rsidRDefault="009B61F0" w:rsidP="00AA2930" w:rsidR="00BB2037">
      <w:pPr>
        <w:pStyle w:val="Odlomakpopisa"/>
        <w:ind w:left="705"/>
        <w:jc w:val="both"/>
      </w:pPr>
      <w:r>
        <w:t>te da u istom roku potvrdu o uplati dostave u sudski spis.</w:t>
      </w:r>
    </w:p>
    <w:p w:rsidRDefault="00AA2930" w:rsidP="00AA2930" w:rsidR="00AA2930">
      <w:pPr>
        <w:pStyle w:val="Odlomakpopisa"/>
        <w:ind w:left="705"/>
        <w:jc w:val="both"/>
      </w:pPr>
    </w:p>
    <w:p w:rsidRDefault="009B61F0" w:rsidP="00B15CA8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7D15B9" w:rsidP="00B15CA8" w:rsidR="007D15B9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AD0142" w:rsidP="00B15CA8" w:rsidR="00AD0142">
      <w:pPr>
        <w:pStyle w:val="Odlomakpopisa"/>
        <w:ind w:firstLine="705" w:left="0"/>
        <w:jc w:val="both"/>
      </w:pPr>
    </w:p>
    <w:p w:rsidRDefault="00AD0142" w:rsidP="00B15CA8" w:rsidR="00AD0142">
      <w:pPr>
        <w:pStyle w:val="Odlomakpopisa"/>
        <w:ind w:firstLine="705" w:left="0"/>
        <w:jc w:val="both"/>
      </w:pPr>
    </w:p>
    <w:p w:rsidRDefault="001F012E" w:rsidP="001F012E" w:rsidR="001F012E">
      <w:pPr>
        <w:jc w:val="right"/>
      </w:pPr>
      <w:r>
        <w:lastRenderedPageBreak/>
        <w:t>Broj: 6 St-952/18-13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B15CA8">
      <w:pPr>
        <w:jc w:val="center"/>
      </w:pPr>
      <w:r w:rsidRPr="00B15CA8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1F012E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F012E">
        <w:t>30. svibnja</w:t>
      </w:r>
      <w:r w:rsidR="00AD0142">
        <w:t xml:space="preserve"> 2018</w:t>
      </w:r>
      <w:r w:rsidR="006D52C1">
        <w:t>. g.</w:t>
      </w:r>
      <w:r w:rsidRPr="00DD2365">
        <w:t xml:space="preserve"> prijedlog za otvaranje stečajnog postupka nad dužnikom </w:t>
      </w:r>
      <w:r w:rsidR="001F012E">
        <w:rPr>
          <w:b/>
        </w:rPr>
        <w:t xml:space="preserve">FRAXINUS j.d.o.o. za proizvodnju i trgovinu, MBS: 030152697, OIB: 10327389785, Valpovo, </w:t>
      </w:r>
      <w:proofErr w:type="spellStart"/>
      <w:r w:rsidR="001F012E">
        <w:rPr>
          <w:b/>
        </w:rPr>
        <w:t>Dobriše</w:t>
      </w:r>
      <w:proofErr w:type="spellEnd"/>
      <w:r w:rsidR="001F012E">
        <w:rPr>
          <w:b/>
        </w:rPr>
        <w:t xml:space="preserve"> Cesarića 52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B15CA8">
        <w:t xml:space="preserve">6 </w:t>
      </w:r>
      <w:r>
        <w:t>St-</w:t>
      </w:r>
      <w:r w:rsidR="001F012E">
        <w:t>952/18-9</w:t>
      </w:r>
      <w:r w:rsidR="00AD0142">
        <w:t xml:space="preserve"> od </w:t>
      </w:r>
      <w:r w:rsidR="001F012E">
        <w:t>2. srpnja</w:t>
      </w:r>
      <w:r w:rsidR="00B15CA8">
        <w:t xml:space="preserve"> 2018</w:t>
      </w:r>
      <w:r>
        <w:t xml:space="preserve">. g., koje je usmeno iznio na ročištu održanom dana </w:t>
      </w:r>
      <w:r w:rsidR="001F012E">
        <w:t>26</w:t>
      </w:r>
      <w:r w:rsidR="00AD0142">
        <w:t>. rujna</w:t>
      </w:r>
      <w:r w:rsidR="00AA2930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D0142">
        <w:t>13.000,00</w:t>
      </w:r>
      <w:r w:rsidR="006D52C1">
        <w:t xml:space="preserve"> </w:t>
      </w:r>
      <w:r w:rsidR="00AA2930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F012E">
        <w:t>27</w:t>
      </w:r>
      <w:r w:rsidR="00AD0142">
        <w:t xml:space="preserve">. rujna </w:t>
      </w:r>
      <w:r w:rsidR="00AA2930">
        <w:t>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F012E">
        <w:t>22.10.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839" w:rsidR="000F4839">
      <w:r>
        <w:separator/>
      </w:r>
    </w:p>
  </w:endnote>
  <w:endnote w:id="0" w:type="continuationSeparator">
    <w:p w:rsidRDefault="000F4839" w:rsidR="000F4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839" w:rsidR="000F4839">
      <w:r>
        <w:separator/>
      </w:r>
    </w:p>
  </w:footnote>
  <w:footnote w:id="0" w:type="continuationSeparator">
    <w:p w:rsidRDefault="000F4839" w:rsidR="000F4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2FA9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4839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F012E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4BAB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C5DA3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2FA9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15B9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0ABB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77C77"/>
    <w:rsid w:val="00A81489"/>
    <w:rsid w:val="00A91ED3"/>
    <w:rsid w:val="00AA2930"/>
    <w:rsid w:val="00AA791A"/>
    <w:rsid w:val="00AB37DA"/>
    <w:rsid w:val="00AB56F9"/>
    <w:rsid w:val="00AD0142"/>
    <w:rsid w:val="00AD24AA"/>
    <w:rsid w:val="00AD4A65"/>
    <w:rsid w:val="00B11D59"/>
    <w:rsid w:val="00B15CA8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3D62"/>
    <w:rsid w:val="00DD6D10"/>
    <w:rsid w:val="00DE3087"/>
    <w:rsid w:val="00DE58F9"/>
    <w:rsid w:val="00DF3323"/>
    <w:rsid w:val="00E1321F"/>
    <w:rsid w:val="00E33E37"/>
    <w:rsid w:val="00E430E2"/>
    <w:rsid w:val="00E55AA4"/>
    <w:rsid w:val="00E61529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2F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2F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F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53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St-952/2018</izvorni_sadrzaj>
    <derivirana_varijabla naziv="DomainObject.Predmet.OznakaBroj_1">St-952/2018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FRAXINUS j.d.o.o. za proizvodnju i trgovinu</izvorni_sadrzaj>
    <derivirana_varijabla naziv="DomainObject.Predmet.ProtustrankaFormated_1">  FRAXINUS j.d.o.o. za proizvodnju i trgovinu</derivirana_varijabla>
  </DomainObject.Predmet.ProtustrankaFormated>
  <DomainObject.Predmet.ProtustrankaFormatedOIB>
    <izvorni_sadrzaj>  FRAXINUS j.d.o.o. za proizvodnju i trgovinu, OIB 10327389785</izvorni_sadrzaj>
    <derivirana_varijabla naziv="DomainObject.Predmet.ProtustrankaFormatedOIB_1">  FRAXINUS j.d.o.o. za proizvodnju i trgovinu, OIB 10327389785</derivirana_varijabla>
  </DomainObject.Predmet.ProtustrankaFormatedOIB>
  <DomainObject.Predmet.ProtustrankaFormatedWithAdress>
    <izvorni_sadrzaj> FRAXINUS j.d.o.o. za proizvodnju i trgovinu, Dobriše Cesarića 52, 31550 Valpovo</izvorni_sadrzaj>
    <derivirana_varijabla naziv="DomainObject.Predmet.ProtustrankaFormatedWithAdress_1"> FRAXINUS j.d.o.o. za proizvodnju i trgovinu, Dobriše Cesarića 52, 31550 Valpovo</derivirana_varijabla>
  </DomainObject.Predmet.ProtustrankaFormatedWithAdress>
  <DomainObject.Predmet.ProtustrankaFormatedWithAdressOIB>
    <izvorni_sadrzaj> FRAXINUS j.d.o.o. za proizvodnju i trgovinu, OIB 10327389785, Dobriše Cesarića 52, 31550 Valpovo</izvorni_sadrzaj>
    <derivirana_varijabla naziv="DomainObject.Predmet.ProtustrankaFormatedWithAdressOIB_1"> FRAXINUS j.d.o.o. za proizvodnju i trgovinu, OIB 10327389785, Dobriše Cesarića 52, 31550 Valpovo</derivirana_varijabla>
  </DomainObject.Predmet.ProtustrankaFormatedWithAdressOIB>
  <DomainObject.Predmet.ProtustrankaWithAdress>
    <izvorni_sadrzaj>FRAXINUS j.d.o.o. za proizvodnju i trgovinu Dobriše Cesarića 52, 31550 Valpovo</izvorni_sadrzaj>
    <derivirana_varijabla naziv="DomainObject.Predmet.ProtustrankaWithAdress_1">FRAXINUS j.d.o.o. za proizvodnju i trgovinu Dobriše Cesarića 52, 31550 Valpovo</derivirana_varijabla>
  </DomainObject.Predmet.ProtustrankaWithAdress>
  <DomainObject.Predmet.ProtustrankaWithAdressOIB>
    <izvorni_sadrzaj>FRAXINUS j.d.o.o. za proizvodnju i trgovinu, OIB 10327389785, Dobriše Cesarića 52, 31550 Valpovo</izvorni_sadrzaj>
    <derivirana_varijabla naziv="DomainObject.Predmet.ProtustrankaWithAdressOIB_1">FRAXINUS j.d.o.o. za proizvodnju i trgovinu, OIB 10327389785, Dobriše Cesarića 52, 31550 Valpovo</derivirana_varijabla>
  </DomainObject.Predmet.ProtustrankaWithAdressOIB>
  <DomainObject.Predmet.ProtustrankaNazivFormated>
    <izvorni_sadrzaj>FRAXINUS j.d.o.o. za proizvodnju i trgovinu</izvorni_sadrzaj>
    <derivirana_varijabla naziv="DomainObject.Predmet.ProtustrankaNazivFormated_1">FRAXINUS j.d.o.o. za proizvodnju i trgovinu</derivirana_varijabla>
  </DomainObject.Predmet.ProtustrankaNazivFormated>
  <DomainObject.Predmet.ProtustrankaNazivFormatedOIB>
    <izvorni_sadrzaj>FRAXINUS j.d.o.o. za proizvodnju i trgovinu, OIB 10327389785</izvorni_sadrzaj>
    <derivirana_varijabla naziv="DomainObject.Predmet.ProtustrankaNazivFormatedOIB_1">FRAXINUS j.d.o.o. za proizvodnju i trgovinu, OIB 10327389785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FRAXINUS j.d.o.o. za proizvodnju i trgovinu</item>
    </izvorni_sadrzaj>
    <derivirana_varijabla naziv="DomainObject.Predmet.ProtuStrankaListFormated_1">
      <item>FRAXINUS j.d.o.o. za proizvodnju i trgovinu</item>
    </derivirana_varijabla>
  </DomainObject.Predmet.ProtuStrankaListFormated>
  <DomainObject.Predmet.ProtuStrankaListFormatedOIB>
    <izvorni_sadrzaj>
      <item>FRAXINUS j.d.o.o. za proizvodnju i trgovinu, OIB 10327389785</item>
    </izvorni_sadrzaj>
    <derivirana_varijabla naziv="DomainObject.Predmet.ProtuStrankaListFormatedOIB_1">
      <item>FRAXINUS j.d.o.o. za proizvodnju i trgovinu, OIB 10327389785</item>
    </derivirana_varijabla>
  </DomainObject.Predmet.ProtuStrankaListFormatedOIB>
  <DomainObject.Predmet.ProtuStrankaListFormatedWithAdress>
    <izvorni_sadrzaj>
      <item>FRAXINUS j.d.o.o. za proizvodnju i trgovinu, Dobriše Cesarića 52, 31550 Valpovo</item>
    </izvorni_sadrzaj>
    <derivirana_varijabla naziv="DomainObject.Predmet.ProtuStrankaListFormatedWithAdress_1">
      <item>FRAXINUS j.d.o.o. za proizvodnju i trgovinu, Dobriše Cesarića 52, 31550 Valpovo</item>
    </derivirana_varijabla>
  </DomainObject.Predmet.ProtuStrankaListFormatedWithAdress>
  <DomainObject.Predmet.ProtuStrankaListFormatedWithAdressOIB>
    <izvorni_sadrzaj>
      <item>FRAXINUS j.d.o.o. za proizvodnju i trgovinu, OIB 10327389785, Dobriše Cesarića 52, 31550 Valpovo</item>
    </izvorni_sadrzaj>
    <derivirana_varijabla naziv="DomainObject.Predmet.ProtuStrankaListFormatedWithAdressOIB_1">
      <item>FRAXINUS j.d.o.o. za proizvodnju i trgovinu, OIB 10327389785, Dobriše Cesarića 52, 31550 Valpovo</item>
    </derivirana_varijabla>
  </DomainObject.Predmet.ProtuStrankaListFormatedWithAdressOIB>
  <DomainObject.Predmet.ProtuStrankaListNazivFormated>
    <izvorni_sadrzaj>
      <item>FRAXINUS j.d.o.o. za proizvodnju i trgovinu</item>
    </izvorni_sadrzaj>
    <derivirana_varijabla naziv="DomainObject.Predmet.ProtuStrankaListNazivFormated_1">
      <item>FRAXINUS j.d.o.o. za proizvodnju i trgovinu</item>
    </derivirana_varijabla>
  </DomainObject.Predmet.ProtuStrankaListNazivFormated>
  <DomainObject.Predmet.ProtuStrankaListNazivFormatedOIB>
    <izvorni_sadrzaj>
      <item>FRAXINUS j.d.o.o. za proizvodnju i trgovinu, OIB 10327389785</item>
    </izvorni_sadrzaj>
    <derivirana_varijabla naziv="DomainObject.Predmet.ProtuStrankaListNazivFormatedOIB_1">
      <item>FRAXINUS j.d.o.o. za proizvodnju i trgovinu, OIB 10327389785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FRAXINUS j.d.o.o. za proizvodnju i trgovinu</izvorni_sadrzaj>
    <derivirana_varijabla naziv="DomainObject.Predmet.ProtustrankaIDrugi_1">FRAXINUS j.d.o.o. za proizvodnju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FRAXINUS j.d.o.o. za proizvodnju i trgovinu, OIB 10327389785, Dobriše Cesarića 52, 31550 Valpovo</izvorni_sadrzaj>
    <derivirana_varijabla naziv="DomainObject.Predmet.ProtustrankaIDrugiAdressOIB_1">FRAXINUS j.d.o.o. za proizvodnju i trgovinu, OIB 10327389785, Dobriše Cesarića 52,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FRAXINUS j.d.o.o. za proizvodnju i trgovinu</item>
      <item>RH MF PODRUČNI URED OSIJEK</item>
    </izvorni_sadrzaj>
    <derivirana_varijabla naziv="DomainObject.Predmet.SudioniciListNaziv_1">
      <item>FRAXINUS j.d.o.o. za proizvodnju i trgovinu</item>
      <item>RH MF PODRUČNI URED OSIJEK</item>
    </derivirana_varijabla>
  </DomainObject.Predmet.SudioniciListNaziv>
  <DomainObject.Predmet.SudioniciListAdressOIB>
    <izvorni_sadrzaj>
      <item>FRAXINUS j.d.o.o. za proizvodnju i trgovinu, OIB 10327389785, Dobriše Cesarića 52,31550 Valpovo</item>
      <item>RH MF PODRUČNI URED OSIJEK, OIB 18683136487</item>
    </izvorni_sadrzaj>
    <derivirana_varijabla naziv="DomainObject.Predmet.SudioniciListAdressOIB_1">
      <item>FRAXINUS j.d.o.o. za proizvodnju i trgovinu, OIB 10327389785, Dobriše Cesarića 52,31550 Valpovo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10327389785</item>
      <item>, OIB 18683136487</item>
    </izvorni_sadrzaj>
    <derivirana_varijabla naziv="DomainObject.Predmet.SudioniciListNazivOIB_1">
      <item>, OIB 10327389785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5CE2BB-D3AF-454D-893B-51821175A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2489</properties:Characters>
  <properties:Lines>113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2018-09-19T12:28:00Z</dcterms:created>
  <dc:creator>hermanj</dc:creator>
  <cp:lastModifiedBy>Danijela Sekulić</cp:lastModifiedBy>
  <cp:lastPrinted>2018-09-27T07:31:00Z</cp:lastPrinted>
  <dcterms:modified xmlns:xsi="http://www.w3.org/2001/XMLSchema-instance" xsi:type="dcterms:W3CDTF">2018-09-27T07:31:00Z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