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9707" w14:paraId="ca4970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05241">
        <w:t>145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605241">
        <w:t>MONZA j.d.o.o., OIB: 56289962378, MBS: 080857197, Zagreb, Remetinečki gaj 22D</w:t>
      </w:r>
      <w:r w:rsidR="00691F15">
        <w:t>,</w:t>
      </w:r>
      <w:r w:rsidR="002F01CE">
        <w:t xml:space="preserve"> temeljem članka 430. Stečajnog zakona („Narodne novine“ 71/15), dana </w:t>
      </w:r>
      <w:r w:rsidR="0020613A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05241">
        <w:t>MONZA j.d.o.o., OIB: 56289962378, MBS: 080857197, Zagreb, Remetinečki gaj 22D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605241">
        <w:t>MONZA j.d.o.o., OIB: 56289962378, MBS: 080857197, Zagreb, Remetinečki gaj 22D</w:t>
      </w:r>
      <w:r w:rsidR="00691F15">
        <w:t>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605241">
        <w:t>4</w:t>
      </w:r>
      <w:r w:rsidR="00691F15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05241">
        <w:t>2478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05241">
        <w:t>MONZA j.d.o.o., OIB: 56289962378, MBS: 080857197, Zagreb, Remetinečki gaj 22D</w:t>
      </w:r>
      <w:r w:rsidR="00691F1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91F15">
        <w:t>1</w:t>
      </w:r>
      <w:r w:rsidR="00605241">
        <w:t>2</w:t>
      </w:r>
      <w:r w:rsidR="00691F15">
        <w:t>.</w:t>
      </w:r>
      <w:r w:rsidR="002F01CE">
        <w:t xml:space="preserve">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91F15">
        <w:t>14</w:t>
      </w:r>
      <w:r w:rsidR="00605241">
        <w:t>5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05241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605241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413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91F15">
      <w:t>1</w:t>
    </w:r>
    <w:r w:rsidR="00605241">
      <w:t>45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613A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05241"/>
    <w:rsid w:val="00616C8E"/>
    <w:rsid w:val="00657E40"/>
    <w:rsid w:val="00662F2C"/>
    <w:rsid w:val="00686F9E"/>
    <w:rsid w:val="00690406"/>
    <w:rsid w:val="00691F15"/>
    <w:rsid w:val="006A4135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41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41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1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1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41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41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1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1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MONZA jednostavno društvo s ograničenom odgovornošću za usluge</izvorni_sadrzaj>
    <derivirana_varijabla naziv="DomainObject.Predmet.ProtustrankaFormated_1">  MONZA jednostavno društvo s ograničenom odgovornošću za usluge</derivirana_varijabla>
  </DomainObject.Predmet.ProtustrankaFormated>
  <DomainObject.Predmet.ProtustrankaFormatedOIB>
    <izvorni_sadrzaj>  MONZA jednostavno društvo s ograničenom odgovornošću za usluge, OIB 56289962378</izvorni_sadrzaj>
    <derivirana_varijabla naziv="DomainObject.Predmet.ProtustrankaFormatedOIB_1">  MONZA jednostavno društvo s ograničenom odgovornošću za usluge, OIB 56289962378</derivirana_varijabla>
  </DomainObject.Predmet.ProtustrankaFormatedOIB>
  <DomainObject.Predmet.ProtustrankaFormatedWithAdress>
    <izvorni_sadrzaj> MONZA jednostavno društvo s ograničenom odgovornošću za usluge, Remetinečki Gaj 22/d, 10000 Zagreb</izvorni_sadrzaj>
    <derivirana_varijabla naziv="DomainObject.Predmet.ProtustrankaFormatedWithAdress_1"> MONZA jednostavno društvo s ograničenom odgovornošću za usluge, Remetinečki Gaj 22/d, 10000 Zagreb</derivirana_varijabla>
  </DomainObject.Predmet.ProtustrankaFormatedWithAdress>
  <DomainObject.Predmet.ProtustrankaFormatedWithAdressOIB>
    <izvorni_sadrzaj> MONZA jednostavno društvo s ograničenom odgovornošću za usluge, OIB 56289962378, Remetinečki Gaj 22/d, 10000 Zagreb</izvorni_sadrzaj>
    <derivirana_varijabla naziv="DomainObject.Predmet.ProtustrankaFormatedWithAdressOIB_1"> MONZA jednostavno društvo s ograničenom odgovornošću za usluge, OIB 56289962378, Remetinečki Gaj 22/d, 10000 Zagreb</derivirana_varijabla>
  </DomainObject.Predmet.ProtustrankaFormatedWithAdressOIB>
  <DomainObject.Predmet.ProtustrankaWithAdress>
    <izvorni_sadrzaj>MONZA jednostavno društvo s ograničenom odgovornošću za usluge Remetinečki Gaj 22/d, 10000 Zagreb</izvorni_sadrzaj>
    <derivirana_varijabla naziv="DomainObject.Predmet.ProtustrankaWithAdress_1">MONZA jednostavno društvo s ograničenom odgovornošću za usluge Remetinečki Gaj 22/d, 10000 Zagreb</derivirana_varijabla>
  </DomainObject.Predmet.ProtustrankaWithAdress>
  <DomainObject.Predmet.ProtustrankaWithAdressOIB>
    <izvorni_sadrzaj>MONZA jednostavno društvo s ograničenom odgovornošću za usluge, OIB 56289962378, Remetinečki Gaj 22/d, 10000 Zagreb</izvorni_sadrzaj>
    <derivirana_varijabla naziv="DomainObject.Predmet.ProtustrankaWithAdressOIB_1">MONZA jednostavno društvo s ograničenom odgovornošću za usluge, OIB 56289962378, Remetinečki Gaj 22/d, 10000 Zagreb</derivirana_varijabla>
  </DomainObject.Predmet.ProtustrankaWithAdressOIB>
  <DomainObject.Predmet.ProtustrankaNazivFormated>
    <izvorni_sadrzaj>MONZA jednostavno društvo s ograničenom odgovornošću za usluge</izvorni_sadrzaj>
    <derivirana_varijabla naziv="DomainObject.Predmet.ProtustrankaNazivFormated_1">MONZA jednostavno društvo s ograničenom odgovornošću za usluge</derivirana_varijabla>
  </DomainObject.Predmet.ProtustrankaNazivFormated>
  <DomainObject.Predmet.ProtustrankaNazivFormatedOIB>
    <izvorni_sadrzaj>MONZA jednostavno društvo s ograničenom odgovornošću za usluge, OIB 56289962378</izvorni_sadrzaj>
    <derivirana_varijabla naziv="DomainObject.Predmet.ProtustrankaNazivFormatedOIB_1">MONZA jednostavno društvo s ograničenom odgovornošću za usluge,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MONZA jednostavno društvo s ograničenom odgovornošću za usluge</item>
    </izvorni_sadrzaj>
    <derivirana_varijabla naziv="DomainObject.Predmet.ProtuStrankaListFormated_1">
      <item>MONZA jednostavno društvo s ograničenom odgovornošću za usluge</item>
    </derivirana_varijabla>
  </DomainObject.Predmet.ProtuStrankaListFormated>
  <DomainObject.Predmet.ProtuStrankaListFormatedOIB>
    <izvorni_sadrzaj>
      <item>MONZA jednostavno društvo s ograničenom odgovornošću za usluge, OIB 56289962378</item>
    </izvorni_sadrzaj>
    <derivirana_varijabla naziv="DomainObject.Predmet.ProtuStrankaListFormatedOIB_1">
      <item>MONZA jednostavno društvo s ograničenom odgovornošću za usluge, OIB 56289962378</item>
    </derivirana_varijabla>
  </DomainObject.Predmet.ProtuStrankaListFormatedOIB>
  <DomainObject.Predmet.ProtuStrankaListFormatedWithAdress>
    <izvorni_sadrzaj>
      <item>MONZA jednostavno društvo s ograničenom odgovornošću za usluge, Remetinečki Gaj 22/d, 10000 Zagreb</item>
    </izvorni_sadrzaj>
    <derivirana_varijabla naziv="DomainObject.Predmet.ProtuStrankaListFormatedWithAdress_1">
      <item>MONZA jednostavno društvo s ograničenom odgovornošću za usluge,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usluge, OIB 56289962378, Remetinečki Gaj 22/d, 10000 Zagreb</item>
    </izvorni_sadrzaj>
    <derivirana_varijabla naziv="DomainObject.Predmet.ProtuStrankaListFormatedWithAdressOIB_1">
      <item>MONZA jednostavno društvo s ograničenom odgovornošću za usluge,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</item>
    </izvorni_sadrzaj>
    <derivirana_varijabla naziv="DomainObject.Predmet.ProtuStrankaListNazivFormated_1">
      <item>MONZA jednostavno društvo s ograničenom odgovornošću za usluge</item>
    </derivirana_varijabla>
  </DomainObject.Predmet.ProtuStrankaListNazivFormated>
  <DomainObject.Predmet.ProtuStrankaListNazivFormatedOIB>
    <izvorni_sadrzaj>
      <item>MONZA jednostavno društvo s ograničenom odgovornošću za usluge, OIB 56289962378</item>
    </izvorni_sadrzaj>
    <derivirana_varijabla naziv="DomainObject.Predmet.ProtuStrankaListNazivFormatedOIB_1">
      <item>MONZA jednostavno društvo s ograničenom odgovornošću za usluge, OIB 56289962378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MONZA jednostavno društvo s ograničenom odgovornošću za usluge</izvorni_sadrzaj>
    <derivirana_varijabla naziv="DomainObject.Predmet.ProtustrankaIDrugi_1">MONZA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MONZA jednostavno društvo s ograničenom odgovornošću za usluge, OIB 56289962378, Remetinečki Gaj 22/d, 10000 Zagreb</izvorni_sadrzaj>
    <derivirana_varijabla naziv="DomainObject.Predmet.ProtustrankaIDrugiAdressOIB_1">MONZA jednostavno društvo s ograničenom odgovornošću za usluge,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</item>
      <item>FINA Regionalni centar Zagreb</item>
    </izvorni_sadrzaj>
    <derivirana_varijabla naziv="DomainObject.Predmet.SudioniciListNaziv_1">
      <item>MONZA jednostavno društvo s ograničenom odgovornošću za usluge</item>
      <item>FINA Regionalni centar Zagreb</item>
    </derivirana_varijabla>
  </DomainObject.Predmet.SudioniciListNaziv>
  <DomainObject.Predmet.SudioniciListAdressOIB>
    <izvorni_sadrzaj>
      <item>MONZA jednostavno društvo s ograničenom odgovornošću za usluge, OIB 56289962378, Remetinečki Gaj 22/d,10000 Zagreb</item>
      <item>FINA Regionalni centar Zagreb, OIB 85821130368, Trg svibanjskih žrtava 1995. br. 1,10000 Zagreb</item>
    </izvorni_sadrzaj>
    <derivirana_varijabla naziv="DomainObject.Predmet.SudioniciListAdressOIB_1">
      <item>MONZA jednostavno društvo s ograničenom odgovornošću za usluge, OIB 56289962378, Remetinečki Gaj 22/d,10000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</izvorni_sadrzaj>
    <derivirana_varijabla naziv="DomainObject.Predmet.SudioniciListNazivOIB_1">
      <item>, OIB 56289962378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2324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2016-09-05T09:37:00Z</dcterms:created>
  <dc:creator>korisnik</dc:creator>
  <cp:lastModifiedBy>Snježana Andrijanić</cp:lastModifiedBy>
  <cp:lastPrinted>2016-09-05T09:42:00Z</cp:lastPrinted>
  <dcterms:modified xmlns:xsi="http://www.w3.org/2001/XMLSchema-instance" xsi:type="dcterms:W3CDTF">2016-09-06T11:15:00Z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