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c0f6" w14:paraId="bc0c0f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</w:t>
      </w:r>
      <w:r w:rsidR="00AE491F">
        <w:t>602</w:t>
      </w:r>
      <w:r w:rsidR="00ED702A" w:rsidRPr="00777849">
        <w:t>/18</w:t>
      </w:r>
      <w:r w:rsidR="00084A15">
        <w:t>-10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AE491F" w:rsidP="00AE491F" w:rsidR="00AE491F">
      <w:pPr>
        <w:jc w:val="both"/>
      </w:pPr>
      <w:r w:rsidRPr="00AE491F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TOMA 87 LOGISTIKA j.d.o.o., OIB: 86761885315, Zagreb, </w:t>
      </w:r>
      <w:proofErr w:type="spellStart"/>
      <w:r w:rsidRPr="00AE491F">
        <w:t>Branjevinski</w:t>
      </w:r>
      <w:proofErr w:type="spellEnd"/>
      <w:r w:rsidRPr="00AE491F">
        <w:t xml:space="preserve"> put 8, 7. veljače 2019.</w:t>
      </w:r>
    </w:p>
    <w:p w:rsidRDefault="00AE491F" w:rsidP="00D47D35" w:rsidR="00AE491F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084A15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AE491F" w:rsidRPr="00AE491F">
        <w:t xml:space="preserve">TOMA 87 LOGISTIKA j.d.o.o., OIB: 86761885315, Zagreb, </w:t>
      </w:r>
      <w:proofErr w:type="spellStart"/>
      <w:r w:rsidR="00AE491F" w:rsidRPr="00AE491F">
        <w:t>Branjevinski</w:t>
      </w:r>
      <w:proofErr w:type="spellEnd"/>
      <w:r w:rsidR="00AE491F" w:rsidRPr="00AE491F">
        <w:t xml:space="preserve"> put 8, 7. veljače 2019.</w:t>
      </w:r>
      <w:r w:rsidR="00AE491F">
        <w:t xml:space="preserve">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AE491F">
        <w:t>9,45</w:t>
      </w:r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814F2C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proofErr w:type="spellStart"/>
      <w:r w:rsidR="00C061AE">
        <w:t>Raiffeisenbank</w:t>
      </w:r>
      <w:proofErr w:type="spellEnd"/>
      <w:r w:rsidR="00C061AE">
        <w:t xml:space="preserve">  </w:t>
      </w:r>
      <w:proofErr w:type="spellStart"/>
      <w:r w:rsidR="00C061AE">
        <w:t>Austria</w:t>
      </w:r>
      <w:proofErr w:type="spellEnd"/>
      <w:r w:rsidR="00C061AE">
        <w:t xml:space="preserve"> d.d. </w:t>
      </w:r>
    </w:p>
    <w:p w:rsidRDefault="00C061AE" w:rsidP="00685A5E" w:rsidR="00C061AE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7.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084A15">
        <w:t>, v.r.</w:t>
      </w:r>
    </w:p>
    <w:p w:rsidRDefault="00084A15" w:rsidP="00F213B6" w:rsidR="00084A15">
      <w:pPr>
        <w:pStyle w:val="Tijeloteksta"/>
        <w:ind w:firstLine="612" w:left="5760"/>
      </w:pPr>
    </w:p>
    <w:p w:rsidRDefault="00084A15" w:rsidR="00084A1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84A15" w:rsidR="00084A15">
      <w:r>
        <w:t>Nikolina Krunić</w:t>
      </w:r>
    </w:p>
    <w:p w:rsidRDefault="00084A15" w:rsidP="00F213B6" w:rsidR="00084A15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084A15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84A15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77849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AE491F"/>
    <w:rsid w:val="00B47261"/>
    <w:rsid w:val="00B639DE"/>
    <w:rsid w:val="00BF06ED"/>
    <w:rsid w:val="00BF0BBF"/>
    <w:rsid w:val="00C061AE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St-2602/2018-10</izvorni_sadrzaj>
    <derivirana_varijabla naziv="DomainObject.Oznaka_1">St-2602/2018-10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St-2602/2018</izvorni_sadrzaj>
    <derivirana_varijabla naziv="DomainObject.Predmet.OznakaBroj_1">St-2602/2018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87 LOGISTIKA j.d.o.o. za trgovinu i usluge</izvorni_sadrzaj>
    <derivirana_varijabla naziv="DomainObject.Predmet.ProtustrankaFormated_1">  TOMA 87 LOGISTIKA j.d.o.o. za trgovinu i usluge</derivirana_varijabla>
  </DomainObject.Predmet.ProtustrankaFormated>
  <DomainObject.Predmet.ProtustrankaFormatedOIB>
    <izvorni_sadrzaj>  TOMA 87 LOGISTIKA j.d.o.o. za trgovinu i usluge, OIB 86761885315</izvorni_sadrzaj>
    <derivirana_varijabla naziv="DomainObject.Predmet.ProtustrankaFormatedOIB_1">  TOMA 87 LOGISTIKA j.d.o.o. za trgovinu i usluge, OIB 86761885315</derivirana_varijabla>
  </DomainObject.Predmet.ProtustrankaFormatedOIB>
  <DomainObject.Predmet.ProtustrankaFormatedWithAdress>
    <izvorni_sadrzaj> TOMA 87 LOGISTIKA j.d.o.o. za trgovinu i usluge, Branjevinski put 8, 10000 Zagreb</izvorni_sadrzaj>
    <derivirana_varijabla naziv="DomainObject.Predmet.ProtustrankaFormatedWithAdress_1"> TOMA 87 LOGISTIKA j.d.o.o. za trgovinu i usluge, Branjevinski put 8, 10000 Zagreb</derivirana_varijabla>
  </DomainObject.Predmet.ProtustrankaFormatedWithAdress>
  <DomainObject.Predmet.ProtustrankaFormatedWithAdressOIB>
    <izvorni_sadrzaj> TOMA 87 LOGISTIKA j.d.o.o. za trgovinu i usluge, OIB 86761885315, Branjevinski put 8, 10000 Zagreb</izvorni_sadrzaj>
    <derivirana_varijabla naziv="DomainObject.Predmet.ProtustrankaFormatedWithAdressOIB_1"> TOMA 87 LOGISTIKA j.d.o.o. za trgovinu i usluge, OIB 86761885315, Branjevinski put 8, 10000 Zagreb</derivirana_varijabla>
  </DomainObject.Predmet.ProtustrankaFormatedWithAdressOIB>
  <DomainObject.Predmet.ProtustrankaWithAdress>
    <izvorni_sadrzaj>TOMA 87 LOGISTIKA j.d.o.o. za trgovinu i usluge Branjevinski put 8, 10000 Zagreb</izvorni_sadrzaj>
    <derivirana_varijabla naziv="DomainObject.Predmet.ProtustrankaWithAdress_1">TOMA 87 LOGISTIKA j.d.o.o. za trgovinu i usluge Branjevinski put 8, 10000 Zagreb</derivirana_varijabla>
  </DomainObject.Predmet.ProtustrankaWithAdress>
  <DomainObject.Predmet.ProtustrankaWithAdressOIB>
    <izvorni_sadrzaj>TOMA 87 LOGISTIKA j.d.o.o. za trgovinu i usluge, OIB 86761885315, Branjevinski put 8, 10000 Zagreb</izvorni_sadrzaj>
    <derivirana_varijabla naziv="DomainObject.Predmet.ProtustrankaWithAdressOIB_1">TOMA 87 LOGISTIKA j.d.o.o. za trgovinu i usluge, OIB 86761885315, Branjevinski put 8, 10000 Zagreb</derivirana_varijabla>
  </DomainObject.Predmet.ProtustrankaWithAdressOIB>
  <DomainObject.Predmet.ProtustrankaNazivFormated>
    <izvorni_sadrzaj>TOMA 87 LOGISTIKA j.d.o.o. za trgovinu i usluge</izvorni_sadrzaj>
    <derivirana_varijabla naziv="DomainObject.Predmet.ProtustrankaNazivFormated_1">TOMA 87 LOGISTIKA j.d.o.o. za trgovinu i usluge</derivirana_varijabla>
  </DomainObject.Predmet.ProtustrankaNazivFormated>
  <DomainObject.Predmet.ProtustrankaNazivFormatedOIB>
    <izvorni_sadrzaj>TOMA 87 LOGISTIKA j.d.o.o. za trgovinu i usluge, OIB 86761885315</izvorni_sadrzaj>
    <derivirana_varijabla naziv="DomainObject.Predmet.ProtustrankaNazivFormatedOIB_1">TOMA 87 LOGISTIKA j.d.o.o. za trgovinu i usluge, OIB 86761885315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 87 LOGISTIKA j.d.o.o. za trgovinu i usluge</item>
    </izvorni_sadrzaj>
    <derivirana_varijabla naziv="DomainObject.Predmet.ProtuStrankaListFormated_1">
      <item>TOMA 87 LOGISTIKA j.d.o.o. za trgovinu i usluge</item>
    </derivirana_varijabla>
  </DomainObject.Predmet.ProtuStrankaListFormated>
  <DomainObject.Predmet.ProtuStrankaListFormatedOIB>
    <izvorni_sadrzaj>
      <item>TOMA 87 LOGISTIKA j.d.o.o. za trgovinu i usluge, OIB 86761885315</item>
    </izvorni_sadrzaj>
    <derivirana_varijabla naziv="DomainObject.Predmet.ProtuStrankaListFormatedOIB_1">
      <item>TOMA 87 LOGISTIKA j.d.o.o. za trgovinu i usluge, OIB 86761885315</item>
    </derivirana_varijabla>
  </DomainObject.Predmet.ProtuStrankaListFormatedOIB>
  <DomainObject.Predmet.ProtuStrankaListFormatedWithAdress>
    <izvorni_sadrzaj>
      <item>TOMA 87 LOGISTIKA j.d.o.o. za trgovinu i usluge, Branjevinski put 8, 10000 Zagreb</item>
    </izvorni_sadrzaj>
    <derivirana_varijabla naziv="DomainObject.Predmet.ProtuStrankaListFormatedWithAdress_1">
      <item>TOMA 87 LOGISTIKA j.d.o.o. za trgovinu i usluge, Branjevinski put 8, 10000 Zagreb</item>
    </derivirana_varijabla>
  </DomainObject.Predmet.ProtuStrankaListFormatedWithAdress>
  <DomainObject.Predmet.ProtuStrankaListFormatedWithAdressOIB>
    <izvorni_sadrzaj>
      <item>TOMA 87 LOGISTIKA j.d.o.o. za trgovinu i usluge, OIB 86761885315, Branjevinski put 8, 10000 Zagreb</item>
    </izvorni_sadrzaj>
    <derivirana_varijabla naziv="DomainObject.Predmet.ProtuStrankaListFormatedWithAdressOIB_1">
      <item>TOMA 87 LOGISTIKA j.d.o.o. za trgovinu i usluge, OIB 86761885315, Branjevinski put 8, 10000 Zagreb</item>
    </derivirana_varijabla>
  </DomainObject.Predmet.ProtuStrankaListFormatedWithAdressOIB>
  <DomainObject.Predmet.ProtuStrankaListNazivFormated>
    <izvorni_sadrzaj>
      <item>TOMA 87 LOGISTIKA j.d.o.o. za trgovinu i usluge</item>
    </izvorni_sadrzaj>
    <derivirana_varijabla naziv="DomainObject.Predmet.ProtuStrankaListNazivFormated_1">
      <item>TOMA 87 LOGISTIKA j.d.o.o. za trgovinu i usluge</item>
    </derivirana_varijabla>
  </DomainObject.Predmet.ProtuStrankaListNazivFormated>
  <DomainObject.Predmet.ProtuStrankaListNazivFormatedOIB>
    <izvorni_sadrzaj>
      <item>TOMA 87 LOGISTIKA j.d.o.o. za trgovinu i usluge, OIB 86761885315</item>
    </izvorni_sadrzaj>
    <derivirana_varijabla naziv="DomainObject.Predmet.ProtuStrankaListNazivFormatedOIB_1">
      <item>TOMA 87 LOGISTIKA j.d.o.o. za trgovinu i usluge, OIB 86761885315</item>
    </derivirana_varijabla>
  </DomainObject.Predmet.ProtuStrankaListNazivFormatedOIB>
  <DomainObject.Predmet.OstaliListFormated>
    <izvorni_sadrzaj>
      <item>Raiffeisenbank Austria d.d.</item>
      <item>Tomislav Marojević</item>
    </izvorni_sadrzaj>
    <derivirana_varijabla naziv="DomainObject.Predmet.OstaliListFormated_1">
      <item>Raiffeisenbank Austria d.d.</item>
      <item>Tomislav Marojević</item>
    </derivirana_varijabla>
  </DomainObject.Predmet.OstaliListFormated>
  <DomainObject.Predmet.OstaliListFormatedOIB>
    <izvorni_sadrzaj>
      <item>Raiffeisenbank Austria d.d., OIB 53056966535</item>
      <item>Tomislav Marojević, OIB 06035874823</item>
    </izvorni_sadrzaj>
    <derivirana_varijabla naziv="DomainObject.Predmet.OstaliListFormatedOIB_1">
      <item>Raiffeisenbank Austria d.d., OIB 53056966535</item>
      <item>Tomislav Marojević, OIB 06035874823</item>
    </derivirana_varijabla>
  </DomainObject.Predmet.OstaliListFormatedOIB>
  <DomainObject.Predmet.OstaliListFormatedWithAdress>
    <izvorni_sadrzaj>
      <item>Raiffeisenbank Austria d.d., Magazinska cesta 69, 10000 Zagreb</item>
      <item>Tomislav Marojević, Čepinski odvojak 6, 10000 Zagreb</item>
    </izvorni_sadrzaj>
    <derivirana_varijabla naziv="DomainObject.Predmet.OstaliListFormatedWithAdress_1">
      <item>Raiffeisenbank Austria d.d., Magazinska cesta 69, 10000 Zagreb</item>
      <item>Tomislav Marojević, Čepinski odvojak 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Tomislav Marojević, OIB 06035874823, Čepinski odvojak 6, 10000 Zagreb</item>
    </izvorni_sadrzaj>
    <derivirana_varijabla naziv="DomainObject.Predmet.OstaliListFormatedWithAdressOIB_1">
      <item>Raiffeisenbank Austria d.d., OIB 53056966535, Magazinska cesta 69, 10000 Zagreb</item>
      <item>Tomislav Marojević, OIB 06035874823, Čepinski odvojak 6, 10000 Zagreb</item>
    </derivirana_varijabla>
  </DomainObject.Predmet.OstaliListFormatedWithAdressOIB>
  <DomainObject.Predmet.OstaliListNazivFormated>
    <izvorni_sadrzaj>
      <item>Raiffeisenbank Austria d.d.</item>
      <item>Tomislav Marojević</item>
    </izvorni_sadrzaj>
    <derivirana_varijabla naziv="DomainObject.Predmet.OstaliListNazivFormated_1">
      <item>Raiffeisenbank Austria d.d.</item>
      <item>Tomislav Marojević</item>
    </derivirana_varijabla>
  </DomainObject.Predmet.OstaliListNazivFormated>
  <DomainObject.Predmet.OstaliListNazivFormatedOIB>
    <izvorni_sadrzaj>
      <item>Raiffeisenbank Austria d.d., OIB 53056966535</item>
      <item>Tomislav Marojević, OIB 06035874823</item>
    </izvorni_sadrzaj>
    <derivirana_varijabla naziv="DomainObject.Predmet.OstaliListNazivFormatedOIB_1">
      <item>Raiffeisenbank Austria d.d., OIB 53056966535</item>
      <item>Tomislav Marojević, OIB 06035874823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St-2602/2018-10</izvorni_sadrzaj>
    <derivirana_varijabla naziv="DomainObject.PoslovniBrojDokumenta_1">St-2602/2018-10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 87 LOGISTIKA j.d.o.o. za trgovinu i usluge</izvorni_sadrzaj>
    <derivirana_varijabla naziv="DomainObject.Predmet.ProtustrankaIDrugi_1">TOMA 87 LOGISTIKA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 87 LOGISTIKA j.d.o.o. za trgovinu i usluge, OIB 86761885315, Branjevinski put 8, 10000 Zagreb</izvorni_sadrzaj>
    <derivirana_varijabla naziv="DomainObject.Predmet.ProtustrankaIDrugiAdressOIB_1">TOMA 87 LOGISTIKA j.d.o.o. za trgovinu i usluge, OIB 86761885315, Branjevinski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87 LOGISTIKA j.d.o.o. za trgovinu i usluge</item>
      <item>Raiffeisenbank Austria d.d.</item>
      <item>Tomislav Marojević</item>
    </izvorni_sadrzaj>
    <derivirana_varijabla naziv="DomainObject.Predmet.SudioniciListNaziv_1">
      <item>FINA Regionalni centar Zagreb</item>
      <item>TOMA 87 LOGISTIKA j.d.o.o. za trgovinu i usluge</item>
      <item>Raiffeisenbank Austria d.d.</item>
      <item>Tomislav Marojević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izvorni_sadrzaj>
    <derivirana_varijabla naziv="DomainObject.Predmet.SudioniciListAdressOIB_1"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86761885315</item>
      <item>, OIB 53056966535</item>
      <item>, OIB 06035874823</item>
    </izvorni_sadrzaj>
    <derivirana_varijabla naziv="DomainObject.Predmet.SudioniciListNazivOIB_1">
      <item>, OIB 85821130368</item>
      <item>, OIB 86761885315</item>
      <item>, OIB 53056966535</item>
      <item>, OIB 06035874823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St-2602/2018-11</izvorni_sadrzaj>
    <derivirana_varijabla naziv="DomainObject.PredzadnjaOdlukaIzPredmeta.Oznaka_1">St-2602/2018-11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955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2019-02-07T09:57:00Z</cp:lastPrinted>
  <dcterms:modified xmlns:xsi="http://www.w3.org/2001/XMLSchema-instance" xsi:type="dcterms:W3CDTF">2019-02-07T09:57:00Z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St-2602/2018-10 / 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