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0b3e" w14:paraId="0e10b3e" w:rsidRDefault="00AA310F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St-463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541867">
        <w:rPr>
          <w:rFonts w:cs="Times New Roman" w:hAnsi="Times New Roman" w:ascii="Times New Roman"/>
          <w:sz w:val="24"/>
          <w:szCs w:val="24"/>
        </w:rPr>
        <w:t xml:space="preserve">STOMATOLOŠKA POLIKLINIKA </w:t>
      </w:r>
      <w:r w:rsidR="00AA310F">
        <w:rPr>
          <w:rFonts w:cs="Times New Roman" w:hAnsi="Times New Roman" w:ascii="Times New Roman"/>
          <w:sz w:val="24"/>
          <w:szCs w:val="24"/>
        </w:rPr>
        <w:t xml:space="preserve">MATELL DENTAL CENTAR, Vodice, Ćirila i Metoda 2, OIB: </w:t>
      </w:r>
      <w:r w:rsidR="00541867">
        <w:rPr>
          <w:rFonts w:cs="Times New Roman" w:hAnsi="Times New Roman" w:ascii="Times New Roman"/>
          <w:sz w:val="24"/>
          <w:szCs w:val="24"/>
        </w:rPr>
        <w:t>65127581956</w:t>
      </w:r>
      <w:r w:rsidR="00B33145">
        <w:rPr>
          <w:rFonts w:cs="Times New Roman" w:hAnsi="Times New Roman" w:ascii="Times New Roman"/>
          <w:sz w:val="24"/>
          <w:szCs w:val="24"/>
        </w:rPr>
        <w:t>, izvan ročišta, dana 16</w:t>
      </w:r>
      <w:r>
        <w:rPr>
          <w:rFonts w:cs="Times New Roman" w:hAnsi="Times New Roman" w:ascii="Times New Roman"/>
          <w:sz w:val="24"/>
          <w:szCs w:val="24"/>
        </w:rPr>
        <w:t>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541867">
        <w:rPr>
          <w:rFonts w:cs="Times New Roman" w:hAnsi="Times New Roman" w:ascii="Times New Roman"/>
          <w:sz w:val="24"/>
          <w:szCs w:val="24"/>
        </w:rPr>
        <w:t>STOMATOLOŠKA POLIKLINIKA MATELL DENTAL CENTAR, Vodice, Ćirila i Metoda 2, OIB: 65127581956</w:t>
      </w:r>
      <w:r w:rsidR="00CC39A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</w:t>
      </w:r>
      <w:r w:rsidR="00541867">
        <w:rPr>
          <w:rFonts w:cs="Times New Roman" w:hAnsi="Times New Roman" w:ascii="Times New Roman"/>
          <w:sz w:val="24"/>
          <w:szCs w:val="24"/>
        </w:rPr>
        <w:t>pripojen temeljem Ugovora o pripajanju od 20. listopada 2009. godine društvu MATELL DENTAL CENTAR d.o.o.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33145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</w:t>
      </w:r>
      <w:r w:rsidR="0081151E">
        <w:rPr>
          <w:rFonts w:cs="Times New Roman" w:hAnsi="Times New Roman" w:ascii="Times New Roman"/>
          <w:sz w:val="24"/>
          <w:szCs w:val="24"/>
        </w:rPr>
        <w:t>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6C1" w:rsidP="00FC66B4" w:rsidR="007306C1">
      <w:pPr>
        <w:spacing w:lineRule="auto" w:line="240" w:after="0"/>
      </w:pPr>
      <w:r>
        <w:separator/>
      </w:r>
    </w:p>
  </w:endnote>
  <w:endnote w:id="0" w:type="continuationSeparator">
    <w:p w:rsidRDefault="007306C1" w:rsidP="00FC66B4" w:rsidR="007306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6C1" w:rsidP="00FC66B4" w:rsidR="007306C1">
      <w:pPr>
        <w:spacing w:lineRule="auto" w:line="240" w:after="0"/>
      </w:pPr>
      <w:r>
        <w:separator/>
      </w:r>
    </w:p>
  </w:footnote>
  <w:footnote w:id="0" w:type="continuationSeparator">
    <w:p w:rsidRDefault="007306C1" w:rsidP="00FC66B4" w:rsidR="007306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B35C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AA310F">
          <w:rPr>
            <w:rFonts w:cs="Times New Roman" w:hAnsi="Times New Roman" w:ascii="Times New Roman"/>
            <w:sz w:val="24"/>
            <w:szCs w:val="24"/>
          </w:rPr>
          <w:t>9 St-463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77A47"/>
    <w:rsid w:val="001B35CB"/>
    <w:rsid w:val="0031025E"/>
    <w:rsid w:val="00362E8C"/>
    <w:rsid w:val="00393527"/>
    <w:rsid w:val="003E1F65"/>
    <w:rsid w:val="004A2D98"/>
    <w:rsid w:val="004A4C08"/>
    <w:rsid w:val="00541867"/>
    <w:rsid w:val="0054186D"/>
    <w:rsid w:val="006C4A64"/>
    <w:rsid w:val="007306C1"/>
    <w:rsid w:val="0081151E"/>
    <w:rsid w:val="00863B2D"/>
    <w:rsid w:val="00890033"/>
    <w:rsid w:val="008E7C04"/>
    <w:rsid w:val="00A427DF"/>
    <w:rsid w:val="00AA310F"/>
    <w:rsid w:val="00AA3AA1"/>
    <w:rsid w:val="00B213A6"/>
    <w:rsid w:val="00B33145"/>
    <w:rsid w:val="00B70C46"/>
    <w:rsid w:val="00B77702"/>
    <w:rsid w:val="00BD06D6"/>
    <w:rsid w:val="00CC39A7"/>
    <w:rsid w:val="00D30321"/>
    <w:rsid w:val="00DE1CA7"/>
    <w:rsid w:val="00E51CEE"/>
    <w:rsid w:val="00F846F9"/>
    <w:rsid w:val="00F956AC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8E7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C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C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C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C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8E7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C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C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C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C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STOMATOLOŠKA POLIKLINIKA MATELL DENTAL CENTAR</izvorni_sadrzaj>
    <derivirana_varijabla naziv="DomainObject.Predmet.ProtustrankaFormated_1">  STOMATOLOŠKA POLIKLINIKA MATELL DENTAL CENTAR</derivirana_varijabla>
  </DomainObject.Predmet.ProtustrankaFormated>
  <DomainObject.Predmet.ProtustrankaFormatedOIB>
    <izvorni_sadrzaj>  STOMATOLOŠKA POLIKLINIKA MATELL DENTAL CENTAR, OIB 65127581956</izvorni_sadrzaj>
    <derivirana_varijabla naziv="DomainObject.Predmet.ProtustrankaFormatedOIB_1">  STOMATOLOŠKA POLIKLINIKA MATELL DENTAL CENTAR, OIB 65127581956</derivirana_varijabla>
  </DomainObject.Predmet.ProtustrankaFormatedOIB>
  <DomainObject.Predmet.ProtustrankaFormatedWithAdress>
    <izvorni_sadrzaj> STOMATOLOŠKA POLIKLINIKA MATELL DENTAL CENTAR, Ćirila i Metoda 2, 22211 Vodice</izvorni_sadrzaj>
    <derivirana_varijabla naziv="DomainObject.Predmet.ProtustrankaFormatedWithAdress_1"> STOMATOLOŠKA POLIKLINIKA MATELL DENTAL CENTAR, Ćirila i Metoda 2, 22211 Vodice</derivirana_varijabla>
  </DomainObject.Predmet.ProtustrankaFormatedWithAdress>
  <DomainObject.Predmet.ProtustrankaFormatedWithAdressOIB>
    <izvorni_sadrzaj> STOMATOLOŠKA POLIKLINIKA MATELL DENTAL CENTAR, OIB 65127581956, Ćirila i Metoda 2, 22211 Vodice</izvorni_sadrzaj>
    <derivirana_varijabla naziv="DomainObject.Predmet.ProtustrankaFormatedWithAdressOIB_1"> STOMATOLOŠKA POLIKLINIKA MATELL DENTAL CENTAR, OIB 65127581956, Ćirila i Metoda 2, 22211 Vodice</derivirana_varijabla>
  </DomainObject.Predmet.ProtustrankaFormatedWithAdressOIB>
  <DomainObject.Predmet.ProtustrankaWithAdress>
    <izvorni_sadrzaj>STOMATOLOŠKA POLIKLINIKA MATELL DENTAL CENTAR Ćirila i Metoda 2, 22211 Vodice</izvorni_sadrzaj>
    <derivirana_varijabla naziv="DomainObject.Predmet.ProtustrankaWithAdress_1">STOMATOLOŠKA POLIKLINIKA MATELL DENTAL CENTAR Ćirila i Metoda 2, 22211 Vodice</derivirana_varijabla>
  </DomainObject.Predmet.ProtustrankaWithAdress>
  <DomainObject.Predmet.ProtustrankaWithAdressOIB>
    <izvorni_sadrzaj>STOMATOLOŠKA POLIKLINIKA MATELL DENTAL CENTAR, OIB 65127581956, Ćirila i Metoda 2, 22211 Vodice</izvorni_sadrzaj>
    <derivirana_varijabla naziv="DomainObject.Predmet.ProtustrankaWithAdressOIB_1">STOMATOLOŠKA POLIKLINIKA MATELL DENTAL CENTAR, OIB 65127581956, Ćirila i Metoda 2, 22211 Vodice</derivirana_varijabla>
  </DomainObject.Predmet.ProtustrankaWithAdressOIB>
  <DomainObject.Predmet.ProtustrankaNazivFormated>
    <izvorni_sadrzaj>STOMATOLOŠKA POLIKLINIKA MATELL DENTAL CENTAR</izvorni_sadrzaj>
    <derivirana_varijabla naziv="DomainObject.Predmet.ProtustrankaNazivFormated_1">STOMATOLOŠKA POLIKLINIKA MATELL DENTAL CENTAR</derivirana_varijabla>
  </DomainObject.Predmet.ProtustrankaNazivFormated>
  <DomainObject.Predmet.ProtustrankaNazivFormatedOIB>
    <izvorni_sadrzaj>STOMATOLOŠKA POLIKLINIKA MATELL DENTAL CENTAR, OIB 65127581956</izvorni_sadrzaj>
    <derivirana_varijabla naziv="DomainObject.Predmet.ProtustrankaNazivFormatedOIB_1">STOMATOLOŠKA POLIKLINIKA MATELL DENTAL CENTAR, OIB 65127581956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STOMATOLOŠKA POLIKLINIKA MATELL DENTAL CENTAR</item>
    </izvorni_sadrzaj>
    <derivirana_varijabla naziv="DomainObject.Predmet.ProtuStrankaListFormated_1">
      <item>STOMATOLOŠKA POLIKLINIKA MATELL DENTAL CENTAR</item>
    </derivirana_varijabla>
  </DomainObject.Predmet.ProtuStrankaListFormated>
  <DomainObject.Predmet.ProtuStrankaListFormatedOIB>
    <izvorni_sadrzaj>
      <item>STOMATOLOŠKA POLIKLINIKA MATELL DENTAL CENTAR, OIB 65127581956</item>
    </izvorni_sadrzaj>
    <derivirana_varijabla naziv="DomainObject.Predmet.ProtuStrankaListFormatedOIB_1">
      <item>STOMATOLOŠKA POLIKLINIKA MATELL DENTAL CENTAR, OIB 65127581956</item>
    </derivirana_varijabla>
  </DomainObject.Predmet.ProtuStrankaListFormatedOIB>
  <DomainObject.Predmet.ProtuStrankaListFormatedWithAdress>
    <izvorni_sadrzaj>
      <item>STOMATOLOŠKA POLIKLINIKA MATELL DENTAL CENTAR, Ćirila i Metoda 2, 22211 Vodice</item>
    </izvorni_sadrzaj>
    <derivirana_varijabla naziv="DomainObject.Predmet.ProtuStrankaListFormatedWithAdress_1">
      <item>STOMATOLOŠKA POLIKLINIKA MATELL DENTAL CENTAR, Ćirila i Metoda 2, 22211 Vodice</item>
    </derivirana_varijabla>
  </DomainObject.Predmet.ProtuStrankaListFormatedWithAdress>
  <DomainObject.Predmet.ProtuStrankaListFormatedWithAdressOIB>
    <izvorni_sadrzaj>
      <item>STOMATOLOŠKA POLIKLINIKA MATELL DENTAL CENTAR, OIB 65127581956, Ćirila i Metoda 2, 22211 Vodice</item>
    </izvorni_sadrzaj>
    <derivirana_varijabla naziv="DomainObject.Predmet.ProtuStrankaListFormatedWithAdressOIB_1">
      <item>STOMATOLOŠKA POLIKLINIKA MATELL DENTAL CENTAR, OIB 65127581956, Ćirila i Metoda 2, 22211 Vodice</item>
    </derivirana_varijabla>
  </DomainObject.Predmet.ProtuStrankaListFormatedWithAdressOIB>
  <DomainObject.Predmet.ProtuStrankaListNazivFormated>
    <izvorni_sadrzaj>
      <item>STOMATOLOŠKA POLIKLINIKA MATELL DENTAL CENTAR</item>
    </izvorni_sadrzaj>
    <derivirana_varijabla naziv="DomainObject.Predmet.ProtuStrankaListNazivFormated_1">
      <item>STOMATOLOŠKA POLIKLINIKA MATELL DENTAL CENTAR</item>
    </derivirana_varijabla>
  </DomainObject.Predmet.ProtuStrankaListNazivFormated>
  <DomainObject.Predmet.ProtuStrankaListNazivFormatedOIB>
    <izvorni_sadrzaj>
      <item>STOMATOLOŠKA POLIKLINIKA MATELL DENTAL CENTAR, OIB 65127581956</item>
    </izvorni_sadrzaj>
    <derivirana_varijabla naziv="DomainObject.Predmet.ProtuStrankaListNazivFormatedOIB_1">
      <item>STOMATOLOŠKA POLIKLINIKA MATELL DENTAL CENTAR, OIB 65127581956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STOMATOLOŠKA POLIKLINIKA MATELL DENTAL CENTAR</izvorni_sadrzaj>
    <derivirana_varijabla naziv="DomainObject.Predmet.ProtustrankaIDrugi_1">STOMATOLOŠKA POLIKLINIKA MATELL DENTAL CENTAR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STOMATOLOŠKA POLIKLINIKA MATELL DENTAL CENTAR, OIB 65127581956, Ćirila i Metoda 2, 22211 Vodice</izvorni_sadrzaj>
    <derivirana_varijabla naziv="DomainObject.Predmet.ProtustrankaIDrugiAdressOIB_1">STOMATOLOŠKA POLIKLINIKA MATELL DENTAL CENTAR, OIB 65127581956,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STOMATOLOŠKA POLIKLINIKA MATELL DENTAL CENTAR</item>
    </izvorni_sadrzaj>
    <derivirana_varijabla naziv="DomainObject.Predmet.SudioniciListNaziv_1">
      <item>FINA - Podružnica Šibenik</item>
      <item>STOMATOLOŠKA POLIKLINIKA MATELL DENTAL CENTAR</item>
    </derivirana_varijabla>
  </DomainObject.Predmet.SudioniciListNaziv>
  <DomainObject.Predmet.SudioniciListAdressOIB>
    <izvorni_sadrzaj>
      <item>FINA - Podružnica Šibenik, OIB 85821130368, Perivoj L. Marune 1,22000 Šibenik</item>
      <item>STOMATOLOŠKA POLIKLINIKA MATELL DENTAL CENTAR, OIB 65127581956, Ćirila i Metoda 2,22211 Vodice</item>
    </izvorni_sadrzaj>
    <derivirana_varijabla naziv="DomainObject.Predmet.SudioniciListAdressOIB_1">
      <item>FINA - Podružnica Šibenik, OIB 85821130368, Perivoj L. Marune 1,22000 Šibenik</item>
      <item>STOMATOLOŠKA POLIKLINIKA MATELL DENTAL CENTAR, OIB 65127581956, Ćirila i Metoda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65127581956</item>
    </izvorni_sadrzaj>
    <derivirana_varijabla naziv="DomainObject.Predmet.SudioniciListNazivOIB_1">
      <item>, OIB 85821130368</item>
      <item>, OIB 65127581956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2104</properties:Characters>
  <properties:Lines>70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2015-12-15T14:11:00Z</dcterms:created>
  <dc:creator>Katarina Benić</dc:creator>
  <cp:lastModifiedBy>Katarina Benić</cp:lastModifiedBy>
  <cp:lastPrinted>2015-12-16T12:34:00Z</cp:lastPrinted>
  <dcterms:modified xmlns:xsi="http://www.w3.org/2001/XMLSchema-instance" xsi:type="dcterms:W3CDTF">2015-12-16T12:53:00Z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