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8572e" w14:paraId="c58572e" w:rsidRDefault="00655FAF"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1845945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655FAF" w:rsidP="00655FAF" w:rsidR="00AE649C">
      <w:pPr>
        <w:pStyle w:val="NormaleSPIS"/>
        <w:spacing w:after="0"/>
      </w:pPr>
      <w:r>
        <w:t xml:space="preserve">        Republika Hrvatska</w:t>
      </w:r>
    </w:p>
    <w:p w:rsidRDefault="00655FAF" w:rsidP="00655FAF" w:rsidR="00655FAF">
      <w:pPr>
        <w:pStyle w:val="NormaleSPIS"/>
        <w:spacing w:after="0"/>
      </w:pPr>
      <w:r>
        <w:t xml:space="preserve">     Trgovački sud u Bjelovaru </w:t>
      </w:r>
    </w:p>
    <w:p w:rsidRDefault="00655FAF" w:rsidP="00655FAF" w:rsidR="00655FAF">
      <w:pPr>
        <w:pStyle w:val="NormaleSPIS"/>
        <w:spacing w:after="0"/>
      </w:pPr>
      <w:r>
        <w:t>Bjelovar, Šetalište dr.I.Lebovića 42.</w:t>
      </w:r>
    </w:p>
    <w:p w:rsidRDefault="00655FAF" w:rsidP="00655FAF" w:rsidR="00655FAF">
      <w:pPr>
        <w:pStyle w:val="NormaleSPIS"/>
        <w:jc w:val="right"/>
        <w:rPr>
          <w:rFonts w:cs="Arial" w:hAnsi="Arial" w:ascii="Arial"/>
          <w:b/>
          <w:noProof/>
        </w:rPr>
      </w:pPr>
      <w:r>
        <w:rPr>
          <w:noProof/>
        </w:rPr>
        <w:t xml:space="preserve">  Poslovni broj:7 St-46/2018-15</w:t>
      </w:r>
    </w:p>
    <w:p w:rsidRDefault="00655FAF" w:rsidP="00655FAF" w:rsidR="00655FAF">
      <w:pPr>
        <w:overflowPunct w:val="false"/>
        <w:autoSpaceDE w:val="false"/>
        <w:autoSpaceDN w:val="false"/>
        <w:jc w:val="center"/>
        <w:rPr>
          <w:lang w:eastAsia="hr-HR"/>
        </w:rPr>
      </w:pPr>
      <w:r>
        <w:rPr>
          <w:lang w:eastAsia="hr-HR"/>
        </w:rPr>
        <w:t>R E P U B L I K A   H R V A T S K A</w:t>
      </w:r>
    </w:p>
    <w:p w:rsidRDefault="00655FAF" w:rsidP="00655FAF" w:rsidR="00655FAF">
      <w:pPr>
        <w:overflowPunct w:val="false"/>
        <w:autoSpaceDE w:val="false"/>
        <w:autoSpaceDN w:val="false"/>
        <w:jc w:val="center"/>
        <w:rPr>
          <w:lang w:eastAsia="hr-HR"/>
        </w:rPr>
      </w:pPr>
      <w:r>
        <w:rPr>
          <w:lang w:eastAsia="hr-HR"/>
        </w:rPr>
        <w:t xml:space="preserve">     </w:t>
      </w:r>
      <w:r>
        <w:rPr>
          <w:lang w:eastAsia="hr-HR"/>
        </w:rPr>
        <w:t xml:space="preserve">R J E Š E N J E            </w:t>
      </w:r>
    </w:p>
    <w:p w:rsidRDefault="00655FAF" w:rsidP="00655FAF" w:rsidR="00655FAF">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xml:space="preserve">, povodom prijedloga predlagatelja FINA, RC ZAGREB, Podružnica Varaždin, </w:t>
      </w:r>
      <w:proofErr w:type="spellStart"/>
      <w:r>
        <w:rPr>
          <w:lang w:eastAsia="hr-HR"/>
        </w:rPr>
        <w:t>A.Cesarca</w:t>
      </w:r>
      <w:proofErr w:type="spellEnd"/>
      <w:r>
        <w:rPr>
          <w:lang w:eastAsia="hr-HR"/>
        </w:rPr>
        <w:t xml:space="preserve"> 2, za otvaranje stečajnog postupka nad dužnikom</w:t>
      </w:r>
      <w:r>
        <w:t xml:space="preserve"> KUZMIĆ AKUSTIKA j.d.o.o. za građevinske usluge iz Donje Dubrave, Brodarska 10, MBS 07013224, OIB 00401626356, 5</w:t>
      </w:r>
      <w:r>
        <w:rPr>
          <w:lang w:eastAsia="hr-HR"/>
        </w:rPr>
        <w:t xml:space="preserve">. listopada 2018.    </w:t>
      </w:r>
    </w:p>
    <w:p w:rsidRDefault="00655FAF" w:rsidP="00655FAF" w:rsidR="00655FAF">
      <w:pPr>
        <w:jc w:val="center"/>
        <w:outlineLvl w:val="0"/>
        <w:rPr>
          <w:noProof/>
        </w:rPr>
      </w:pPr>
      <w:r>
        <w:rPr>
          <w:noProof/>
        </w:rPr>
        <w:t>r i j e š i o   j e</w:t>
      </w:r>
    </w:p>
    <w:p w:rsidRDefault="00655FAF" w:rsidP="00655FAF" w:rsidR="00655FAF">
      <w:pPr>
        <w:ind w:firstLine="720"/>
        <w:jc w:val="both"/>
      </w:pPr>
      <w:r>
        <w:t xml:space="preserve">1.Pozivaju se osobe koje imaju pravni interes za provedbom stečajnog postupka nad dužnikom KUZMIĆ AKUSTIKA j.d.o.o. za građevinske usluge iz Donje Dubrave, Brodarska 10, MBS 07013224, OIB 00401626356, da u roku od 15 dana, računajući od isteka osmog dana objave ovog poziva na e-oglasnoj ploči Trgovačkog suda u Bjelovaru, uplate predujam u iznosu od 15.000,00 kuna, za namirenje pokrića troškova prethodnog i otvorenog stečajnog postupka, na račun Trgovačkog suda u Bjelovaru broj HR6123900011300000630 model 05 540-46-18. </w:t>
      </w:r>
    </w:p>
    <w:p w:rsidRDefault="00655FAF" w:rsidP="00655FAF" w:rsidR="00655FAF">
      <w:pPr>
        <w:ind w:firstLine="720"/>
        <w:jc w:val="both"/>
      </w:pPr>
      <w:r>
        <w:t>2.Ako osobe iz točke 1. izreke ovog rješenja ne predujme zatraženi iznos iz točke 1.izreke ovog rješenja u ostavljenom roku, sud će donijeti rješenje o otvaranju i zaključenju stečajnog postupka nad dužnikom KUZMIĆ AKUSTIKA j.d.o.o. za građevinske usluge iz Donje Dubrave, Brodarska 10, MBS 07013224, OIB 00401626356.</w:t>
      </w:r>
    </w:p>
    <w:p w:rsidRDefault="00655FAF" w:rsidP="00655FAF" w:rsidR="00655FAF">
      <w:pPr>
        <w:ind w:firstLine="720"/>
        <w:jc w:val="center"/>
        <w:rPr>
          <w:b/>
        </w:rPr>
      </w:pPr>
      <w:r>
        <w:t>Obrazloženje</w:t>
      </w:r>
    </w:p>
    <w:p w:rsidRDefault="00655FAF" w:rsidP="00655FAF" w:rsidR="00655FAF">
      <w:pPr>
        <w:jc w:val="both"/>
      </w:pPr>
      <w:r>
        <w:tab/>
        <w:t xml:space="preserve">Predlagatelj FINA, RC ZAGREB, Podružnica Varaždin, podnijela je prijedlog za otvaranje stečajnog postupka nad dužnikom KUZMIĆ AKUSTIKA j.d.o.o. za građevinske usluge iz Donje Dubrave, Brodarska 10, MBS 07013224, OIB 00401626356, temeljem članka 110. stavak 1. Stečajnog zakona (Narodne novine broj 71/15 i 104/17, dalje SZ-a). U svom prijedlogu ističe da na dan 31.11.2017. godine dužnik u Očevidniku redoslijeda osnova za plaćanje ima evidentirane neizvršene osnove za plaćanje u neprekinutom razdoblju od 120 dana u ukupnom iznosu od 160.472,94 kuna, da ne raspolaže o drugim podacima o imovini dužnika, a pisanim podneskom od 16.07.2018. godine navodi da ostaje u cijelosti kod navoda iz svog prijedloga za otvaranje stečaja nad dužnikom od 01.08.2017. godine. </w:t>
      </w:r>
    </w:p>
    <w:p w:rsidRDefault="00655FAF" w:rsidP="00655FAF" w:rsidR="00655FAF">
      <w:pPr>
        <w:ind w:firstLine="720"/>
        <w:jc w:val="both"/>
      </w:pPr>
      <w:r>
        <w:t>Zakonski zastupnik dužnika uredno pozvan nije pristupio na zakazano ročište radi utvrđivanja uvjeta za otvaranje stečajnog postupka, te nije sudu dostavio pisano izvješće o financijsko gospodarskom stanju dužnika, te ne osporava činjenicu da je račun dužnika i sada trenutno u neprekidnoj blokadi više od 60 dana, odnosno da je dužnik nesposoban za plaćanje, te da nema nikakve imovine.</w:t>
      </w:r>
    </w:p>
    <w:p w:rsidRDefault="00655FAF" w:rsidP="00655FAF" w:rsidR="00655FAF">
      <w:pPr>
        <w:jc w:val="both"/>
      </w:pPr>
      <w:r>
        <w:t xml:space="preserve"> </w:t>
      </w:r>
      <w:r>
        <w:tab/>
      </w:r>
    </w:p>
    <w:p w:rsidRDefault="00655FAF" w:rsidP="00655FAF" w:rsidR="00655FAF">
      <w:pPr>
        <w:spacing w:after="0"/>
        <w:jc w:val="center"/>
      </w:pPr>
      <w:r>
        <w:lastRenderedPageBreak/>
        <w:t>2</w:t>
      </w:r>
    </w:p>
    <w:p w:rsidRDefault="00655FAF" w:rsidP="00655FAF" w:rsidR="00655FAF">
      <w:pPr>
        <w:jc w:val="right"/>
      </w:pPr>
      <w:r>
        <w:t>Poslovni broj:7 St-46/2018-15</w:t>
      </w:r>
    </w:p>
    <w:p w:rsidRDefault="00655FAF" w:rsidP="00655FAF" w:rsidR="00655FAF">
      <w:pPr>
        <w:ind w:firstLine="708"/>
        <w:jc w:val="both"/>
        <w:rPr>
          <w:lang w:val="en-GB"/>
        </w:rPr>
      </w:pPr>
      <w:r>
        <w:t xml:space="preserve">Sud je svojim rješenjem pod poslovnim brojem 7 St-46/2018-11 dana 11.07.2018. godine, pokrenuo prethodni postupak, radi utvrđivanja uvjeta za otvaranje stečajnog postupka nad dužnikom KUZMIĆ AKUSTIKA j.d.o.o. za građevinske usluge iz Donje Dubrave, Brodarska 10, MBS 07013224, OIB 00401626356, zakazao ročište radi rasprave o uvjetima, te je tijekom tog postupka na ročištu održanom dana 3.10.2018. godine izveo dokaze uvidom u sadržaj Uvjerenja Ministarstva unutarnjih poslova, PP Prelog od 12.06.2018. godine, proizlazi da dužnik nije evidentiran kao vlasnik vozila, iz uvida u sadržaj Uvjerenja Državne geodetske uprave od 08.06.2018. godine, proizlazi da dužnik nije upisan u Katastarski </w:t>
      </w:r>
      <w:proofErr w:type="spellStart"/>
      <w:r>
        <w:t>operat</w:t>
      </w:r>
      <w:proofErr w:type="spellEnd"/>
      <w:r>
        <w:t xml:space="preserve">, iz uvida u sadržaj Potvrde Općinskog suda u Čakovcu, Zemljišno knjižnog odjela u Čakovcu od 11.06.2018. godine, proizlazi da dužnik nije u zemljišnim knjigama, a u kojima taj sud vodi evidenciju o vlasništvu nekretnina upisan kao vlasnik nekretnina odnosno kao nositelj bilo kojeg drugog knjižnog prava i iz uvida u prijedlog FINE za otvaranje stečajnog postupka, i uvida u rješenje ovog suda proizlazi da FINA nije prisilnim putem ništa zaplijenila na ime predujma za namirenje troškova stečajnog postupka od dužnika niti od zakonskog zastupnika dužnika, te da je dužnik u neprekidnoj blokadi računa preko kojeg posluje duže od 60 dana, odnosno nesposoban za plaćanje.   </w:t>
      </w:r>
    </w:p>
    <w:p w:rsidRDefault="00655FAF" w:rsidP="00655FAF" w:rsidR="00655FAF">
      <w:pPr>
        <w:ind w:firstLine="720"/>
        <w:jc w:val="both"/>
      </w:pPr>
      <w:r>
        <w:t>Nadalje sud je iz tako provedenih dokaza utvrdio da dužnik nema imovine koja bi bila dostatna za pokriće troškova otvorenog stečajnog postupka, te da FINA nije zaplijenila novčana sredstva na ime predujma za troškove stečajnog postupka, niti sa računa zakonskog zastupnika dužnika nije zaplijenila ništa na ime predujma za troškove stečajnog postupka.</w:t>
      </w:r>
    </w:p>
    <w:p w:rsidRDefault="00655FAF" w:rsidP="00655FAF" w:rsidR="00655FAF">
      <w:pPr>
        <w:ind w:firstLine="720"/>
        <w:jc w:val="both"/>
      </w:pPr>
      <w:r>
        <w:t xml:space="preserve">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655FAF" w:rsidP="00655FAF" w:rsidR="00655FAF">
      <w:pPr>
        <w:ind w:firstLine="720"/>
        <w:jc w:val="center"/>
      </w:pPr>
      <w:r>
        <w:t xml:space="preserve">Bjelovar 5. listopada 2018. </w:t>
      </w:r>
    </w:p>
    <w:p w:rsidRDefault="00655FAF" w:rsidP="00655FAF" w:rsidR="00655FAF">
      <w:pPr>
        <w:spacing w:after="0"/>
        <w:ind w:firstLine="720"/>
        <w:jc w:val="both"/>
      </w:pPr>
      <w:r>
        <w:tab/>
      </w:r>
      <w:r>
        <w:tab/>
      </w:r>
      <w:r>
        <w:tab/>
      </w:r>
      <w:r>
        <w:tab/>
      </w:r>
      <w:r>
        <w:tab/>
      </w:r>
      <w:r>
        <w:tab/>
      </w:r>
      <w:r>
        <w:tab/>
        <w:t xml:space="preserve">     Sudac</w:t>
      </w:r>
    </w:p>
    <w:p w:rsidRDefault="00655FAF" w:rsidP="00655FAF" w:rsidR="00655FAF">
      <w:pPr>
        <w:ind w:firstLine="720"/>
        <w:jc w:val="both"/>
      </w:pPr>
      <w:r>
        <w:tab/>
      </w:r>
      <w:r>
        <w:tab/>
      </w:r>
      <w:r>
        <w:tab/>
      </w:r>
      <w:r>
        <w:tab/>
      </w:r>
      <w:r>
        <w:tab/>
      </w:r>
      <w:r>
        <w:tab/>
        <w:t xml:space="preserve">      Tomislav Mrazović,v.r.</w:t>
      </w:r>
    </w:p>
    <w:p w:rsidRDefault="00655FAF" w:rsidP="00655FAF" w:rsidR="00655FAF">
      <w:pPr>
        <w:spacing w:after="0"/>
        <w:ind w:firstLine="720"/>
        <w:jc w:val="both"/>
      </w:pPr>
      <w:r>
        <w:t xml:space="preserve">                                                              Za točnost </w:t>
      </w:r>
      <w:proofErr w:type="spellStart"/>
      <w:r>
        <w:t>otpravka</w:t>
      </w:r>
      <w:proofErr w:type="spellEnd"/>
      <w:r>
        <w:t>-ovlašteni službenik</w:t>
      </w:r>
    </w:p>
    <w:p w:rsidRDefault="00655FAF" w:rsidP="00655FAF" w:rsidR="00655FAF">
      <w:pPr>
        <w:ind w:firstLine="720"/>
        <w:jc w:val="both"/>
      </w:pPr>
      <w:r>
        <w:t xml:space="preserve">                                                                     </w:t>
      </w:r>
      <w:r>
        <w:t xml:space="preserve">   </w:t>
      </w:r>
      <w:r>
        <w:t xml:space="preserve">        Jasmina </w:t>
      </w:r>
      <w:proofErr w:type="spellStart"/>
      <w:r>
        <w:t>Tubić</w:t>
      </w:r>
      <w:proofErr w:type="spellEnd"/>
    </w:p>
    <w:p w:rsidRDefault="00655FAF" w:rsidP="00655FAF" w:rsidR="00655FAF">
      <w:pPr>
        <w:spacing w:after="0"/>
        <w:jc w:val="center"/>
      </w:pPr>
      <w:r>
        <w:lastRenderedPageBreak/>
        <w:t>3</w:t>
      </w:r>
    </w:p>
    <w:p w:rsidRDefault="00655FAF" w:rsidP="00655FAF" w:rsidR="00655FAF">
      <w:pPr>
        <w:jc w:val="right"/>
      </w:pPr>
      <w:r>
        <w:t>Poslovni broj:7 St-46/2018-15</w:t>
      </w:r>
      <w:bookmarkStart w:name="_GoBack" w:id="0"/>
      <w:bookmarkEnd w:id="0"/>
    </w:p>
    <w:p w:rsidRDefault="00655FAF" w:rsidP="00655FAF" w:rsidR="00655FAF">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655FAF" w:rsidP="00655FAF" w:rsidR="00655FAF">
      <w:pPr>
        <w:jc w:val="both"/>
      </w:pPr>
    </w:p>
    <w:p w:rsidRDefault="00655FAF" w:rsidP="00655FAF" w:rsidR="00655FAF">
      <w:pPr>
        <w:jc w:val="both"/>
      </w:pPr>
    </w:p>
    <w:p w:rsidRDefault="00655FAF" w:rsidP="00655FAF" w:rsidR="00655FAF">
      <w:pPr>
        <w:jc w:val="both"/>
      </w:pPr>
    </w:p>
    <w:p w:rsidRDefault="00655FAF" w:rsidP="00655FAF" w:rsidR="00655FAF">
      <w:pPr>
        <w:jc w:val="both"/>
        <w:outlineLvl w:val="0"/>
        <w:rPr>
          <w:noProof/>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5FAF"/>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0995854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2018.</izvorni_sadrzaj>
    <derivirana_varijabla naziv="DomainObject.DatumDonosenjaOdluke_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St-46/2018-15</izvorni_sadrzaj>
    <derivirana_varijabla naziv="DomainObject.Oznaka_1">St-46/2018-15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izvorni_sadrzaj>
    <derivirana_varijabla naziv="DomainObject.Predmet.Broj_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St-46/2018</izvorni_sadrzaj>
    <derivirana_varijabla naziv="DomainObject.Predmet.OznakaBroj_1">St-46/2018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KUZMIĆ AKUSTIKA jednostavno društvo s ograničenom odgovornošću za građevinske usluge</izvorni_sadrzaj>
    <derivirana_varijabla naziv="DomainObject.Predmet.ProtustrankaFormated_1">  KUZMIĆ AKUSTIKA jednostavno društvo s ograničenom odgovornošću za građevinske usluge</derivirana_varijabla>
  </DomainObject.Predmet.ProtustrankaFormated>
  <DomainObject.Predmet.ProtustrankaFormatedOIB>
    <izvorni_sadrzaj>  KUZMIĆ AKUSTIKA jednostavno društvo s ograničenom odgovornošću za građevinske usluge, OIB 00401626356</izvorni_sadrzaj>
    <derivirana_varijabla naziv="DomainObject.Predmet.ProtustrankaFormatedOIB_1">  KUZMIĆ AKUSTIKA jednostavno društvo s ograničenom odgovornošću za građevinske usluge, OIB 00401626356</derivirana_varijabla>
  </DomainObject.Predmet.ProtustrankaFormatedOIB>
  <DomainObject.Predmet.ProtustrankaFormatedWithAdress>
    <izvorni_sadrzaj> KUZMIĆ AKUSTIKA jednostavno društvo s ograničenom odgovornošću za građevinske usluge, Brodarska 10, 40320 Donja Dubrava</izvorni_sadrzaj>
    <derivirana_varijabla naziv="DomainObject.Predmet.ProtustrankaFormatedWithAdress_1"> KUZMIĆ AKUSTIKA jednostavno društvo s ograničenom odgovornošću za građevinske usluge, Brodarska 10, 40320 Donja Dubrava</derivirana_varijabla>
  </DomainObject.Predmet.ProtustrankaFormatedWithAdress>
  <DomainObject.Predmet.ProtustrankaFormatedWithAdressOIB>
    <izvorni_sadrzaj> KUZMIĆ AKUSTIKA jednostavno društvo s ograničenom odgovornošću za građevinske usluge, OIB 00401626356, Brodarska 10, 40320 Donja Dubrava</izvorni_sadrzaj>
    <derivirana_varijabla naziv="DomainObject.Predmet.ProtustrankaFormatedWithAdressOIB_1"> KUZMIĆ AKUSTIKA jednostavno društvo s ograničenom odgovornošću za građevinske usluge, OIB 00401626356, Brodarska 10, 40320 Donja Dubrava</derivirana_varijabla>
  </DomainObject.Predmet.ProtustrankaFormatedWithAdressOIB>
  <DomainObject.Predmet.ProtustrankaWithAdress>
    <izvorni_sadrzaj>KUZMIĆ AKUSTIKA jednostavno društvo s ograničenom odgovornošću za građevinske usluge Brodarska 10, 40320 Donja Dubrava</izvorni_sadrzaj>
    <derivirana_varijabla naziv="DomainObject.Predmet.ProtustrankaWithAdress_1">KUZMIĆ AKUSTIKA jednostavno društvo s ograničenom odgovornošću za građevinske usluge Brodarska 10, 40320 Donja Dubrava</derivirana_varijabla>
  </DomainObject.Predmet.ProtustrankaWithAdress>
  <DomainObject.Predmet.ProtustrankaWithAdressOIB>
    <izvorni_sadrzaj>KUZMIĆ AKUSTIKA jednostavno društvo s ograničenom odgovornošću za građevinske usluge, OIB 00401626356, Brodarska 10, 40320 Donja Dubrava</izvorni_sadrzaj>
    <derivirana_varijabla naziv="DomainObject.Predmet.ProtustrankaWithAdressOIB_1">KUZMIĆ AKUSTIKA jednostavno društvo s ograničenom odgovornošću za građevinske usluge, OIB 00401626356, Brodarska 10, 40320 Donja Dubrava</derivirana_varijabla>
  </DomainObject.Predmet.ProtustrankaWithAdressOIB>
  <DomainObject.Predmet.ProtustrankaNazivFormated>
    <izvorni_sadrzaj>KUZMIĆ AKUSTIKA jednostavno društvo s ograničenom odgovornošću za građevinske usluge</izvorni_sadrzaj>
    <derivirana_varijabla naziv="DomainObject.Predmet.ProtustrankaNazivFormated_1">KUZMIĆ AKUSTIKA jednostavno društvo s ograničenom odgovornošću za građevinske usluge</derivirana_varijabla>
  </DomainObject.Predmet.ProtustrankaNazivFormated>
  <DomainObject.Predmet.ProtustrankaNazivFormatedOIB>
    <izvorni_sadrzaj>KUZMIĆ AKUSTIKA jednostavno društvo s ograničenom odgovornošću za građevinske usluge, OIB 00401626356</izvorni_sadrzaj>
    <derivirana_varijabla naziv="DomainObject.Predmet.ProtustrankaNazivFormatedOIB_1">KUZMIĆ AKUSTIKA jednostavno društvo s ograničenom odgovornošću za građevinske usluge, OIB 00401626356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KUZMIĆ AKUSTIKA jednostavno društvo s ograničenom odgovornošću za građevinske usluge</item>
    </izvorni_sadrzaj>
    <derivirana_varijabla naziv="DomainObject.Predmet.ProtuStrankaListFormated_1">
      <item>KUZMIĆ AKUSTIKA jednostavno društvo s ograničenom odgovornošću za građevinske usluge</item>
    </derivirana_varijabla>
  </DomainObject.Predmet.ProtuStrankaListFormated>
  <DomainObject.Predmet.ProtuStrankaListFormatedOIB>
    <izvorni_sadrzaj>
      <item>KUZMIĆ AKUSTIKA jednostavno društvo s ograničenom odgovornošću za građevinske usluge, OIB 00401626356</item>
    </izvorni_sadrzaj>
    <derivirana_varijabla naziv="DomainObject.Predmet.ProtuStrankaListFormatedOIB_1">
      <item>KUZMIĆ AKUSTIKA jednostavno društvo s ograničenom odgovornošću za građevinske usluge, OIB 00401626356</item>
    </derivirana_varijabla>
  </DomainObject.Predmet.ProtuStrankaListFormatedOIB>
  <DomainObject.Predmet.ProtuStrankaListFormatedWithAdress>
    <izvorni_sadrzaj>
      <item>KUZMIĆ AKUSTIKA jednostavno društvo s ograničenom odgovornošću za građevinske usluge, Brodarska 10, 40320 Donja Dubrava</item>
    </izvorni_sadrzaj>
    <derivirana_varijabla naziv="DomainObject.Predmet.ProtuStrankaListFormatedWithAdress_1">
      <item>KUZMIĆ AKUSTIKA jednostavno društvo s ograničenom odgovornošću za građevinske usluge, Brodarska 10, 40320 Donja Dubrava</item>
    </derivirana_varijabla>
  </DomainObject.Predmet.ProtuStrankaListFormatedWithAdress>
  <DomainObject.Predmet.ProtuStrankaListFormatedWithAdressOIB>
    <izvorni_sadrzaj>
      <item>KUZMIĆ AKUSTIKA jednostavno društvo s ograničenom odgovornošću za građevinske usluge, OIB 00401626356, Brodarska 10, 40320 Donja Dubrava</item>
    </izvorni_sadrzaj>
    <derivirana_varijabla naziv="DomainObject.Predmet.ProtuStrankaListFormatedWithAdressOIB_1">
      <item>KUZMIĆ AKUSTIKA jednostavno društvo s ograničenom odgovornošću za građevinske usluge, OIB 00401626356, Brodarska 10, 40320 Donja Dubrava</item>
    </derivirana_varijabla>
  </DomainObject.Predmet.ProtuStrankaListFormatedWithAdressOIB>
  <DomainObject.Predmet.ProtuStrankaListNazivFormated>
    <izvorni_sadrzaj>
      <item>KUZMIĆ AKUSTIKA jednostavno društvo s ograničenom odgovornošću za građevinske usluge</item>
    </izvorni_sadrzaj>
    <derivirana_varijabla naziv="DomainObject.Predmet.ProtuStrankaListNazivFormated_1">
      <item>KUZMIĆ AKUSTIKA jednostavno društvo s ograničenom odgovornošću za građevinske usluge</item>
    </derivirana_varijabla>
  </DomainObject.Predmet.ProtuStrankaListNazivFormated>
  <DomainObject.Predmet.ProtuStrankaListNazivFormatedOIB>
    <izvorni_sadrzaj>
      <item>KUZMIĆ AKUSTIKA jednostavno društvo s ograničenom odgovornošću za građevinske usluge, OIB 00401626356</item>
    </izvorni_sadrzaj>
    <derivirana_varijabla naziv="DomainObject.Predmet.ProtuStrankaListNazivFormatedOIB_1">
      <item>KUZMIĆ AKUSTIKA jednostavno društvo s ograničenom odgovornošću za građevinske usluge, OIB 00401626356</item>
    </derivirana_varijabla>
  </DomainObject.Predmet.ProtuStrankaListNazivFormatedOIB>
  <DomainObject.Predmet.OstaliListFormated>
    <izvorni_sadrzaj>
      <item>Damir Kuzmić</item>
      <item>Sudski registar</item>
    </izvorni_sadrzaj>
    <derivirana_varijabla naziv="DomainObject.Predmet.OstaliListFormated_1">
      <item>Damir Kuzmić</item>
      <item>Sudski registar</item>
    </derivirana_varijabla>
  </DomainObject.Predmet.OstaliListFormated>
  <DomainObject.Predmet.OstaliListFormatedOIB>
    <izvorni_sadrzaj>
      <item>Damir Kuzmić, OIB 05498734619</item>
      <item>Sudski registar</item>
    </izvorni_sadrzaj>
    <derivirana_varijabla naziv="DomainObject.Predmet.OstaliListFormatedOIB_1">
      <item>Damir Kuzmić, OIB 05498734619</item>
      <item>Sudski registar</item>
    </derivirana_varijabla>
  </DomainObject.Predmet.OstaliListFormatedOIB>
  <DomainObject.Predmet.OstaliListFormatedWithAdress>
    <izvorni_sadrzaj>
      <item>Damir Kuzmić, Brodarska 10, 40320 Donja Dubrava</item>
      <item>Sudski registar</item>
    </izvorni_sadrzaj>
    <derivirana_varijabla naziv="DomainObject.Predmet.OstaliListFormatedWithAdress_1">
      <item>Damir Kuzmić, Brodarska 10, 40320 Donja Dubrava</item>
      <item>Sudski registar</item>
    </derivirana_varijabla>
  </DomainObject.Predmet.OstaliListFormatedWithAdress>
  <DomainObject.Predmet.OstaliListFormatedWithAdressOIB>
    <izvorni_sadrzaj>
      <item>Damir Kuzmić, OIB 05498734619, Brodarska 10, 40320 Donja Dubrava</item>
      <item>Sudski registar</item>
    </izvorni_sadrzaj>
    <derivirana_varijabla naziv="DomainObject.Predmet.OstaliListFormatedWithAdressOIB_1">
      <item>Damir Kuzmić, OIB 05498734619, Brodarska 10, 40320 Donja Dubrava</item>
      <item>Sudski registar</item>
    </derivirana_varijabla>
  </DomainObject.Predmet.OstaliListFormatedWithAdressOIB>
  <DomainObject.Predmet.OstaliListNazivFormated>
    <izvorni_sadrzaj>
      <item>Damir Kuzmić</item>
      <item>Sudski registar</item>
    </izvorni_sadrzaj>
    <derivirana_varijabla naziv="DomainObject.Predmet.OstaliListNazivFormated_1">
      <item>Damir Kuzmić</item>
      <item>Sudski registar</item>
    </derivirana_varijabla>
  </DomainObject.Predmet.OstaliListNazivFormated>
  <DomainObject.Predmet.OstaliListNazivFormatedOIB>
    <izvorni_sadrzaj>
      <item>Damir Kuzmić, OIB 05498734619</item>
      <item>Sudski registar</item>
    </izvorni_sadrzaj>
    <derivirana_varijabla naziv="DomainObject.Predmet.OstaliListNazivFormatedOIB_1">
      <item>Damir Kuzmić, OIB 05498734619</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2018.</izvorni_sadrzaj>
    <derivirana_varijabla naziv="DomainObject.Datum_1">5. listopada 2018.</derivirana_varijabla>
  </DomainObject.Datum>
  <DomainObject.PoslovniBrojDokumenta>
    <izvorni_sadrzaj>St-46/2018-15</izvorni_sadrzaj>
    <derivirana_varijabla naziv="DomainObject.PoslovniBrojDokumenta_1">St-46/2018-15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KUZMIĆ AKUSTIKA jednostavno društvo s ograničenom odgovornošću za građevinske usluge</izvorni_sadrzaj>
    <derivirana_varijabla naziv="DomainObject.Predmet.ProtustrankaIDrugi_1">KUZMIĆ AKUSTIKA jednostavno društvo s ograničenom odgovornošću za građevinske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KUZMIĆ AKUSTIKA jednostavno društvo s ograničenom odgovornošću za građevinske usluge, OIB 00401626356, Brodarska 10, 40320 Donja Dubrava</izvorni_sadrzaj>
    <derivirana_varijabla naziv="DomainObject.Predmet.ProtustrankaIDrugiAdressOIB_1">KUZMIĆ AKUSTIKA jednostavno društvo s ograničenom odgovornošću za građevinske usluge, OIB 00401626356, Brodarska 10, 40320 Donja Dubrava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KUZMIĆ AKUSTIKA jednostavno društvo s ograničenom odgovornošću za građevinske usluge</item>
      <item>Damir Kuzmić</item>
      <item>Sudski registar</item>
    </izvorni_sadrzaj>
    <derivirana_varijabla naziv="DomainObject.Predmet.SudioniciListNaziv_1">
      <item>Financijska agencija</item>
      <item>KUZMIĆ AKUSTIKA jednostavno društvo s ograničenom odgovornošću za građevinske usluge</item>
      <item>Damir Kuzmić</item>
      <item>Sudski registar</item>
    </derivirana_varijabla>
  </DomainObject.Predmet.SudioniciListNaziv>
  <DomainObject.Predmet.SudioniciListAdressOIB>
    <izvorni_sadrzaj>
      <item>Financijska agencija, OIB 85821130368, Ulica grada Vukovara 70,10000 Zagreb</item>
      <item>KUZMIĆ AKUSTIKA jednostavno društvo s ograničenom odgovornošću za građevinske usluge, OIB 00401626356, Brodarska 10,40320 Donja Dubrava</item>
      <item>Damir Kuzmić, OIB 05498734619, Brodarska 10,40320 Donja Dubrava</item>
      <item>Sudski registar</item>
    </izvorni_sadrzaj>
    <derivirana_varijabla naziv="DomainObject.Predmet.SudioniciListAdressOIB_1">
      <item>Financijska agencija, OIB 85821130368, Ulica grada Vukovara 70,10000 Zagreb</item>
      <item>KUZMIĆ AKUSTIKA jednostavno društvo s ograničenom odgovornošću za građevinske usluge, OIB 00401626356, Brodarska 10,40320 Donja Dubrava</item>
      <item>Damir Kuzmić, OIB 05498734619, Brodarska 10,40320 Donja Dubrava</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A95B69-5937-4F1F-A39E-3DC8A192D5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904</properties:Words>
  <properties:Characters>5140</properties:Characters>
  <properties:Lines>91</properties:Lines>
  <properties:Paragraphs>26</properties:Paragraphs>
  <properties:TotalTime>7</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6240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2018-10-05T06:04:00Z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St-46/2018-15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