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e23c" w14:paraId="751e23c" w:rsidRDefault="002973C1" w:rsidP="002973C1" w:rsidR="002973C1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2973C1" w:rsidP="002973C1" w:rsidR="002973C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2973C1" w:rsidP="002973C1" w:rsidR="002973C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2973C1" w:rsidP="002973C1" w:rsidR="002973C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St-599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2973C1" w:rsidP="002973C1" w:rsidR="002973C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2973C1" w:rsidP="002973C1" w:rsidR="002973C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2973C1" w:rsidP="002973C1" w:rsidR="002973C1" w:rsidRPr="004C4B9E">
      <w:pPr>
        <w:rPr>
          <w:sz w:val="23"/>
          <w:szCs w:val="23"/>
        </w:rPr>
      </w:pPr>
    </w:p>
    <w:p w:rsidRDefault="002973C1" w:rsidP="002973C1" w:rsidR="002973C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2973C1" w:rsidP="002973C1" w:rsidR="002973C1" w:rsidRPr="004C4B9E">
      <w:pPr>
        <w:rPr>
          <w:sz w:val="23"/>
          <w:szCs w:val="23"/>
        </w:rPr>
      </w:pPr>
    </w:p>
    <w:p w:rsidRDefault="002973C1" w:rsidP="002973C1" w:rsidR="002973C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MANSIO ISTRA d.o.o., </w:t>
      </w:r>
      <w:proofErr w:type="spellStart"/>
      <w:r>
        <w:rPr>
          <w:sz w:val="23"/>
          <w:szCs w:val="23"/>
        </w:rPr>
        <w:t>Trviž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Trviž</w:t>
      </w:r>
      <w:proofErr w:type="spellEnd"/>
      <w:r>
        <w:rPr>
          <w:sz w:val="23"/>
          <w:szCs w:val="23"/>
        </w:rPr>
        <w:t xml:space="preserve"> 2 C, OIB: 64023131468, dana 5. travnja 2016</w:t>
      </w:r>
      <w:r w:rsidRPr="004C4B9E">
        <w:rPr>
          <w:sz w:val="23"/>
          <w:szCs w:val="23"/>
        </w:rPr>
        <w:t xml:space="preserve">. </w:t>
      </w:r>
    </w:p>
    <w:p w:rsidRDefault="002973C1" w:rsidP="002973C1" w:rsidR="002973C1" w:rsidRPr="004C4B9E">
      <w:pPr>
        <w:jc w:val="both"/>
        <w:rPr>
          <w:sz w:val="23"/>
          <w:szCs w:val="23"/>
        </w:rPr>
      </w:pPr>
    </w:p>
    <w:p w:rsidRDefault="002973C1" w:rsidP="002973C1" w:rsidR="002973C1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2973C1" w:rsidP="002973C1" w:rsidR="002973C1" w:rsidRPr="004C4B9E">
      <w:pPr>
        <w:jc w:val="both"/>
        <w:rPr>
          <w:sz w:val="23"/>
          <w:szCs w:val="23"/>
        </w:rPr>
      </w:pPr>
    </w:p>
    <w:p w:rsidRDefault="002973C1" w:rsidP="002973C1" w:rsidR="002973C1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MANSIO ISTRA d.o.o., </w:t>
      </w:r>
      <w:proofErr w:type="spellStart"/>
      <w:r>
        <w:rPr>
          <w:sz w:val="23"/>
          <w:szCs w:val="23"/>
        </w:rPr>
        <w:t>Trviž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Trviž</w:t>
      </w:r>
      <w:proofErr w:type="spellEnd"/>
      <w:r>
        <w:rPr>
          <w:sz w:val="23"/>
          <w:szCs w:val="23"/>
        </w:rPr>
        <w:t xml:space="preserve"> 2 C, OIB: 64023131468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30. svibnja 2016. u 10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00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2973C1" w:rsidP="002973C1" w:rsidR="002973C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2973C1" w:rsidP="002973C1" w:rsidR="002973C1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MANSIO ISTRA d.o.o., </w:t>
      </w:r>
      <w:proofErr w:type="spellStart"/>
      <w:r>
        <w:rPr>
          <w:sz w:val="23"/>
          <w:szCs w:val="23"/>
        </w:rPr>
        <w:t>Trviž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Trviž</w:t>
      </w:r>
      <w:proofErr w:type="spellEnd"/>
      <w:r>
        <w:rPr>
          <w:sz w:val="23"/>
          <w:szCs w:val="23"/>
        </w:rPr>
        <w:t xml:space="preserve"> 2 C, OIB: 64023131468 </w:t>
      </w:r>
    </w:p>
    <w:p w:rsidRDefault="002973C1" w:rsidP="002973C1" w:rsidR="002973C1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Marina Ladavac Sertić, Trviž, Trviž 2 C,</w:t>
      </w:r>
    </w:p>
    <w:p w:rsidRDefault="002973C1" w:rsidP="002973C1" w:rsidR="002973C1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Zoran Sertić, Trviž, Trviž 2 C,</w:t>
      </w:r>
    </w:p>
    <w:p w:rsidRDefault="002973C1" w:rsidP="002973C1" w:rsidR="002973C1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2973C1" w:rsidP="002973C1" w:rsidR="002973C1" w:rsidRPr="004040C4">
      <w:pPr>
        <w:jc w:val="both"/>
        <w:rPr>
          <w:sz w:val="23"/>
          <w:szCs w:val="23"/>
          <w:lang w:val="sv-SE"/>
        </w:rPr>
      </w:pPr>
    </w:p>
    <w:p w:rsidRDefault="002973C1" w:rsidP="002973C1" w:rsidR="002973C1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MANSIO ISTRA d.o.o., </w:t>
      </w:r>
      <w:proofErr w:type="spellStart"/>
      <w:r>
        <w:rPr>
          <w:sz w:val="23"/>
          <w:szCs w:val="23"/>
        </w:rPr>
        <w:t>Trviž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Trviž</w:t>
      </w:r>
      <w:proofErr w:type="spellEnd"/>
      <w:r>
        <w:rPr>
          <w:sz w:val="23"/>
          <w:szCs w:val="23"/>
        </w:rPr>
        <w:t xml:space="preserve"> 2 C, OIB: 64023131468,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2973C1" w:rsidP="002973C1" w:rsidR="002973C1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2973C1" w:rsidP="002973C1" w:rsidR="002973C1" w:rsidRPr="00D10EBB">
      <w:pPr>
        <w:jc w:val="both"/>
        <w:rPr>
          <w:sz w:val="23"/>
          <w:szCs w:val="23"/>
        </w:rPr>
      </w:pPr>
    </w:p>
    <w:p w:rsidRDefault="002973C1" w:rsidP="002973C1" w:rsidR="002973C1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5. travnja 2016</w:t>
      </w:r>
      <w:r w:rsidRPr="004C4B9E">
        <w:rPr>
          <w:sz w:val="23"/>
          <w:szCs w:val="23"/>
        </w:rPr>
        <w:t>.</w:t>
      </w:r>
    </w:p>
    <w:p w:rsidRDefault="002973C1" w:rsidP="002973C1" w:rsidR="002973C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2973C1" w:rsidP="002973C1" w:rsidR="002973C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2973C1" w:rsidP="002973C1" w:rsidR="002973C1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2973C1" w:rsidP="002973C1" w:rsidR="002973C1">
      <w:pPr>
        <w:jc w:val="both"/>
        <w:rPr>
          <w:sz w:val="23"/>
          <w:szCs w:val="23"/>
        </w:rPr>
      </w:pPr>
    </w:p>
    <w:p w:rsidRDefault="002973C1" w:rsidP="002973C1" w:rsidR="002973C1" w:rsidRPr="004C4B9E">
      <w:pPr>
        <w:jc w:val="both"/>
        <w:rPr>
          <w:sz w:val="23"/>
          <w:szCs w:val="23"/>
        </w:rPr>
      </w:pPr>
    </w:p>
    <w:p w:rsidRDefault="002973C1" w:rsidP="002973C1" w:rsidR="002973C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2973C1" w:rsidP="002973C1" w:rsidR="002973C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2973C1" w:rsidP="002973C1" w:rsidR="002973C1" w:rsidRPr="004C4B9E">
      <w:pPr>
        <w:jc w:val="both"/>
        <w:rPr>
          <w:sz w:val="23"/>
          <w:szCs w:val="23"/>
        </w:rPr>
      </w:pPr>
    </w:p>
    <w:p w:rsidRDefault="002973C1" w:rsidP="002973C1" w:rsidR="002973C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2973C1" w:rsidP="002973C1" w:rsidR="002973C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2973C1" w:rsidP="002973C1" w:rsidR="002973C1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MANSIO ISTRA d.o.o., </w:t>
      </w:r>
      <w:proofErr w:type="spellStart"/>
      <w:r>
        <w:rPr>
          <w:sz w:val="23"/>
          <w:szCs w:val="23"/>
        </w:rPr>
        <w:t>Trviž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Trviž</w:t>
      </w:r>
      <w:proofErr w:type="spellEnd"/>
      <w:r>
        <w:rPr>
          <w:sz w:val="23"/>
          <w:szCs w:val="23"/>
        </w:rPr>
        <w:t xml:space="preserve"> 2 C</w:t>
      </w:r>
    </w:p>
    <w:p w:rsidRDefault="002973C1" w:rsidP="002973C1" w:rsidR="002973C1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Marina Ladavac Sertić, Trviž, Trviž 2 C,</w:t>
      </w:r>
    </w:p>
    <w:p w:rsidRDefault="002973C1" w:rsidP="002973C1" w:rsidR="002973C1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Zoran Sertić, Trviž, Trviž 2 C,</w:t>
      </w:r>
    </w:p>
    <w:p w:rsidRDefault="002973C1" w:rsidP="002973C1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79A" w:rsidR="00000000">
      <w:r>
        <w:separator/>
      </w:r>
    </w:p>
  </w:endnote>
  <w:endnote w:id="0" w:type="continuationSeparator">
    <w:p w:rsidRDefault="0086279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79A" w:rsidR="00000000">
      <w:r>
        <w:separator/>
      </w:r>
    </w:p>
  </w:footnote>
  <w:footnote w:id="0" w:type="continuationSeparator">
    <w:p w:rsidRDefault="0086279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973C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6279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73C1"/>
    <w:rsid w:val="002973C1"/>
    <w:rsid w:val="00554328"/>
    <w:rsid w:val="0086279A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73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73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73C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73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73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79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79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79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79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73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73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73C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73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73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79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79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79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79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MANSIO ISTRA d.o.o. TRVIŽ</izvorni_sadrzaj>
    <derivirana_varijabla naziv="DomainObject.Predmet.ProtustrankaFormated_1">  MANSIO ISTRA d.o.o. TRVIŽ</derivirana_varijabla>
  </DomainObject.Predmet.ProtustrankaFormated>
  <DomainObject.Predmet.ProtustrankaFormatedOIB>
    <izvorni_sadrzaj>  MANSIO ISTRA d.o.o. TRVIŽ, OIB 64023131468</izvorni_sadrzaj>
    <derivirana_varijabla naziv="DomainObject.Predmet.ProtustrankaFormatedOIB_1">  MANSIO ISTRA d.o.o. TRVIŽ, OIB 64023131468</derivirana_varijabla>
  </DomainObject.Predmet.ProtustrankaFormatedOIB>
  <DomainObject.Predmet.ProtustrankaFormatedWithAdress>
    <izvorni_sadrzaj> MANSIO ISTRA d.o.o. TRVIŽ, Trviž 2 C, 52000 Trviž</izvorni_sadrzaj>
    <derivirana_varijabla naziv="DomainObject.Predmet.ProtustrankaFormatedWithAdress_1"> MANSIO ISTRA d.o.o. TRVIŽ, Trviž 2 C, 52000 Trviž</derivirana_varijabla>
  </DomainObject.Predmet.ProtustrankaFormatedWithAdress>
  <DomainObject.Predmet.ProtustrankaFormatedWithAdressOIB>
    <izvorni_sadrzaj> MANSIO ISTRA d.o.o. TRVIŽ, OIB 64023131468, Trviž 2 C, 52000 Trviž</izvorni_sadrzaj>
    <derivirana_varijabla naziv="DomainObject.Predmet.ProtustrankaFormatedWithAdressOIB_1"> MANSIO ISTRA d.o.o. TRVIŽ, OIB 64023131468, Trviž 2 C, 52000 Trviž</derivirana_varijabla>
  </DomainObject.Predmet.ProtustrankaFormatedWithAdressOIB>
  <DomainObject.Predmet.ProtustrankaWithAdress>
    <izvorni_sadrzaj>MANSIO ISTRA d.o.o. TRVIŽ Trviž 2 C, 52000 Trviž</izvorni_sadrzaj>
    <derivirana_varijabla naziv="DomainObject.Predmet.ProtustrankaWithAdress_1">MANSIO ISTRA d.o.o. TRVIŽ Trviž 2 C, 52000 Trviž</derivirana_varijabla>
  </DomainObject.Predmet.ProtustrankaWithAdress>
  <DomainObject.Predmet.ProtustrankaWithAdressOIB>
    <izvorni_sadrzaj>MANSIO ISTRA d.o.o. TRVIŽ, OIB 64023131468, Trviž 2 C, 52000 Trviž</izvorni_sadrzaj>
    <derivirana_varijabla naziv="DomainObject.Predmet.ProtustrankaWithAdressOIB_1">MANSIO ISTRA d.o.o. TRVIŽ, OIB 64023131468, Trviž 2 C, 52000 Trviž</derivirana_varijabla>
  </DomainObject.Predmet.ProtustrankaWithAdressOIB>
  <DomainObject.Predmet.ProtustrankaNazivFormated>
    <izvorni_sadrzaj>MANSIO ISTRA d.o.o. TRVIŽ</izvorni_sadrzaj>
    <derivirana_varijabla naziv="DomainObject.Predmet.ProtustrankaNazivFormated_1">MANSIO ISTRA d.o.o. TRVIŽ</derivirana_varijabla>
  </DomainObject.Predmet.ProtustrankaNazivFormated>
  <DomainObject.Predmet.ProtustrankaNazivFormatedOIB>
    <izvorni_sadrzaj>MANSIO ISTRA d.o.o. TRVIŽ, OIB 64023131468</izvorni_sadrzaj>
    <derivirana_varijabla naziv="DomainObject.Predmet.ProtustrankaNazivFormatedOIB_1">MANSIO ISTRA d.o.o. TRVIŽ, OIB 64023131468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61109.51</izvorni_sadrzaj>
    <derivirana_varijabla naziv="DomainObject.Predmet.TrenutnaVrijednost_1">61109.51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MANSIO ISTRA d.o.o. TRVIŽ</item>
    </izvorni_sadrzaj>
    <derivirana_varijabla naziv="DomainObject.Predmet.ProtuStrankaListFormated_1">
      <item>MANSIO ISTRA d.o.o. TRVIŽ</item>
    </derivirana_varijabla>
  </DomainObject.Predmet.ProtuStrankaListFormated>
  <DomainObject.Predmet.ProtuStrankaListFormatedOIB>
    <izvorni_sadrzaj>
      <item>MANSIO ISTRA d.o.o. TRVIŽ, OIB 64023131468</item>
    </izvorni_sadrzaj>
    <derivirana_varijabla naziv="DomainObject.Predmet.ProtuStrankaListFormatedOIB_1">
      <item>MANSIO ISTRA d.o.o. TRVIŽ, OIB 64023131468</item>
    </derivirana_varijabla>
  </DomainObject.Predmet.ProtuStrankaListFormatedOIB>
  <DomainObject.Predmet.ProtuStrankaListFormatedWithAdress>
    <izvorni_sadrzaj>
      <item>MANSIO ISTRA d.o.o. TRVIŽ, Trviž 2 C, 52000 Trviž</item>
    </izvorni_sadrzaj>
    <derivirana_varijabla naziv="DomainObject.Predmet.ProtuStrankaListFormatedWithAdress_1">
      <item>MANSIO ISTRA d.o.o. TRVIŽ, Trviž 2 C, 52000 Trviž</item>
    </derivirana_varijabla>
  </DomainObject.Predmet.ProtuStrankaListFormatedWithAdress>
  <DomainObject.Predmet.ProtuStrankaListFormatedWithAdressOIB>
    <izvorni_sadrzaj>
      <item>MANSIO ISTRA d.o.o. TRVIŽ, OIB 64023131468, Trviž 2 C, 52000 Trviž</item>
    </izvorni_sadrzaj>
    <derivirana_varijabla naziv="DomainObject.Predmet.ProtuStrankaListFormatedWithAdressOIB_1">
      <item>MANSIO ISTRA d.o.o. TRVIŽ, OIB 64023131468, Trviž 2 C, 52000 Trviž</item>
    </derivirana_varijabla>
  </DomainObject.Predmet.ProtuStrankaListFormatedWithAdressOIB>
  <DomainObject.Predmet.ProtuStrankaListNazivFormated>
    <izvorni_sadrzaj>
      <item>MANSIO ISTRA d.o.o. TRVIŽ</item>
    </izvorni_sadrzaj>
    <derivirana_varijabla naziv="DomainObject.Predmet.ProtuStrankaListNazivFormated_1">
      <item>MANSIO ISTRA d.o.o. TRVIŽ</item>
    </derivirana_varijabla>
  </DomainObject.Predmet.ProtuStrankaListNazivFormated>
  <DomainObject.Predmet.ProtuStrankaListNazivFormatedOIB>
    <izvorni_sadrzaj>
      <item>MANSIO ISTRA d.o.o. TRVIŽ, OIB 64023131468</item>
    </izvorni_sadrzaj>
    <derivirana_varijabla naziv="DomainObject.Predmet.ProtuStrankaListNazivFormatedOIB_1">
      <item>MANSIO ISTRA d.o.o. TRVIŽ, OIB 64023131468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MANSIO ISTRA d.o.o. TRVIŽ</izvorni_sadrzaj>
    <derivirana_varijabla naziv="DomainObject.Predmet.ProtustrankaIDrugi_1">MANSIO ISTRA d.o.o. TRVIŽ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MANSIO ISTRA d.o.o. TRVIŽ, OIB 64023131468, Trviž 2 C, 52000 Trviž</izvorni_sadrzaj>
    <derivirana_varijabla naziv="DomainObject.Predmet.ProtustrankaIDrugiAdressOIB_1">MANSIO ISTRA d.o.o. TRVIŽ, OIB 64023131468, Trviž 2 C, 52000 Trviž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MANSIO ISTRA d.o.o. TRVIŽ</item>
    </izvorni_sadrzaj>
    <derivirana_varijabla naziv="DomainObject.Predmet.SudioniciListNaziv_1">
      <item>FINANCIJSKA AGENCIJA, RC RIJEKA, PODRUŽNICA PULA, PULA</item>
      <item>MANSIO ISTRA d.o.o. TRVIŽ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MANSIO ISTRA d.o.o. TRVIŽ, OIB 64023131468, Trviž 2 C,52000 Trviž</item>
    </izvorni_sadrzaj>
    <derivirana_varijabla naziv="DomainObject.Predmet.SudioniciListAdressOIB_1">
      <item>FINANCIJSKA AGENCIJA, RC RIJEKA, PODRUŽNICA PULA, PULA, OIB 85821130368, Giardini 5,52100 Pula</item>
      <item>MANSIO ISTRA d.o.o. TRVIŽ, OIB 64023131468, Trviž 2 C,52000 Trviž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64023131468</item>
    </izvorni_sadrzaj>
    <derivirana_varijabla naziv="DomainObject.Predmet.SudioniciListNazivOIB_1">
      <item>, OIB 85821130368</item>
      <item>, OIB 64023131468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1660</properties:Characters>
  <properties:Lines>49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2016-04-05T06:48:00Z</dcterms:created>
  <dc:creator>Jasmina Matika</dc:creator>
  <cp:lastModifiedBy>Jasmina Matika</cp:lastModifiedBy>
  <dcterms:modified xmlns:xsi="http://www.w3.org/2001/XMLSchema-instance" xsi:type="dcterms:W3CDTF">2016-04-05T07:15:00Z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