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900f" w14:paraId="7ed900f" w:rsidRDefault="002E5413" w:rsidP="002E5413" w:rsidR="002E5413">
      <w:pPr>
        <w:jc w:val="right"/>
        <w15:collapsed w:val="false"/>
      </w:pPr>
      <w:r>
        <w:t>6 St-</w:t>
      </w:r>
      <w:r w:rsidR="0080230D">
        <w:t>434</w:t>
      </w:r>
      <w:r w:rsidR="008C56EC">
        <w:t>/17-</w:t>
      </w:r>
      <w:r w:rsidR="00D25939">
        <w:t>16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>Trgovački sud u Osijeku, po stečajnoj sutkinji Nadi Roso, u stečajnom predmetu predlagatelja Financijska agencija Regionalni centar Osijek, za otvaranje stečajnog  postupka nad dužnikom</w:t>
      </w:r>
      <w:r w:rsidR="008F2119">
        <w:t xml:space="preserve"> </w:t>
      </w:r>
      <w:r w:rsidR="0080230D">
        <w:rPr>
          <w:b/>
        </w:rPr>
        <w:t xml:space="preserve">CIBALAE d.o.o. za prijevoz, trgovinu i usluge, Vinkovci, </w:t>
      </w:r>
      <w:proofErr w:type="spellStart"/>
      <w:r w:rsidR="0080230D">
        <w:rPr>
          <w:b/>
        </w:rPr>
        <w:t>Kanovačka</w:t>
      </w:r>
      <w:proofErr w:type="spellEnd"/>
      <w:r w:rsidR="0080230D">
        <w:rPr>
          <w:b/>
        </w:rPr>
        <w:t xml:space="preserve"> 15, MBS: 030117233, OIB: 97388423540</w:t>
      </w:r>
      <w:r>
        <w:t xml:space="preserve">, dana </w:t>
      </w:r>
      <w:r w:rsidR="00D25939">
        <w:t>20</w:t>
      </w:r>
      <w:r w:rsidR="008F2119">
        <w:t>. veljače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80230D">
        <w:t>Tihomir</w:t>
      </w:r>
      <w:r w:rsidR="00D25939">
        <w:t>u</w:t>
      </w:r>
      <w:r w:rsidR="0080230D">
        <w:t xml:space="preserve"> </w:t>
      </w:r>
      <w:proofErr w:type="spellStart"/>
      <w:r w:rsidR="0080230D">
        <w:t>Kaderžabek</w:t>
      </w:r>
      <w:proofErr w:type="spellEnd"/>
      <w:r w:rsidR="0080230D">
        <w:t xml:space="preserve">, Vinkovci, </w:t>
      </w:r>
      <w:proofErr w:type="spellStart"/>
      <w:r w:rsidR="0080230D">
        <w:t>Kanovačka</w:t>
      </w:r>
      <w:proofErr w:type="spellEnd"/>
      <w:r w:rsidR="0080230D">
        <w:t xml:space="preserve"> 15, OIB: 37840830795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80230D">
        <w:rPr>
          <w:b/>
        </w:rPr>
        <w:t>434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80230D">
        <w:t xml:space="preserve">Tihomir </w:t>
      </w:r>
      <w:proofErr w:type="spellStart"/>
      <w:r w:rsidR="0080230D">
        <w:t>Kaderžabek</w:t>
      </w:r>
      <w:proofErr w:type="spellEnd"/>
      <w:r w:rsidR="0080230D">
        <w:t xml:space="preserve">, Vinkovci, </w:t>
      </w:r>
      <w:proofErr w:type="spellStart"/>
      <w:r w:rsidR="0080230D">
        <w:t>Kanovačka</w:t>
      </w:r>
      <w:proofErr w:type="spellEnd"/>
      <w:r w:rsidR="0080230D">
        <w:t xml:space="preserve"> 15, OIB: 37840830795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80230D">
        <w:rPr>
          <w:b/>
        </w:rPr>
        <w:t>434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D25939">
        <w:t xml:space="preserve">Tihomiru </w:t>
      </w:r>
      <w:proofErr w:type="spellStart"/>
      <w:r w:rsidR="0080230D">
        <w:t>Kaderžabek</w:t>
      </w:r>
      <w:proofErr w:type="spellEnd"/>
      <w:r w:rsidR="0080230D">
        <w:t xml:space="preserve">, Vinkovci, </w:t>
      </w:r>
      <w:proofErr w:type="spellStart"/>
      <w:r w:rsidR="0080230D">
        <w:t>Kanovačka</w:t>
      </w:r>
      <w:proofErr w:type="spellEnd"/>
      <w:r w:rsidR="0080230D">
        <w:t xml:space="preserve"> 15, OIB: 37840830795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80230D">
        <w:t xml:space="preserve">Tihomir </w:t>
      </w:r>
      <w:proofErr w:type="spellStart"/>
      <w:r w:rsidR="0080230D">
        <w:t>Kaderžabek</w:t>
      </w:r>
      <w:proofErr w:type="spellEnd"/>
      <w:r w:rsidR="0080230D">
        <w:t xml:space="preserve">, Vinkovci, </w:t>
      </w:r>
      <w:proofErr w:type="spellStart"/>
      <w:r w:rsidR="0080230D">
        <w:t>Kanovačka</w:t>
      </w:r>
      <w:proofErr w:type="spellEnd"/>
      <w:r w:rsidR="0080230D">
        <w:t xml:space="preserve"> 15, OIB: 37840830795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D25939" w:rsidP="00D25939" w:rsidR="00D25939">
      <w:pPr>
        <w:jc w:val="right"/>
      </w:pPr>
      <w:r>
        <w:t>6 St-434/17-16</w:t>
      </w:r>
    </w:p>
    <w:p w:rsidRDefault="002E5413" w:rsidP="002E5413" w:rsidR="002E5413">
      <w:pPr>
        <w:jc w:val="right"/>
      </w:pPr>
    </w:p>
    <w:p w:rsidRDefault="002E5413" w:rsidP="002E5413" w:rsidR="002E5413"/>
    <w:p w:rsidRDefault="00F64150" w:rsidP="002E5413" w:rsidR="00F64150"/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80230D">
        <w:rPr>
          <w:bCs/>
        </w:rPr>
        <w:t>23. ožujka</w:t>
      </w:r>
      <w:r>
        <w:rPr>
          <w:bCs/>
        </w:rPr>
        <w:t xml:space="preserve"> 2017. podnijela ovom sudu prijedlog za pokretanje stečajnog postupka nad dužnikom </w:t>
      </w:r>
      <w:r w:rsidR="0080230D">
        <w:rPr>
          <w:b/>
        </w:rPr>
        <w:t xml:space="preserve">CIBALAE d.o.o. za prijevoz, trgovinu i usluge, Vinkovci, </w:t>
      </w:r>
      <w:proofErr w:type="spellStart"/>
      <w:r w:rsidR="0080230D">
        <w:rPr>
          <w:b/>
        </w:rPr>
        <w:t>Kanovačka</w:t>
      </w:r>
      <w:proofErr w:type="spellEnd"/>
      <w:r w:rsidR="0080230D">
        <w:rPr>
          <w:b/>
        </w:rPr>
        <w:t xml:space="preserve"> 15, MBS: 030117233, OIB: 97388423540</w:t>
      </w:r>
      <w:r>
        <w:t xml:space="preserve">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80230D">
        <w:t xml:space="preserve">434/17-3 </w:t>
      </w:r>
      <w:r>
        <w:t xml:space="preserve">od </w:t>
      </w:r>
      <w:r w:rsidR="0080230D">
        <w:t>11. svibnja</w:t>
      </w:r>
      <w:r>
        <w:t xml:space="preserve"> 2017. g. pozvana je osoba  zastupanje dužnika </w:t>
      </w:r>
      <w:r w:rsidR="0080230D">
        <w:t xml:space="preserve">Tihomir </w:t>
      </w:r>
      <w:proofErr w:type="spellStart"/>
      <w:r w:rsidR="0080230D">
        <w:t>Kaderžabek</w:t>
      </w:r>
      <w:proofErr w:type="spellEnd"/>
      <w:r w:rsidR="0080230D">
        <w:t xml:space="preserve">, Vinkovci, </w:t>
      </w:r>
      <w:proofErr w:type="spellStart"/>
      <w:r w:rsidR="0080230D">
        <w:t>Kanovačka</w:t>
      </w:r>
      <w:proofErr w:type="spellEnd"/>
      <w:r w:rsidR="0080230D">
        <w:t xml:space="preserve"> 15, OIB: 37840830795</w:t>
      </w:r>
      <w:r>
        <w:t xml:space="preserve">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</w:t>
      </w:r>
      <w:proofErr w:type="spellStart"/>
      <w:r>
        <w:t>z.z</w:t>
      </w:r>
      <w:proofErr w:type="spellEnd"/>
      <w:r>
        <w:t>. dužnika da u roku od 8 dana od dana primitka zaključka preda sudu izvješće o financijsko-gospodarskom stanju dužnika, popis imovine i obveza dužnika (</w:t>
      </w:r>
      <w:proofErr w:type="spellStart"/>
      <w:r>
        <w:t>prokazni</w:t>
      </w:r>
      <w:proofErr w:type="spellEnd"/>
      <w:r>
        <w:t xml:space="preserve"> popis imovine).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80230D">
        <w:t>22.5.</w:t>
      </w:r>
      <w:r>
        <w:t>2017. g.</w:t>
      </w:r>
      <w:r w:rsidR="002042D7">
        <w:t xml:space="preserve"> </w:t>
      </w:r>
      <w:r w:rsidR="0080230D">
        <w:t>putem e-oglasne ploče suda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>Slijedom ne</w:t>
      </w:r>
      <w:r w:rsidR="00D25939">
        <w:t xml:space="preserve"> </w:t>
      </w:r>
      <w:r>
        <w:t xml:space="preserve">postupanja zakonskog zastupnika dužnika po pozivu suda, sud je Zaključkom od </w:t>
      </w:r>
      <w:r w:rsidR="0080230D">
        <w:t>29.9.2017. g.</w:t>
      </w:r>
      <w:r>
        <w:t xml:space="preserve"> pozvao </w:t>
      </w:r>
      <w:proofErr w:type="spellStart"/>
      <w:r>
        <w:t>z.z</w:t>
      </w:r>
      <w:proofErr w:type="spellEnd"/>
      <w:r>
        <w:t>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</w:t>
      </w:r>
      <w:r w:rsidR="0080230D">
        <w:t>434/17-8</w:t>
      </w:r>
      <w:r>
        <w:t xml:space="preserve"> od </w:t>
      </w:r>
      <w:r w:rsidR="0080230D">
        <w:t>29. rujna</w:t>
      </w:r>
      <w:r>
        <w:t xml:space="preserve"> 2017. g. pokrenut je prethodni postupak radi utvrđivanja uvjeta za otvaranje stečajnog postupka nad dužnikom te je imenovan privremeni stečajni upravitelj u osobi </w:t>
      </w:r>
      <w:proofErr w:type="spellStart"/>
      <w:r w:rsidR="0080230D">
        <w:t>Mirsad</w:t>
      </w:r>
      <w:proofErr w:type="spellEnd"/>
      <w:r w:rsidR="0080230D">
        <w:t xml:space="preserve"> </w:t>
      </w:r>
      <w:proofErr w:type="spellStart"/>
      <w:r w:rsidR="0080230D">
        <w:t>Demirović</w:t>
      </w:r>
      <w:proofErr w:type="spellEnd"/>
      <w:r w:rsidR="0080230D">
        <w:t xml:space="preserve"> iz </w:t>
      </w:r>
      <w:proofErr w:type="spellStart"/>
      <w:r w:rsidR="0080230D">
        <w:t>Gunje</w:t>
      </w:r>
      <w:proofErr w:type="spellEnd"/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>Privremen</w:t>
      </w:r>
      <w:r w:rsidR="008F2119">
        <w:t>i</w:t>
      </w:r>
      <w:r>
        <w:t xml:space="preserve"> stečajn</w:t>
      </w:r>
      <w:r w:rsidR="008F2119">
        <w:t>i</w:t>
      </w:r>
      <w:r>
        <w:t xml:space="preserve"> upravitelj je dana </w:t>
      </w:r>
      <w:r w:rsidR="008F2119">
        <w:t>31</w:t>
      </w:r>
      <w:r w:rsidR="008C56EC">
        <w:t xml:space="preserve">. </w:t>
      </w:r>
      <w:r w:rsidR="0080230D">
        <w:t>listopada 2017</w:t>
      </w:r>
      <w:r w:rsidR="008C56EC">
        <w:t>. g.</w:t>
      </w:r>
      <w:r>
        <w:t xml:space="preserve"> u spis dostavio izvješće u kojem je naveo koje je sve radnje obavio kako bi utvrdio da li postoje uvjeti za otvaranje stečajnog postupka nad dužnikom i uz to pribavio je potvrdu </w:t>
      </w:r>
      <w:r w:rsidR="0080230D">
        <w:t xml:space="preserve">FINE, </w:t>
      </w:r>
      <w:r>
        <w:t xml:space="preserve">Hrvatskog zavoda za mirovinsko osiguranje, potvrdu MUP RH, Policijske uprave </w:t>
      </w:r>
      <w:r w:rsidR="0080230D">
        <w:t>Vukovarsko-srijemske</w:t>
      </w:r>
      <w:r w:rsidR="00D25939">
        <w:t>,</w:t>
      </w:r>
      <w:r>
        <w:t xml:space="preserve"> potvrdu</w:t>
      </w:r>
      <w:r w:rsidR="0080230D">
        <w:t xml:space="preserve"> </w:t>
      </w:r>
      <w:proofErr w:type="spellStart"/>
      <w:r w:rsidR="0080230D">
        <w:t>zk</w:t>
      </w:r>
      <w:proofErr w:type="spellEnd"/>
      <w:r w:rsidR="0080230D">
        <w:t>. odjela Vinkovci, godišnje fin. izvješće</w:t>
      </w:r>
      <w:r>
        <w:t xml:space="preserve">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80230D">
        <w:t>29.9</w:t>
      </w:r>
      <w:r w:rsidR="008F2119">
        <w:t>.</w:t>
      </w:r>
      <w:r>
        <w:t xml:space="preserve">2017. g.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D25939" w:rsidP="00D25939" w:rsidR="00D25939">
      <w:pPr>
        <w:jc w:val="right"/>
      </w:pPr>
      <w:r>
        <w:t>6 St-434/17-16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80230D">
        <w:t>29.9.</w:t>
      </w:r>
      <w:r>
        <w:t>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80230D">
        <w:t>23.3</w:t>
      </w:r>
      <w:r w:rsidR="008F2119">
        <w:t>.</w:t>
      </w:r>
      <w:r>
        <w:t xml:space="preserve">2017. g. utvrdio da visina blokade žiro računa dužnika iznosi </w:t>
      </w:r>
      <w:r w:rsidR="000E206C">
        <w:t>46.748,45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25939">
        <w:t>20</w:t>
      </w:r>
      <w:r w:rsidR="008F2119">
        <w:t>. veljače</w:t>
      </w:r>
      <w:r w:rsidR="00F64150">
        <w:t xml:space="preserve">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0E206C" w:rsidP="002E5413" w:rsidR="008F2119">
      <w:pPr>
        <w:numPr>
          <w:ilvl w:val="0"/>
          <w:numId w:val="13"/>
        </w:numPr>
      </w:pPr>
      <w:r>
        <w:t xml:space="preserve">za </w:t>
      </w:r>
      <w:proofErr w:type="spellStart"/>
      <w:r w:rsidR="002E5413">
        <w:t>z.z</w:t>
      </w:r>
      <w:proofErr w:type="spellEnd"/>
      <w:r w:rsidR="002E5413">
        <w:t>. dužnika</w:t>
      </w:r>
      <w:r>
        <w:t xml:space="preserve"> pun. –</w:t>
      </w:r>
      <w:r w:rsidR="00D25939">
        <w:t xml:space="preserve"> </w:t>
      </w:r>
      <w:r>
        <w:t xml:space="preserve">Damir Hećimović i Leopoldina </w:t>
      </w:r>
      <w:proofErr w:type="spellStart"/>
      <w:r>
        <w:t>Špicer</w:t>
      </w:r>
      <w:proofErr w:type="spellEnd"/>
      <w:r w:rsidR="00D25939">
        <w:t xml:space="preserve"> odvjetnici iz ZOU</w:t>
      </w:r>
      <w:r>
        <w:t xml:space="preserve"> iz Slavonskog Broda, A. Starčevića 40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D25939">
        <w:t>26</w:t>
      </w:r>
      <w:r w:rsidR="000E206C">
        <w:t>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/>
    <w:p w:rsidRDefault="00D36CE1" w:rsidP="00E75FA5" w:rsidR="00D36CE1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E0D" w:rsidP="00C06AA6" w:rsidR="00EA2E0D">
      <w:r>
        <w:separator/>
      </w:r>
    </w:p>
  </w:endnote>
  <w:endnote w:id="0" w:type="continuationSeparator">
    <w:p w:rsidRDefault="00EA2E0D" w:rsidP="00C06AA6" w:rsidR="00EA2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E0D" w:rsidP="00C06AA6" w:rsidR="00EA2E0D">
      <w:r>
        <w:separator/>
      </w:r>
    </w:p>
  </w:footnote>
  <w:footnote w:id="0" w:type="continuationSeparator">
    <w:p w:rsidRDefault="00EA2E0D" w:rsidP="00C06AA6" w:rsidR="00EA2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36CE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206C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1E2D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0230D"/>
    <w:rsid w:val="00814537"/>
    <w:rsid w:val="00817C66"/>
    <w:rsid w:val="00826384"/>
    <w:rsid w:val="008409A8"/>
    <w:rsid w:val="00860129"/>
    <w:rsid w:val="00875548"/>
    <w:rsid w:val="008A66B9"/>
    <w:rsid w:val="008C56EC"/>
    <w:rsid w:val="008D3E2B"/>
    <w:rsid w:val="008F2119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E2436"/>
    <w:rsid w:val="009F01BD"/>
    <w:rsid w:val="009F645C"/>
    <w:rsid w:val="00A005F0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D4C16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E5B2F"/>
    <w:rsid w:val="00D022CE"/>
    <w:rsid w:val="00D231AE"/>
    <w:rsid w:val="00D24D2F"/>
    <w:rsid w:val="00D25939"/>
    <w:rsid w:val="00D36CE1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A2E0D"/>
    <w:rsid w:val="00ED4C16"/>
    <w:rsid w:val="00EE1CE1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C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6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C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6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04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CIBALAE d.o.o. za prijevoz, trgovinu i usluge</izvorni_sadrzaj>
    <derivirana_varijabla naziv="DomainObject.Predmet.ProtustrankaFormated_1">  CIBALAE d.o.o. za prijevoz, trgovinu i usluge</derivirana_varijabla>
  </DomainObject.Predmet.ProtustrankaFormated>
  <DomainObject.Predmet.ProtustrankaFormatedOIB>
    <izvorni_sadrzaj>  CIBALAE d.o.o. za prijevoz, trgovinu i usluge, OIB 97388423540</izvorni_sadrzaj>
    <derivirana_varijabla naziv="DomainObject.Predmet.ProtustrankaFormatedOIB_1">  CIBALAE d.o.o. za prijevoz, trgovinu i usluge, OIB 97388423540</derivirana_varijabla>
  </DomainObject.Predmet.ProtustrankaFormatedOIB>
  <DomainObject.Predmet.ProtustrankaFormatedWithAdress>
    <izvorni_sadrzaj> CIBALAE d.o.o. za prijevoz, trgovinu i usluge, Kanovačka 15, 32100 Vinkovci</izvorni_sadrzaj>
    <derivirana_varijabla naziv="DomainObject.Predmet.ProtustrankaFormatedWithAdress_1"> CIBALAE d.o.o. za prijevoz, trgovinu i usluge, Kanovačka 15, 32100 Vinkovci</derivirana_varijabla>
  </DomainObject.Predmet.ProtustrankaFormatedWithAdress>
  <DomainObject.Predmet.ProtustrankaFormatedWithAdressOIB>
    <izvorni_sadrzaj> CIBALAE d.o.o. za prijevoz, trgovinu i usluge, OIB 97388423540, Kanovačka 15, 32100 Vinkovci</izvorni_sadrzaj>
    <derivirana_varijabla naziv="DomainObject.Predmet.ProtustrankaFormatedWithAdressOIB_1"> CIBALAE d.o.o. za prijevoz, trgovinu i usluge, OIB 97388423540, Kanovačka 15, 32100 Vinkovci</derivirana_varijabla>
  </DomainObject.Predmet.ProtustrankaFormatedWithAdressOIB>
  <DomainObject.Predmet.ProtustrankaWithAdress>
    <izvorni_sadrzaj>CIBALAE d.o.o. za prijevoz, trgovinu i usluge Kanovačka 15, 32100 Vinkovci</izvorni_sadrzaj>
    <derivirana_varijabla naziv="DomainObject.Predmet.ProtustrankaWithAdress_1">CIBALAE d.o.o. za prijevoz, trgovinu i usluge Kanovačka 15, 32100 Vinkovci</derivirana_varijabla>
  </DomainObject.Predmet.ProtustrankaWithAdress>
  <DomainObject.Predmet.ProtustrankaWithAdressOIB>
    <izvorni_sadrzaj>CIBALAE d.o.o. za prijevoz, trgovinu i usluge, OIB 97388423540, Kanovačka 15, 32100 Vinkovci</izvorni_sadrzaj>
    <derivirana_varijabla naziv="DomainObject.Predmet.ProtustrankaWithAdressOIB_1">CIBALAE d.o.o. za prijevoz, trgovinu i usluge, OIB 97388423540, Kanovačka 15, 32100 Vinkovci</derivirana_varijabla>
  </DomainObject.Predmet.ProtustrankaWithAdressOIB>
  <DomainObject.Predmet.ProtustrankaNazivFormated>
    <izvorni_sadrzaj>CIBALAE d.o.o. za prijevoz, trgovinu i usluge</izvorni_sadrzaj>
    <derivirana_varijabla naziv="DomainObject.Predmet.ProtustrankaNazivFormated_1">CIBALAE d.o.o. za prijevoz, trgovinu i usluge</derivirana_varijabla>
  </DomainObject.Predmet.ProtustrankaNazivFormated>
  <DomainObject.Predmet.ProtustrankaNazivFormatedOIB>
    <izvorni_sadrzaj>CIBALAE d.o.o. za prijevoz, trgovinu i usluge, OIB 97388423540</izvorni_sadrzaj>
    <derivirana_varijabla naziv="DomainObject.Predmet.ProtustrankaNazivFormatedOIB_1">CIBALAE d.o.o. za prijevoz, trgovinu i usluge, OIB 97388423540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CIBALAE d.o.o. za prijevoz, trgovinu i usluge</item>
    </izvorni_sadrzaj>
    <derivirana_varijabla naziv="DomainObject.Predmet.ProtuStrankaListFormated_1">
      <item>CIBALAE d.o.o. za prijevoz, trgovinu i usluge</item>
    </derivirana_varijabla>
  </DomainObject.Predmet.ProtuStrankaListFormated>
  <DomainObject.Predmet.ProtuStrankaListFormatedOIB>
    <izvorni_sadrzaj>
      <item>CIBALAE d.o.o. za prijevoz, trgovinu i usluge, OIB 97388423540</item>
    </izvorni_sadrzaj>
    <derivirana_varijabla naziv="DomainObject.Predmet.ProtuStrankaListFormatedOIB_1">
      <item>CIBALAE d.o.o. za prijevoz, trgovinu i usluge, OIB 97388423540</item>
    </derivirana_varijabla>
  </DomainObject.Predmet.ProtuStrankaListFormatedOIB>
  <DomainObject.Predmet.ProtuStrankaListFormatedWithAdress>
    <izvorni_sadrzaj>
      <item>CIBALAE d.o.o. za prijevoz, trgovinu i usluge, Kanovačka 15, 32100 Vinkovci</item>
    </izvorni_sadrzaj>
    <derivirana_varijabla naziv="DomainObject.Predmet.ProtuStrankaListFormatedWithAdress_1">
      <item>CIBALAE d.o.o. za prijevoz, trgovinu i usluge, Kanovačka 15, 32100 Vinkovci</item>
    </derivirana_varijabla>
  </DomainObject.Predmet.ProtuStrankaListFormatedWithAdress>
  <DomainObject.Predmet.ProtuStrankaListFormatedWithAdressOIB>
    <izvorni_sadrzaj>
      <item>CIBALAE d.o.o. za prijevoz, trgovinu i usluge, OIB 97388423540, Kanovačka 15, 32100 Vinkovci</item>
    </izvorni_sadrzaj>
    <derivirana_varijabla naziv="DomainObject.Predmet.ProtuStrankaListFormatedWithAdressOIB_1">
      <item>CIBALAE d.o.o. za prijevoz, trgovinu i usluge, OIB 97388423540, Kanovačka 15, 32100 Vinkovci</item>
    </derivirana_varijabla>
  </DomainObject.Predmet.ProtuStrankaListFormatedWithAdressOIB>
  <DomainObject.Predmet.ProtuStrankaListNazivFormated>
    <izvorni_sadrzaj>
      <item>CIBALAE d.o.o. za prijevoz, trgovinu i usluge</item>
    </izvorni_sadrzaj>
    <derivirana_varijabla naziv="DomainObject.Predmet.ProtuStrankaListNazivFormated_1">
      <item>CIBALAE d.o.o. za prijevoz, trgovinu i usluge</item>
    </derivirana_varijabla>
  </DomainObject.Predmet.ProtuStrankaListNazivFormated>
  <DomainObject.Predmet.ProtuStrankaListNazivFormatedOIB>
    <izvorni_sadrzaj>
      <item>CIBALAE d.o.o. za prijevoz, trgovinu i usluge, OIB 97388423540</item>
    </izvorni_sadrzaj>
    <derivirana_varijabla naziv="DomainObject.Predmet.ProtuStrankaListNazivFormatedOIB_1">
      <item>CIBALAE d.o.o. za prijevoz, trgovinu i usluge, OIB 97388423540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CIBALAE d.o.o. za prijevoz, trgovinu i usluge</izvorni_sadrzaj>
    <derivirana_varijabla naziv="DomainObject.Predmet.ProtustrankaIDrugi_1">CIBALAE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CIBALAE d.o.o. za prijevoz, trgovinu i usluge, OIB 97388423540, Kanovačka 15, 32100 Vinkovci</izvorni_sadrzaj>
    <derivirana_varijabla naziv="DomainObject.Predmet.ProtustrankaIDrugiAdressOIB_1">CIBALAE d.o.o. za prijevoz, trgovinu i usluge, OIB 97388423540, Kanovačka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CIBALAE d.o.o. za prijevoz, trgovinu i usluge</item>
    </izvorni_sadrzaj>
    <derivirana_varijabla naziv="DomainObject.Predmet.SudioniciListNaziv_1">
      <item>FINA RC OSIJEK</item>
      <item>CIBALAE d.o.o. za prijevoz, trgovinu i usluge</item>
    </derivirana_varijabla>
  </DomainObject.Predmet.SudioniciListNaziv>
  <DomainObject.Predmet.SudioniciListAdressOIB>
    <izvorni_sadrzaj>
      <item>FINA RC OSIJEK, OIB 85821130368</item>
      <item>CIBALAE d.o.o. za prijevoz, trgovinu i usluge, OIB 97388423540, Kanovačka 15,32100 Vinkovci</item>
    </izvorni_sadrzaj>
    <derivirana_varijabla naziv="DomainObject.Predmet.SudioniciListAdressOIB_1">
      <item>FINA RC OSIJEK, OIB 85821130368</item>
      <item>CIBALAE d.o.o. za prijevoz, trgovinu i usluge, OIB 97388423540, Kanovačka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97388423540</item>
    </izvorni_sadrzaj>
    <derivirana_varijabla naziv="DomainObject.Predmet.SudioniciListNazivOIB_1">
      <item>, OIB 85821130368</item>
      <item>, OIB 97388423540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DB26D-7B75-45F9-893C-947FC1709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1102</properties:Words>
  <properties:Characters>5925</properties:Characters>
  <properties:Lines>165</properties:Lines>
  <properties:Paragraphs>40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2018-01-29T09:16:00Z</dcterms:created>
  <dc:creator>Korisnik</dc:creator>
  <cp:lastModifiedBy>Danijela Sekulić</cp:lastModifiedBy>
  <cp:lastPrinted>2018-02-20T12:41:00Z</cp:lastPrinted>
  <dcterms:modified xmlns:xsi="http://www.w3.org/2001/XMLSchema-instance" xsi:type="dcterms:W3CDTF">2018-02-20T12:42:00Z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OVRŠNA ISPRAVA II NOVO.docx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