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af85" w14:paraId="f9daf85" w:rsidRDefault="00F62142" w:rsidP="00910611" w:rsidR="00F6214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142" w:rsidP="00910611" w:rsidR="00F62142">
      <w:r>
        <w:rPr>
          <w:rFonts w:eastAsia="MS Mincho"/>
        </w:rPr>
        <w:t xml:space="preserve">   REPUBLIKA HRVATSKA</w:t>
      </w:r>
    </w:p>
    <w:p w:rsidRDefault="00F62142" w:rsidP="00910611" w:rsidR="00F62142">
      <w:r>
        <w:rPr>
          <w:rFonts w:eastAsia="MS Mincho"/>
        </w:rPr>
        <w:t>TRGOVAČKI SUD U RIJECI</w:t>
      </w:r>
    </w:p>
    <w:p w:rsidRDefault="00F62142" w:rsidR="00F6214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E27203" w:rsidRPr="00E27203">
        <w:rPr>
          <w:b/>
        </w:rPr>
        <w:t>NOVA CISSA d.o.o. za trgovinu i usluge, Novalja, Silvija Strahimira Kranjčevića 1, OIB 13708019032</w:t>
      </w:r>
      <w:r w:rsidR="00C1089B">
        <w:rPr>
          <w:b/>
        </w:rPr>
        <w:t xml:space="preserve">, </w:t>
      </w:r>
      <w:r w:rsidR="00C1089B">
        <w:t>odlučujući o zahtjevu 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E27203">
        <w:t>22. studenoga</w:t>
      </w:r>
      <w:r w:rsidR="00F543B8">
        <w:t xml:space="preserve"> 2017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Pr="00C1089B">
        <w:rPr>
          <w:b/>
        </w:rPr>
        <w:t>Marku Zagorac iz Čavl</w:t>
      </w:r>
      <w:r>
        <w:rPr>
          <w:b/>
        </w:rPr>
        <w:t>i</w:t>
      </w:r>
      <w:r w:rsidRPr="00C1089B">
        <w:rPr>
          <w:b/>
        </w:rPr>
        <w:t>, Čavle 87a, OIB 82182414496</w:t>
      </w:r>
      <w:r w:rsidRPr="00C1089B">
        <w:t xml:space="preserve">, određuje se jednokratna nagrada za poslove obavljene u prethodnom postupku u iznosu od </w:t>
      </w:r>
      <w:r w:rsidR="00F543B8">
        <w:rPr>
          <w:b/>
        </w:rPr>
        <w:t>5</w:t>
      </w:r>
      <w:r w:rsidRPr="00C1089B">
        <w:rPr>
          <w:b/>
        </w:rPr>
        <w:t>.000,00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>
        <w:t>Marka Zagorac</w:t>
      </w:r>
      <w:r w:rsidRPr="003A1BBC">
        <w:t xml:space="preserve"> </w:t>
      </w:r>
      <w:r>
        <w:t>iz Rijeka, Ante Starčevića 5, OIB 82182414496</w:t>
      </w:r>
      <w:r w:rsidRPr="00F543B8">
        <w:t>, broj IBAN: HR</w:t>
      </w:r>
      <w:r>
        <w:t xml:space="preserve">52 2402 0063 1010 8317 5 </w:t>
      </w:r>
      <w:r w:rsidRPr="00F543B8">
        <w:t xml:space="preserve">otvoren kod </w:t>
      </w:r>
      <w:r>
        <w:t xml:space="preserve">Erste </w:t>
      </w:r>
      <w:r w:rsidRPr="00F543B8">
        <w:t xml:space="preserve">bank d.d., </w:t>
      </w:r>
      <w:r w:rsidR="00CB637F" w:rsidRPr="00CB637F">
        <w:t>a iz sredstava Fonda za namirenje troškova stečajno</w:t>
      </w:r>
      <w:r w:rsidR="00CB637F">
        <w:t>ga postupka (čl.94. st.6. SZ-a)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CB637F">
        <w:rPr>
          <w:bCs/>
        </w:rPr>
        <w:t>1355</w:t>
      </w:r>
      <w:r w:rsidR="00F70C4D">
        <w:rPr>
          <w:bCs/>
        </w:rPr>
        <w:t>/16-</w:t>
      </w:r>
      <w:r w:rsidR="006F57AC">
        <w:rPr>
          <w:bCs/>
        </w:rPr>
        <w:t>4</w:t>
      </w:r>
      <w:r w:rsidR="00C65432">
        <w:rPr>
          <w:bCs/>
        </w:rPr>
        <w:t xml:space="preserve"> od </w:t>
      </w:r>
      <w:r w:rsidR="00CB637F">
        <w:rPr>
          <w:bCs/>
        </w:rPr>
        <w:t>17</w:t>
      </w:r>
      <w:r w:rsidR="00F70C4D">
        <w:rPr>
          <w:bCs/>
        </w:rPr>
        <w:t>. siječnja 2017.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CB637F" w:rsidRPr="00CB637F">
        <w:t>NOVA CISSA d.o.o. za trgovinu i usluge, Novalja, Silvija Strahimira Kranjčevića 1</w:t>
      </w:r>
      <w:r w:rsidR="006F57AC" w:rsidRPr="00CB637F">
        <w:rPr>
          <w:bCs/>
        </w:rPr>
        <w:t>,</w:t>
      </w:r>
      <w:r w:rsidR="003565CB" w:rsidRPr="003565CB">
        <w:rPr>
          <w:bCs/>
        </w:rPr>
        <w:t xml:space="preserve"> </w:t>
      </w:r>
      <w:r w:rsidR="006268A4">
        <w:rPr>
          <w:bCs/>
        </w:rPr>
        <w:t>te je imenovan privremeni stečajni upravitelj</w:t>
      </w:r>
      <w:r w:rsidR="00F6302D">
        <w:rPr>
          <w:bCs/>
        </w:rPr>
        <w:t xml:space="preserve"> </w:t>
      </w:r>
      <w:r w:rsidR="006F57AC" w:rsidRPr="006F57AC">
        <w:rPr>
          <w:bCs/>
        </w:rPr>
        <w:t>Marko Zagorac iz Čavli, Čavle 87a.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 w:rsidRP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F70C4D" w:rsidP="00F70C4D" w:rsidR="00F70C4D" w:rsidRP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CB637F">
        <w:rPr>
          <w:bCs/>
        </w:rPr>
        <w:t xml:space="preserve">, </w:t>
      </w:r>
      <w:r w:rsidRPr="00F70C4D">
        <w:rPr>
          <w:bCs/>
        </w:rPr>
        <w:t>3.</w:t>
      </w:r>
      <w:r w:rsidR="00CB637F">
        <w:rPr>
          <w:bCs/>
        </w:rPr>
        <w:t xml:space="preserve"> i 6.</w:t>
      </w:r>
      <w:r w:rsidRPr="00F70C4D">
        <w:rPr>
          <w:bCs/>
        </w:rPr>
        <w:t xml:space="preserve">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CB637F">
        <w:t>22. studenoga</w:t>
      </w:r>
      <w:r w:rsidR="00F70C4D">
        <w:t xml:space="preserve"> 2017</w:t>
      </w:r>
      <w:r w:rsidR="00F87FDE">
        <w:t>. godine</w:t>
      </w:r>
    </w:p>
    <w:p w:rsidRDefault="00E22712" w:rsidP="00E22712" w:rsidR="00E2271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F62142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</w:p>
    <w:p w:rsidRDefault="009F3C0A" w:rsidP="00F6302D" w:rsidR="006268A4">
      <w:pPr>
        <w:jc w:val="right"/>
      </w:pPr>
      <w:r>
        <w:t xml:space="preserve"> </w:t>
      </w:r>
      <w:r w:rsidR="006268A4">
        <w:t xml:space="preserve"> </w:t>
      </w:r>
    </w:p>
    <w:p w:rsidRDefault="006F57AC" w:rsidP="00F6302D" w:rsidR="006F57AC">
      <w:pPr>
        <w:jc w:val="right"/>
      </w:pPr>
    </w:p>
    <w:p w:rsidRDefault="006F57AC" w:rsidP="00F6302D" w:rsidR="006F57AC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CB637F">
        <w:rPr>
          <w:sz w:val="20"/>
          <w:szCs w:val="20"/>
        </w:rPr>
        <w:t>22.11</w:t>
      </w:r>
      <w:r w:rsidR="00F70C4D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F70C4D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1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27203">
      <w:t>1355</w:t>
    </w:r>
    <w:r w:rsidR="00F543B8">
      <w:t>/16-</w:t>
    </w:r>
    <w:r w:rsidR="00E27203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5712C4"/>
    <w:rsid w:val="005C594E"/>
    <w:rsid w:val="006268A4"/>
    <w:rsid w:val="006F57AC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F543B8"/>
    <w:rsid w:val="00F62142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621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214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621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214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St-1355/2016</izvorni_sadrzaj>
    <derivirana_varijabla naziv="DomainObject.Predmet.OznakaBroj_1">St-1355/2016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CISSA d.o.o.</izvorni_sadrzaj>
    <derivirana_varijabla naziv="DomainObject.Predmet.ProtustrankaFormated_1">  NOVA CISSA d.o.o.</derivirana_varijabla>
  </DomainObject.Predmet.ProtustrankaFormated>
  <DomainObject.Predmet.ProtustrankaFormatedOIB>
    <izvorni_sadrzaj>  NOVA CISSA d.o.o., OIB 13708019032</izvorni_sadrzaj>
    <derivirana_varijabla naziv="DomainObject.Predmet.ProtustrankaFormatedOIB_1">  NOVA CISSA d.o.o., OIB 13708019032</derivirana_varijabla>
  </DomainObject.Predmet.ProtustrankaFormatedOIB>
  <DomainObject.Predmet.ProtustrankaFormatedWithAdress>
    <izvorni_sadrzaj> NOVA CISSA d.o.o., Silvija Strahimira Kranjčevića 1, 53291 Novalja</izvorni_sadrzaj>
    <derivirana_varijabla naziv="DomainObject.Predmet.ProtustrankaFormatedWithAdress_1"> NOVA CISSA d.o.o., Silvija Strahimira Kranjčevića 1, 53291 Novalja</derivirana_varijabla>
  </DomainObject.Predmet.ProtustrankaFormatedWithAdress>
  <DomainObject.Predmet.ProtustrankaFormatedWithAdressOIB>
    <izvorni_sadrzaj> NOVA CISSA d.o.o., OIB 13708019032, Silvija Strahimira Kranjčevića 1, 53291 Novalja</izvorni_sadrzaj>
    <derivirana_varijabla naziv="DomainObject.Predmet.ProtustrankaFormatedWithAdressOIB_1"> NOVA CISSA d.o.o., OIB 13708019032, Silvija Strahimira Kranjčevića 1, 53291 Novalja</derivirana_varijabla>
  </DomainObject.Predmet.ProtustrankaFormatedWithAdressOIB>
  <DomainObject.Predmet.ProtustrankaWithAdress>
    <izvorni_sadrzaj>NOVA CISSA d.o.o. Silvija Strahimira Kranjčevića 1, 53291 Novalja</izvorni_sadrzaj>
    <derivirana_varijabla naziv="DomainObject.Predmet.ProtustrankaWithAdress_1">NOVA CISSA d.o.o. Silvija Strahimira Kranjčevića 1, 53291 Novalja</derivirana_varijabla>
  </DomainObject.Predmet.ProtustrankaWithAdress>
  <DomainObject.Predmet.ProtustrankaWithAdressOIB>
    <izvorni_sadrzaj>NOVA CISSA d.o.o., OIB 13708019032, Silvija Strahimira Kranjčevića 1, 53291 Novalja</izvorni_sadrzaj>
    <derivirana_varijabla naziv="DomainObject.Predmet.ProtustrankaWithAdressOIB_1">NOVA CISSA d.o.o., OIB 13708019032, Silvija Strahimira Kranjčevića 1, 53291 Novalja</derivirana_varijabla>
  </DomainObject.Predmet.ProtustrankaWithAdressOIB>
  <DomainObject.Predmet.ProtustrankaNazivFormated>
    <izvorni_sadrzaj>NOVA CISSA d.o.o.</izvorni_sadrzaj>
    <derivirana_varijabla naziv="DomainObject.Predmet.ProtustrankaNazivFormated_1">NOVA CISSA d.o.o.</derivirana_varijabla>
  </DomainObject.Predmet.ProtustrankaNazivFormated>
  <DomainObject.Predmet.ProtustrankaNazivFormatedOIB>
    <izvorni_sadrzaj>NOVA CISSA d.o.o., OIB 13708019032</izvorni_sadrzaj>
    <derivirana_varijabla naziv="DomainObject.Predmet.ProtustrankaNazivFormatedOIB_1">NOVA CISSA d.o.o., OIB 13708019032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MARKO ZAGORAC</izvorni_sadrzaj>
    <derivirana_varijabla naziv="DomainObject.Predmet.StrankaFormated_1">  FINA Rijeka; MARKO ZAGORAC</derivirana_varijabla>
  </DomainObject.Predmet.StrankaFormated>
  <DomainObject.Predmet.StrankaFormatedOIB>
    <izvorni_sadrzaj>  FINA Rijeka, OIB 85821130368; MARKO ZAGORAC</izvorni_sadrzaj>
    <derivirana_varijabla naziv="DomainObject.Predmet.StrankaFormatedOIB_1">  FINA Rijeka, OIB 85821130368; MARKO ZAGORAC</derivirana_varijabla>
  </DomainObject.Predmet.StrankaFormatedOIB>
  <DomainObject.Predmet.StrankaFormatedWithAdress>
    <izvorni_sadrzaj> FINA Rijeka, Frana Kurelca 8, 51000 Rijeka; MARKO ZAGORAC</izvorni_sadrzaj>
    <derivirana_varijabla naziv="DomainObject.Predmet.StrankaFormatedWithAdress_1"> FINA Rijeka, Frana Kurelca 8, 51000 Rijeka; MARKO ZAGORAC</derivirana_varijabla>
  </DomainObject.Predmet.StrankaFormatedWithAdress>
  <DomainObject.Predmet.StrankaFormatedWithAdressOIB>
    <izvorni_sadrzaj> FINA Rijeka, OIB 85821130368, Frana Kurelca 8, 51000 Rijeka; MARKO ZAGORAC</izvorni_sadrzaj>
    <derivirana_varijabla naziv="DomainObject.Predmet.StrankaFormatedWithAdressOIB_1"> FINA Rijeka, OIB 85821130368, Frana Kurelca 8, 51000 Rijeka; MARKO ZAGORAC</derivirana_varijabla>
  </DomainObject.Predmet.StrankaFormatedWithAdressOIB>
  <DomainObject.Predmet.StrankaWithAdress>
    <izvorni_sadrzaj>FINA Rijeka Frana Kurelca 8,51000 Rijeka,MARKO ZAGORAC </izvorni_sadrzaj>
    <derivirana_varijabla naziv="DomainObject.Predmet.StrankaWithAdress_1">FINA Rijeka Frana Kurelca 8,51000 Rijeka,MARKO ZAGORAC </derivirana_varijabla>
  </DomainObject.Predmet.StrankaWithAdress>
  <DomainObject.Predmet.StrankaWithAdressOIB>
    <izvorni_sadrzaj>FINA Rijeka, OIB 85821130368, Frana Kurelca 8,51000 Rijeka,MARKO ZAGORAC</izvorni_sadrzaj>
    <derivirana_varijabla naziv="DomainObject.Predmet.StrankaWithAdressOIB_1">FINA Rijeka, OIB 85821130368, Frana Kurelca 8,51000 Rijeka,MARKO ZAGORAC</derivirana_varijabla>
  </DomainObject.Predmet.StrankaWithAdressOIB>
  <DomainObject.Predmet.StrankaNazivFormated>
    <izvorni_sadrzaj>FINA Rijeka,MARKO ZAGORAC</izvorni_sadrzaj>
    <derivirana_varijabla naziv="DomainObject.Predmet.StrankaNazivFormated_1">FINA Rijeka,MARKO ZAGORAC</derivirana_varijabla>
  </DomainObject.Predmet.StrankaNazivFormated>
  <DomainObject.Predmet.StrankaNazivFormatedOIB>
    <izvorni_sadrzaj>FINA Rijeka, OIB 85821130368,MARKO ZAGORAC</izvorni_sadrzaj>
    <derivirana_varijabla naziv="DomainObject.Predmet.StrankaNazivFormatedOIB_1">FINA Rijeka, OIB 85821130368,MARKO ZAGORAC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MARKO ZAGORAC</item>
    </izvorni_sadrzaj>
    <derivirana_varijabla naziv="DomainObject.Predmet.StrankaListFormated_1">
      <item>FINA Rijeka</item>
      <item>MARKO ZAGORAC</item>
    </derivirana_varijabla>
  </DomainObject.Predmet.StrankaListFormated>
  <DomainObject.Predmet.StrankaListFormatedOIB>
    <izvorni_sadrzaj>
      <item>FINA Rijeka, OIB 85821130368</item>
      <item>MARKO ZAGORAC</item>
    </izvorni_sadrzaj>
    <derivirana_varijabla naziv="DomainObject.Predmet.StrankaListFormatedOIB_1">
      <item>FINA Rijeka, OIB 85821130368</item>
      <item>MARKO ZAGORAC</item>
    </derivirana_varijabla>
  </DomainObject.Predmet.StrankaListFormatedOIB>
  <DomainObject.Predmet.StrankaListFormatedWithAdress>
    <izvorni_sadrzaj>
      <item>FINA Rijeka, Frana Kurelca 8, 51000 Rijeka</item>
      <item>MARKO ZAGORAC</item>
    </izvorni_sadrzaj>
    <derivirana_varijabla naziv="DomainObject.Predmet.StrankaListFormatedWithAdress_1">
      <item>FINA Rijeka, Frana Kurelca 8, 51000 Rijeka</item>
      <item>MARKO ZAGORAC</item>
    </derivirana_varijabla>
  </DomainObject.Predmet.StrankaListFormatedWithAdress>
  <DomainObject.Predmet.StrankaListFormatedWithAdressOIB>
    <izvorni_sadrzaj>
      <item>FINA Rijeka, OIB 85821130368, Frana Kurelca 8, 51000 Rijeka</item>
      <item>MARKO ZAGORAC</item>
    </izvorni_sadrzaj>
    <derivirana_varijabla naziv="DomainObject.Predmet.StrankaListFormatedWithAdressOIB_1">
      <item>FINA Rijeka, OIB 85821130368, Frana Kurelca 8, 51000 Rijeka</item>
      <item>MARKO ZAGORAC</item>
    </derivirana_varijabla>
  </DomainObject.Predmet.StrankaListFormatedWithAdressOIB>
  <DomainObject.Predmet.StrankaListNazivFormated>
    <izvorni_sadrzaj>
      <item>FINA Rijeka</item>
      <item>MARKO ZAGORAC</item>
    </izvorni_sadrzaj>
    <derivirana_varijabla naziv="DomainObject.Predmet.StrankaListNazivFormated_1">
      <item>FINA Rijeka</item>
      <item>MARKO ZAGORAC</item>
    </derivirana_varijabla>
  </DomainObject.Predmet.StrankaListNazivFormated>
  <DomainObject.Predmet.StrankaListNazivFormatedOIB>
    <izvorni_sadrzaj>
      <item>FINA Rijeka, OIB 85821130368</item>
      <item>MARKO ZAGORAC</item>
    </izvorni_sadrzaj>
    <derivirana_varijabla naziv="DomainObject.Predmet.StrankaListNazivFormatedOIB_1">
      <item>FINA Rijeka, OIB 85821130368</item>
      <item>MARKO ZAGORAC</item>
    </derivirana_varijabla>
  </DomainObject.Predmet.StrankaListNazivFormatedOIB>
  <DomainObject.Predmet.ProtuStrankaListFormated>
    <izvorni_sadrzaj>
      <item>NOVA CISSA d.o.o.</item>
    </izvorni_sadrzaj>
    <derivirana_varijabla naziv="DomainObject.Predmet.ProtuStrankaListFormated_1">
      <item>NOVA CISSA d.o.o.</item>
    </derivirana_varijabla>
  </DomainObject.Predmet.ProtuStrankaListFormated>
  <DomainObject.Predmet.ProtuStrankaListFormatedOIB>
    <izvorni_sadrzaj>
      <item>NOVA CISSA d.o.o., OIB 13708019032</item>
    </izvorni_sadrzaj>
    <derivirana_varijabla naziv="DomainObject.Predmet.ProtuStrankaListFormatedOIB_1">
      <item>NOVA CISSA d.o.o., OIB 13708019032</item>
    </derivirana_varijabla>
  </DomainObject.Predmet.ProtuStrankaListFormatedOIB>
  <DomainObject.Predmet.ProtuStrankaListFormatedWithAdress>
    <izvorni_sadrzaj>
      <item>NOVA CISSA d.o.o., Silvija Strahimira Kranjčevića 1, 53291 Novalja</item>
    </izvorni_sadrzaj>
    <derivirana_varijabla naziv="DomainObject.Predmet.ProtuStrankaListFormatedWithAdress_1">
      <item>NOVA CISSA d.o.o., Silvija Strahimira Kranjčevića 1, 53291 Novalja</item>
    </derivirana_varijabla>
  </DomainObject.Predmet.ProtuStrankaListFormatedWithAdress>
  <DomainObject.Predmet.ProtuStrankaListFormatedWithAdressOIB>
    <izvorni_sadrzaj>
      <item>NOVA CISSA d.o.o., OIB 13708019032, Silvija Strahimira Kranjčevića 1, 53291 Novalja</item>
    </izvorni_sadrzaj>
    <derivirana_varijabla naziv="DomainObject.Predmet.ProtuStrankaListFormatedWithAdressOIB_1">
      <item>NOVA CISSA d.o.o., OIB 13708019032, Silvija Strahimira Kranjčevića 1, 53291 Novalja</item>
    </derivirana_varijabla>
  </DomainObject.Predmet.ProtuStrankaListFormatedWithAdressOIB>
  <DomainObject.Predmet.ProtuStrankaListNazivFormated>
    <izvorni_sadrzaj>
      <item>NOVA CISSA d.o.o.</item>
    </izvorni_sadrzaj>
    <derivirana_varijabla naziv="DomainObject.Predmet.ProtuStrankaListNazivFormated_1">
      <item>NOVA CISSA d.o.o.</item>
    </derivirana_varijabla>
  </DomainObject.Predmet.ProtuStrankaListNazivFormated>
  <DomainObject.Predmet.ProtuStrankaListNazivFormatedOIB>
    <izvorni_sadrzaj>
      <item>NOVA CISSA d.o.o., OIB 13708019032</item>
    </izvorni_sadrzaj>
    <derivirana_varijabla naziv="DomainObject.Predmet.ProtuStrankaListNazivFormatedOIB_1">
      <item>NOVA CISSA d.o.o., OIB 13708019032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NOVA CISSA d.o.o.</izvorni_sadrzaj>
    <derivirana_varijabla naziv="DomainObject.Predmet.ProtustrankaIDrugi_1">NOVA CISSA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NOVA CISSA d.o.o., OIB 13708019032, Silvija Strahimira Kranjčevića 1, 53291 Novalja</izvorni_sadrzaj>
    <derivirana_varijabla naziv="DomainObject.Predmet.ProtustrankaIDrugiAdressOIB_1">NOVA CISSA d.o.o., OIB 13708019032, Silvija Strahimira Kranjčevića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St-1355/2016-16</izvorni_sadrzaj>
    <derivirana_varijabla naziv="DomainObject.Predmet.OdlukaRjesenje.Oznaka_1">St-1355/2016-16</derivirana_varijabla>
  </DomainObject.Predmet.OdlukaRjesenje.Oznaka>
  <DomainObject.Predmet.SudioniciListNaziv>
    <izvorni_sadrzaj>
      <item>FINA Rijeka</item>
      <item>NOVA CISSA d.o.o.</item>
      <item>MARKO ZAGORAC</item>
    </izvorni_sadrzaj>
    <derivirana_varijabla naziv="DomainObject.Predmet.SudioniciListNaziv_1">
      <item>FINA Rijeka</item>
      <item>NOVA CISSA d.o.o.</item>
      <item>MARKO ZAGORAC</item>
    </derivirana_varijabla>
  </DomainObject.Predmet.SudioniciListNaziv>
  <DomainObject.Predmet.SudioniciListAdressOIB>
    <izvorni_sadrzaj>
      <item>FINA Rijeka, OIB 85821130368, Frana Kurelca 8,51000 Rijeka</item>
      <item>NOVA CISSA d.o.o., OIB 13708019032, Silvija Strahimira Kranjčevića 1,53291 Novalja</item>
      <item>MARKO ZAGORAC</item>
    </izvorni_sadrzaj>
    <derivirana_varijabla naziv="DomainObject.Predmet.SudioniciListAdressOIB_1">
      <item>FINA Rijeka, OIB 85821130368, Frana Kurelca 8,51000 Rijeka</item>
      <item>NOVA CISSA d.o.o., OIB 13708019032, Silvija Strahimira Kranjčevića 1,53291 Novalja</item>
      <item>MARKO ZAGORAC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13708019032</item>
      <item>, OIB null</item>
    </izvorni_sadrzaj>
    <derivirana_varijabla naziv="DomainObject.Predmet.SudioniciListNazivOIB_1">
      <item>, OIB 85821130368</item>
      <item>, OIB 13708019032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22D4A-50B1-4405-9575-E5A79DF43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2164</properties:Characters>
  <properties:Lines>70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2017-11-22T09:27:00Z</dcterms:created>
  <dc:creator>dcmelik</dc:creator>
  <cp:lastModifiedBy>Jasna Radulović</cp:lastModifiedBy>
  <cp:lastPrinted>2017-11-22T09:30:00Z</cp:lastPrinted>
  <dcterms:modified xmlns:xsi="http://www.w3.org/2001/XMLSchema-instance" xsi:type="dcterms:W3CDTF">2017-11-22T09:31:00Z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