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0dcb3" w14:paraId="b30dcb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23305">
        <w:t>9</w:t>
      </w:r>
      <w:r w:rsidR="00DC2E39">
        <w:t>79</w:t>
      </w:r>
      <w:r w:rsidR="00BA1C62">
        <w:t>/1</w:t>
      </w:r>
      <w:r w:rsidR="00DC2E39">
        <w:t>5</w:t>
      </w:r>
      <w:r w:rsidR="0056476C">
        <w:t>-</w:t>
      </w:r>
      <w:r w:rsidR="004C7FA4">
        <w:t>8</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75CFE" w:rsidR="000A2CA0" w:rsidRPr="004F6916">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9B6896" w:rsidRPr="00B565E9">
        <w:t>Zdrava kuća d.o.o.</w:t>
      </w:r>
      <w:r w:rsidR="0042029B" w:rsidRPr="00B565E9">
        <w:t>,</w:t>
      </w:r>
      <w:r w:rsidR="005C2F92" w:rsidRPr="00B565E9">
        <w:t xml:space="preserve"> </w:t>
      </w:r>
      <w:r w:rsidR="009B6896" w:rsidRPr="00B565E9">
        <w:t>Zagreb, Velimira Škorpika 34</w:t>
      </w:r>
      <w:r w:rsidR="005C2F92" w:rsidRPr="00B565E9">
        <w:t>,</w:t>
      </w:r>
      <w:r w:rsidR="0042029B" w:rsidRPr="00B565E9">
        <w:t xml:space="preserve"> </w:t>
      </w:r>
      <w:r w:rsidRPr="00B565E9">
        <w:t>OIB</w:t>
      </w:r>
      <w:r w:rsidR="009B6896" w:rsidRPr="00B565E9">
        <w:t xml:space="preserve"> 98591642332</w:t>
      </w:r>
      <w:r w:rsidR="004F6916" w:rsidRPr="0028385D">
        <w:t>,</w:t>
      </w:r>
      <w:r w:rsidR="00F65036" w:rsidRPr="004F6916">
        <w:t xml:space="preserve"> </w:t>
      </w:r>
      <w:r w:rsidR="000A2CA0" w:rsidRPr="004F6916">
        <w:t xml:space="preserve">dana </w:t>
      </w:r>
      <w:r w:rsidR="009B6896">
        <w:t>2. ožujka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Zdrava kuća d.o.o., Zagreb, Velimira Škorpika 34, OIB 98591642332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Zdrava kuća d.o.o., Zagreb, Velimira Škorpika 34, OIB 98591642332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53FD8" w:rsidP="000A2CA0" w:rsidR="000A2CA0" w:rsidRPr="00C254D4">
      <w:pPr>
        <w:jc w:val="both"/>
        <w:rPr>
          <w:b/>
        </w:rPr>
      </w:pPr>
      <w:r>
        <w:rPr>
          <w:b/>
        </w:rPr>
        <w:t>20. travanj</w:t>
      </w:r>
      <w:r w:rsidR="0056476C">
        <w:rPr>
          <w:b/>
        </w:rPr>
        <w:t xml:space="preserve"> 2017</w:t>
      </w:r>
      <w:r w:rsidR="000A2CA0" w:rsidRPr="00C254D4">
        <w:rPr>
          <w:b/>
        </w:rPr>
        <w:t xml:space="preserve">. godine u </w:t>
      </w:r>
      <w:r w:rsidR="00654B0B">
        <w:rPr>
          <w:b/>
        </w:rPr>
        <w:t>1</w:t>
      </w:r>
      <w:r>
        <w:rPr>
          <w:b/>
        </w:rPr>
        <w:t>2</w:t>
      </w:r>
      <w:r w:rsidR="00EA6B80">
        <w:rPr>
          <w:b/>
        </w:rPr>
        <w:t>,</w:t>
      </w:r>
      <w:r>
        <w:rPr>
          <w:b/>
        </w:rPr>
        <w:t>3</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0F5B06" w:rsidRPr="00B565E9">
        <w:t>Zdrava kuća d.o.o., Zagreb</w:t>
      </w:r>
    </w:p>
    <w:p w:rsidRDefault="000A2CA0" w:rsidP="001709C2" w:rsidR="001709C2" w:rsidRPr="000F5B06">
      <w:r w:rsidRPr="00C254D4">
        <w:t>-</w:t>
      </w:r>
      <w:r w:rsidR="005C6BCD" w:rsidRPr="00C254D4">
        <w:t xml:space="preserve"> zakonski zastupnik dužnika</w:t>
      </w:r>
      <w:r w:rsidR="00293FDF">
        <w:t xml:space="preserve"> </w:t>
      </w:r>
      <w:r w:rsidR="000F5B06" w:rsidRPr="000F5B06">
        <w:t>Dragan Babić</w:t>
      </w:r>
    </w:p>
    <w:p w:rsidRDefault="000A2CA0" w:rsidP="000A2CA0" w:rsidR="000A2CA0">
      <w:r w:rsidRPr="00C254D4">
        <w:t>- FINA</w:t>
      </w:r>
    </w:p>
    <w:p w:rsidRDefault="00F65036" w:rsidP="005C0CD8" w:rsidR="00F53671" w:rsidRPr="000F5B06">
      <w:r>
        <w:t xml:space="preserve">- </w:t>
      </w:r>
      <w:r w:rsidR="000F5B06" w:rsidRPr="000F5B06">
        <w:t>Zagrebačka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F5B06">
        <w:t>18. rujna 2015</w:t>
      </w:r>
      <w:r w:rsidRPr="00C254D4">
        <w:t>. prijedlog za otvaranje stečajnog postupka nad dužnikom</w:t>
      </w:r>
      <w:r w:rsidR="000F5B06" w:rsidRPr="000F5B06">
        <w:t xml:space="preserve"> </w:t>
      </w:r>
      <w:r w:rsidR="000F5B06" w:rsidRPr="00B565E9">
        <w:t>Zdrava kuća d.o.o., Zagreb, Velimira Škorpika 34, OIB 98591642332</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E7D21">
        <w:t>16. rujna</w:t>
      </w:r>
      <w:r w:rsidR="00564EA1">
        <w:t xml:space="preserve"> </w:t>
      </w:r>
      <w:r w:rsidR="00700A85">
        <w:t>201</w:t>
      </w:r>
      <w:r w:rsidR="00AE7D21">
        <w:t>5</w:t>
      </w:r>
      <w:r w:rsidR="000518E3">
        <w:t xml:space="preserve">. godine dužnik u Očevidniku redoslijeda osnova za plaćanje ima evidentirane neizvršene osnove za plaćanje u ukupnom iznosu od </w:t>
      </w:r>
      <w:r w:rsidR="00AE7D21">
        <w:t>56.188,02</w:t>
      </w:r>
      <w:r w:rsidR="000518E3">
        <w:t xml:space="preserve"> kn, te da dužnik ima </w:t>
      </w:r>
      <w:r w:rsidR="00FC30DE">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AE7D21" w:rsidRPr="00AE7D21">
        <w:t>Zagrebačke banke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E7D21">
        <w:t>16. rujna</w:t>
      </w:r>
      <w:r w:rsidR="00564EA1">
        <w:t xml:space="preserve"> </w:t>
      </w:r>
      <w:r w:rsidR="005058C0">
        <w:t>201</w:t>
      </w:r>
      <w:r w:rsidR="00AE7D21">
        <w:t>5</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9B6896">
        <w:t>2.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4596" w:rsidR="00284596">
      <w:r>
        <w:separator/>
      </w:r>
    </w:p>
  </w:endnote>
  <w:endnote w:id="0" w:type="continuationSeparator">
    <w:p w:rsidRDefault="00284596" w:rsidR="002845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4596" w:rsidR="00284596">
      <w:r>
        <w:separator/>
      </w:r>
    </w:p>
  </w:footnote>
  <w:footnote w:id="0" w:type="continuationSeparator">
    <w:p w:rsidRDefault="00284596" w:rsidR="002845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2C3C">
      <w:rPr>
        <w:rStyle w:val="Brojstranice"/>
        <w:noProof/>
      </w:rPr>
      <w:t>3</w:t>
    </w:r>
    <w:r>
      <w:rPr>
        <w:rStyle w:val="Brojstranice"/>
      </w:rPr>
      <w:fldChar w:fldCharType="end"/>
    </w:r>
  </w:p>
  <w:p w:rsidRDefault="0062255B" w:rsidP="004D27C4" w:rsidR="00874E6C">
    <w:pPr>
      <w:pStyle w:val="Zaglavlje"/>
      <w:jc w:val="right"/>
    </w:pPr>
    <w:r>
      <w:t>4 St-</w:t>
    </w:r>
    <w:r w:rsidR="005C2F92">
      <w:t>9</w:t>
    </w:r>
    <w:r w:rsidR="00B565E9">
      <w:t>79</w:t>
    </w:r>
    <w:r w:rsidR="00700A85">
      <w:t>/1</w:t>
    </w:r>
    <w:r w:rsidR="00B565E9">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0F5B06"/>
    <w:rsid w:val="00107157"/>
    <w:rsid w:val="001361E0"/>
    <w:rsid w:val="00152A0F"/>
    <w:rsid w:val="001709C2"/>
    <w:rsid w:val="001717E2"/>
    <w:rsid w:val="0018296C"/>
    <w:rsid w:val="001C4DEC"/>
    <w:rsid w:val="001E2CB6"/>
    <w:rsid w:val="001F78FA"/>
    <w:rsid w:val="00217606"/>
    <w:rsid w:val="00217CDB"/>
    <w:rsid w:val="00246412"/>
    <w:rsid w:val="0025435D"/>
    <w:rsid w:val="0025788E"/>
    <w:rsid w:val="0027227B"/>
    <w:rsid w:val="002736A4"/>
    <w:rsid w:val="00277F8E"/>
    <w:rsid w:val="0028385D"/>
    <w:rsid w:val="00284596"/>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39CC"/>
    <w:rsid w:val="004577FE"/>
    <w:rsid w:val="00475CFE"/>
    <w:rsid w:val="004A103A"/>
    <w:rsid w:val="004A5CD7"/>
    <w:rsid w:val="004B32BE"/>
    <w:rsid w:val="004B4514"/>
    <w:rsid w:val="004C4304"/>
    <w:rsid w:val="004C7FA4"/>
    <w:rsid w:val="004D27C4"/>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2F92"/>
    <w:rsid w:val="005C6BCD"/>
    <w:rsid w:val="005D310A"/>
    <w:rsid w:val="005E33AF"/>
    <w:rsid w:val="005E54A2"/>
    <w:rsid w:val="00602C3C"/>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6086F"/>
    <w:rsid w:val="00874E6C"/>
    <w:rsid w:val="00875593"/>
    <w:rsid w:val="008B295A"/>
    <w:rsid w:val="008C64D3"/>
    <w:rsid w:val="008E12A2"/>
    <w:rsid w:val="00906436"/>
    <w:rsid w:val="0090707B"/>
    <w:rsid w:val="00945F2A"/>
    <w:rsid w:val="00950276"/>
    <w:rsid w:val="00960393"/>
    <w:rsid w:val="0099250A"/>
    <w:rsid w:val="009A0E71"/>
    <w:rsid w:val="009B029E"/>
    <w:rsid w:val="009B6896"/>
    <w:rsid w:val="009F2598"/>
    <w:rsid w:val="00A031C0"/>
    <w:rsid w:val="00A0497F"/>
    <w:rsid w:val="00A72D4E"/>
    <w:rsid w:val="00A77C50"/>
    <w:rsid w:val="00A834A5"/>
    <w:rsid w:val="00A8529D"/>
    <w:rsid w:val="00A97F6D"/>
    <w:rsid w:val="00AA7BCB"/>
    <w:rsid w:val="00AB2253"/>
    <w:rsid w:val="00AE7D21"/>
    <w:rsid w:val="00AF107C"/>
    <w:rsid w:val="00AF133C"/>
    <w:rsid w:val="00AF30BA"/>
    <w:rsid w:val="00B04F13"/>
    <w:rsid w:val="00B05CE8"/>
    <w:rsid w:val="00B1314F"/>
    <w:rsid w:val="00B31719"/>
    <w:rsid w:val="00B334EE"/>
    <w:rsid w:val="00B565E9"/>
    <w:rsid w:val="00B65105"/>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F6D"/>
    <w:rsid w:val="00C5370E"/>
    <w:rsid w:val="00C6766E"/>
    <w:rsid w:val="00C67E23"/>
    <w:rsid w:val="00CA642D"/>
    <w:rsid w:val="00CE3CCE"/>
    <w:rsid w:val="00CF5328"/>
    <w:rsid w:val="00D04603"/>
    <w:rsid w:val="00D46A3C"/>
    <w:rsid w:val="00D541C7"/>
    <w:rsid w:val="00D74680"/>
    <w:rsid w:val="00D8324E"/>
    <w:rsid w:val="00D97EE4"/>
    <w:rsid w:val="00DA62AF"/>
    <w:rsid w:val="00DC2E39"/>
    <w:rsid w:val="00DC75CE"/>
    <w:rsid w:val="00DE04B4"/>
    <w:rsid w:val="00E03C0B"/>
    <w:rsid w:val="00E1498A"/>
    <w:rsid w:val="00E15553"/>
    <w:rsid w:val="00E21746"/>
    <w:rsid w:val="00E23305"/>
    <w:rsid w:val="00E57C2A"/>
    <w:rsid w:val="00E64F26"/>
    <w:rsid w:val="00EA6B80"/>
    <w:rsid w:val="00EC7F36"/>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A7BCB"/>
    <w:rPr>
      <w:color w:val="808080"/>
      <w:bdr w:space="0" w:sz="0" w:color="auto" w:val="none"/>
      <w:shd w:fill="auto" w:color="auto" w:val="clear"/>
    </w:rPr>
  </w:style>
  <w:style w:customStyle="true" w:styleId="eSPISCCParagraphDefaultFont" w:type="character">
    <w:name w:val="eSPIS_CC_Paragraph Default Font"/>
    <w:basedOn w:val="Zadanifontodlomka"/>
    <w:rsid w:val="00AA7B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7BCB"/>
    <w:rPr>
      <w:bdr w:space="0" w:sz="0" w:color="auto" w:val="none"/>
      <w:shd w:fill="FFFFCC" w:color="auto" w:val="clear"/>
      <w:lang w:val="hr-HR"/>
    </w:rPr>
  </w:style>
  <w:style w:customStyle="true" w:styleId="PozadinaSvijetloCrvena" w:type="character">
    <w:name w:val="Pozadina_SvijetloCrvena"/>
    <w:basedOn w:val="eSPISCCParagraphDefaultFont"/>
    <w:rsid w:val="00AA7B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7B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A7BCB"/>
    <w:rPr>
      <w:color w:val="808080"/>
      <w:bdr w:color="auto" w:space="0" w:sz="0" w:val="none"/>
      <w:shd w:color="auto" w:fill="auto" w:val="clear"/>
    </w:rPr>
  </w:style>
  <w:style w:customStyle="1" w:styleId="eSPISCCParagraphDefaultFont" w:type="character">
    <w:name w:val="eSPIS_CC_Paragraph Default Font"/>
    <w:basedOn w:val="Zadanifontodlomka"/>
    <w:rsid w:val="00AA7B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7BCB"/>
    <w:rPr>
      <w:bdr w:color="auto" w:space="0" w:sz="0" w:val="none"/>
      <w:shd w:color="auto" w:fill="FFFFCC" w:val="clear"/>
      <w:lang w:val="hr-HR"/>
    </w:rPr>
  </w:style>
  <w:style w:customStyle="1" w:styleId="PozadinaSvijetloCrvena" w:type="character">
    <w:name w:val="Pozadina_SvijetloCrvena"/>
    <w:basedOn w:val="eSPISCCParagraphDefaultFont"/>
    <w:rsid w:val="00AA7B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7B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St-979/2015-8</izvorni_sadrzaj>
    <derivirana_varijabla naziv="DomainObject.Oznaka_1">St-979/2015-8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St-979/2015</izvorni_sadrzaj>
    <derivirana_varijabla naziv="DomainObject.Predmet.OznakaBroj_1">St-979/2015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Zdrava kuća d.o.o. zastupanog po punomoćniku Dragan Babić</izvorni_sadrzaj>
    <derivirana_varijabla naziv="DomainObject.Predmet.ProtustrankaFormated_1">  Zdrava kuća d.o.o. zastupanog po punomoćniku Dragan Babić</derivirana_varijabla>
  </DomainObject.Predmet.ProtustrankaFormated>
  <DomainObject.Predmet.ProtustrankaFormatedOIB>
    <izvorni_sadrzaj>  Zdrava kuća d.o.o., OIB 98591642332 zastupanog po punomoćniku Dragan Babić</izvorni_sadrzaj>
    <derivirana_varijabla naziv="DomainObject.Predmet.ProtustrankaFormatedOIB_1">  Zdrava kuća d.o.o., OIB 98591642332 zastupanog po punomoćniku Dragan Babić</derivirana_varijabla>
  </DomainObject.Predmet.ProtustrankaFormatedOIB>
  <DomainObject.Predmet.ProtustrankaFormatedWithAdress>
    <izvorni_sadrzaj> Zdrava kuća d.o.o., Ribnjak 40, 10000 Zagreb zastupanog po punomoćniku Dragan Babić</izvorni_sadrzaj>
    <derivirana_varijabla naziv="DomainObject.Predmet.ProtustrankaFormatedWithAdress_1"> Zdrava kuća d.o.o., Ribnjak 40, 10000 Zagreb zastupanog po punomoćniku Dragan Babić</derivirana_varijabla>
  </DomainObject.Predmet.ProtustrankaFormatedWithAdress>
  <DomainObject.Predmet.ProtustrankaFormatedWithAdressOIB>
    <izvorni_sadrzaj> Zdrava kuća d.o.o., OIB 98591642332, Ribnjak 40, 10000 Zagreb zastupanog po punomoćniku Dragan Babić</izvorni_sadrzaj>
    <derivirana_varijabla naziv="DomainObject.Predmet.ProtustrankaFormatedWithAdressOIB_1"> Zdrava kuća d.o.o., OIB 98591642332, Ribnjak 40, 10000 Zagreb zastupanog po punomoćniku Dragan Babić</derivirana_varijabla>
  </DomainObject.Predmet.ProtustrankaFormatedWithAdressOIB>
  <DomainObject.Predmet.ProtustrankaWithAdress>
    <izvorni_sadrzaj>Zdrava kuća d.o.o. Ribnjak 40, 10000 Zagreb</izvorni_sadrzaj>
    <derivirana_varijabla naziv="DomainObject.Predmet.ProtustrankaWithAdress_1">Zdrava kuća d.o.o. Ribnjak 40, 10000 Zagreb</derivirana_varijabla>
  </DomainObject.Predmet.ProtustrankaWithAdress>
  <DomainObject.Predmet.ProtustrankaWithAdressOIB>
    <izvorni_sadrzaj>Zdrava kuća d.o.o., OIB 98591642332, Ribnjak 40, 10000 Zagreb</izvorni_sadrzaj>
    <derivirana_varijabla naziv="DomainObject.Predmet.ProtustrankaWithAdressOIB_1">Zdrava kuća d.o.o., OIB 98591642332, Ribnjak 40, 10000 Zagreb</derivirana_varijabla>
  </DomainObject.Predmet.ProtustrankaWithAdressOIB>
  <DomainObject.Predmet.ProtustrankaNazivFormated>
    <izvorni_sadrzaj>Zdrava kuća d.o.o.</izvorni_sadrzaj>
    <derivirana_varijabla naziv="DomainObject.Predmet.ProtustrankaNazivFormated_1">Zdrava kuća d.o.o.</derivirana_varijabla>
  </DomainObject.Predmet.ProtustrankaNazivFormated>
  <DomainObject.Predmet.ProtustrankaNazivFormatedOIB>
    <izvorni_sadrzaj>Zdrava kuća d.o.o., OIB 98591642332</izvorni_sadrzaj>
    <derivirana_varijabla naziv="DomainObject.Predmet.ProtustrankaNazivFormatedOIB_1">Zdrava kuća d.o.o., OIB 98591642332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Zdrava kuća d.o.o. zastupanog po punomoćniku Dragan Babić</item>
    </izvorni_sadrzaj>
    <derivirana_varijabla naziv="DomainObject.Predmet.ProtuStrankaListFormated_1">
      <item>Zdrava kuća d.o.o. zastupanog po punomoćniku Dragan Babić</item>
    </derivirana_varijabla>
  </DomainObject.Predmet.ProtuStrankaListFormated>
  <DomainObject.Predmet.ProtuStrankaListFormatedOIB>
    <izvorni_sadrzaj>
      <item>Zdrava kuća d.o.o., OIB 98591642332 zastupanog po punomoćniku Dragan Babić</item>
    </izvorni_sadrzaj>
    <derivirana_varijabla naziv="DomainObject.Predmet.ProtuStrankaListFormatedOIB_1">
      <item>Zdrava kuća d.o.o., OIB 98591642332 zastupanog po punomoćniku Dragan Babić</item>
    </derivirana_varijabla>
  </DomainObject.Predmet.ProtuStrankaListFormatedOIB>
  <DomainObject.Predmet.ProtuStrankaListFormatedWithAdress>
    <izvorni_sadrzaj>
      <item>Zdrava kuća d.o.o., Ribnjak 40, 10000 Zagreb zastupanog po punomoćniku Dragan Babić</item>
    </izvorni_sadrzaj>
    <derivirana_varijabla naziv="DomainObject.Predmet.ProtuStrankaListFormatedWithAdress_1">
      <item>Zdrava kuća d.o.o., Ribnjak 40, 10000 Zagreb zastupanog po punomoćniku Dragan Babić</item>
    </derivirana_varijabla>
  </DomainObject.Predmet.ProtuStrankaListFormatedWithAdress>
  <DomainObject.Predmet.ProtuStrankaListFormatedWithAdressOIB>
    <izvorni_sadrzaj>
      <item>Zdrava kuća d.o.o., OIB 98591642332, Ribnjak 40, 10000 Zagreb zastupanog po punomoćniku Dragan Babić</item>
    </izvorni_sadrzaj>
    <derivirana_varijabla naziv="DomainObject.Predmet.ProtuStrankaListFormatedWithAdressOIB_1">
      <item>Zdrava kuća d.o.o., OIB 98591642332, Ribnjak 40, 10000 Zagreb zastupanog po punomoćniku Dragan Babić</item>
    </derivirana_varijabla>
  </DomainObject.Predmet.ProtuStrankaListFormatedWithAdressOIB>
  <DomainObject.Predmet.ProtuStrankaListNazivFormated>
    <izvorni_sadrzaj>
      <item>Zdrava kuća d.o.o.</item>
    </izvorni_sadrzaj>
    <derivirana_varijabla naziv="DomainObject.Predmet.ProtuStrankaListNazivFormated_1">
      <item>Zdrava kuća d.o.o.</item>
    </derivirana_varijabla>
  </DomainObject.Predmet.ProtuStrankaListNazivFormated>
  <DomainObject.Predmet.ProtuStrankaListNazivFormatedOIB>
    <izvorni_sadrzaj>
      <item>Zdrava kuća d.o.o., OIB 98591642332</item>
    </izvorni_sadrzaj>
    <derivirana_varijabla naziv="DomainObject.Predmet.ProtuStrankaListNazivFormatedOIB_1">
      <item>Zdrava kuća d.o.o., OIB 98591642332</item>
    </derivirana_varijabla>
  </DomainObject.Predmet.ProtuStrankaListNazivFormatedOIB>
  <DomainObject.Predmet.OstaliListFormated>
    <izvorni_sadrzaj>
      <item>Dragan Babić punomoćnik sudionika u postupku Zdrava kuća d.o.o.</item>
    </izvorni_sadrzaj>
    <derivirana_varijabla naziv="DomainObject.Predmet.OstaliListFormated_1">
      <item>Dragan Babić punomoćnik sudionika u postupku Zdrava kuća d.o.o.</item>
    </derivirana_varijabla>
  </DomainObject.Predmet.OstaliListFormated>
  <DomainObject.Predmet.OstaliListFormatedOIB>
    <izvorni_sadrzaj>
      <item>Dragan Babić, OIB 92694411206 punomoćnik sudionika u postupku Zdrava kuća d.o.o.</item>
    </izvorni_sadrzaj>
    <derivirana_varijabla naziv="DomainObject.Predmet.OstaliListFormatedOIB_1">
      <item>Dragan Babić, OIB 92694411206 punomoćnik sudionika u postupku Zdrava kuća d.o.o.</item>
    </derivirana_varijabla>
  </DomainObject.Predmet.OstaliListFormatedOIB>
  <DomainObject.Predmet.OstaliListFormatedWithAdress>
    <izvorni_sadrzaj>
      <item>Dragan Babić, Miše Jazbeca Bb, Prijedor punomoćnik sudionika u postupku Zdrava kuća d.o.o.</item>
    </izvorni_sadrzaj>
    <derivirana_varijabla naziv="DomainObject.Predmet.OstaliListFormatedWithAdress_1">
      <item>Dragan Babić, Miše Jazbeca Bb, Prijedor punomoćnik sudionika u postupku Zdrava kuća d.o.o.</item>
    </derivirana_varijabla>
  </DomainObject.Predmet.OstaliListFormatedWithAdress>
  <DomainObject.Predmet.OstaliListFormatedWithAdressOIB>
    <izvorni_sadrzaj>
      <item>Dragan Babić, OIB 92694411206, Miše Jazbeca Bb, Prijedor punomoćnik sudionika u postupku Zdrava kuća d.o.o.</item>
    </izvorni_sadrzaj>
    <derivirana_varijabla naziv="DomainObject.Predmet.OstaliListFormatedWithAdressOIB_1">
      <item>Dragan Babić, OIB 92694411206, Miše Jazbeca Bb, Prijedor punomoćnik sudionika u postupku Zdrava kuća d.o.o.</item>
    </derivirana_varijabla>
  </DomainObject.Predmet.OstaliListFormatedWithAdressOIB>
  <DomainObject.Predmet.OstaliListNazivFormated>
    <izvorni_sadrzaj>
      <item>Dragan Babić</item>
    </izvorni_sadrzaj>
    <derivirana_varijabla naziv="DomainObject.Predmet.OstaliListNazivFormated_1">
      <item>Dragan Babić</item>
    </derivirana_varijabla>
  </DomainObject.Predmet.OstaliListNazivFormated>
  <DomainObject.Predmet.OstaliListNazivFormatedOIB>
    <izvorni_sadrzaj>
      <item>Dragan Babić, OIB 92694411206</item>
    </izvorni_sadrzaj>
    <derivirana_varijabla naziv="DomainObject.Predmet.OstaliListNazivFormatedOIB_1">
      <item>Dragan Babić, OIB 92694411206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St-979/2015-8</izvorni_sadrzaj>
    <derivirana_varijabla naziv="DomainObject.PoslovniBrojDokumenta_1">St-979/2015-8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Zdrava kuća d.o.o.</izvorni_sadrzaj>
    <derivirana_varijabla naziv="DomainObject.Predmet.ProtustrankaIDrugi_1">Zdrava kuća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Zdrava kuća d.o.o., OIB 98591642332, Ribnjak 40, 10000 Zagreb</izvorni_sadrzaj>
    <derivirana_varijabla naziv="DomainObject.Predmet.ProtustrankaIDrugiAdressOIB_1">Zdrava kuća d.o.o., OIB 98591642332, Ribnjak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Zdrava kuća d.o.o.</item>
      <item>Dragan Babić</item>
    </izvorni_sadrzaj>
    <derivirana_varijabla naziv="DomainObject.Predmet.SudioniciListNaziv_1">
      <item>FINA Regionalni centar Zagreb</item>
      <item>Zdrava kuća d.o.o.</item>
      <item>Dragan Babić</item>
    </derivirana_varijabla>
  </DomainObject.Predmet.SudioniciListNaziv>
  <DomainObject.Predmet.SudioniciListAdressOIB>
    <izvorni_sadrzaj>
      <item>FINA Regionalni centar Zagreb, OIB 85821130368, Trg svibanjskih žrtava 1995. 1,10000 Zagreb</item>
      <item>Zdrava kuća d.o.o., OIB 98591642332, Ribnjak 40,10000 Zagreb</item>
      <item>Dragan Babić, OIB 92694411206, Miše Jazbeca Bb,Prijedor</item>
    </izvorni_sadrzaj>
    <derivirana_varijabla naziv="DomainObject.Predmet.SudioniciListAdressOIB_1">
      <item>FINA Regionalni centar Zagreb, OIB 85821130368, Trg svibanjskih žrtava 1995. 1,10000 Zagreb</item>
      <item>Zdrava kuća d.o.o., OIB 98591642332, Ribnjak 40,10000 Zagreb</item>
      <item>Dragan Babić, OIB 92694411206, Miše Jazbeca Bb,Prijedor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98591642332</item>
      <item>, OIB 92694411206</item>
    </izvorni_sadrzaj>
    <derivirana_varijabla naziv="DomainObject.Predmet.SudioniciListNazivOIB_1">
      <item>, OIB 85821130368</item>
      <item>, OIB 98591642332</item>
      <item>, OIB 92694411206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FE5734-092F-4DF6-9A57-CF05F2A313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945</properties:Words>
  <properties:Characters>4961</properties:Characters>
  <properties:Lines>128</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2017-03-02T06:41:00Z</dcterms:created>
  <dc:creator>gboljkovac</dc:creator>
  <cp:lastModifiedBy>Marina Markić</cp:lastModifiedBy>
  <cp:lastPrinted>2017-03-02T06:50:00Z</cp:lastPrinted>
  <dcterms:modified xmlns:xsi="http://www.w3.org/2001/XMLSchema-instance" xsi:type="dcterms:W3CDTF">2017-03-02T06:50:00Z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St-979/2015-8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