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4074" w14:paraId="35f4074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1C5002">
        <w:t>457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606E4B">
        <w:t>11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1C5002">
        <w:t>ZMAJEVO OKO-ROGOZNICA d.o.o., Rogoznica</w:t>
      </w:r>
      <w:r w:rsidR="00482952">
        <w:t xml:space="preserve">, </w:t>
      </w:r>
      <w:r w:rsidR="001C5002">
        <w:t>Rogozničkih branitelja 47</w:t>
      </w:r>
      <w:r w:rsidR="00482952">
        <w:t xml:space="preserve">, OIB: </w:t>
      </w:r>
      <w:r w:rsidR="001C5002">
        <w:t>19517378420</w:t>
      </w:r>
      <w:r w:rsidR="0046570B" w:rsidRPr="00521C2E">
        <w:t xml:space="preserve">, </w:t>
      </w:r>
      <w:r w:rsidR="00606E4B">
        <w:t>30</w:t>
      </w:r>
      <w:r w:rsidR="008427D4">
        <w:t>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1C5002">
        <w:t>ZMAJEVO OKO-ROGOZNICA d.o.o., Rogoznica</w:t>
      </w:r>
      <w:r w:rsidR="008427D4">
        <w:t xml:space="preserve"> </w:t>
      </w:r>
      <w:r w:rsidR="00C11442">
        <w:t xml:space="preserve">za dan </w:t>
      </w:r>
      <w:r w:rsidR="00606E4B">
        <w:t>2</w:t>
      </w:r>
      <w:r w:rsidR="008427D4">
        <w:t xml:space="preserve">. </w:t>
      </w:r>
      <w:r w:rsidR="00606E4B">
        <w:t>veljače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1C5002">
        <w:t>10</w:t>
      </w:r>
      <w:r>
        <w:t>,</w:t>
      </w:r>
      <w:proofErr w:type="spellStart"/>
      <w:r w:rsidR="001C5002">
        <w:t>1</w:t>
      </w:r>
      <w:r w:rsidR="00482952">
        <w:t>0</w:t>
      </w:r>
      <w:proofErr w:type="spellEnd"/>
      <w:r w:rsidR="001351B9">
        <w:t xml:space="preserve"> sati odgađa se </w:t>
      </w:r>
      <w:r w:rsidR="00C32FFD">
        <w:t>i novo</w:t>
      </w:r>
      <w:r w:rsidR="001351B9">
        <w:t xml:space="preserve"> se određuje za dan </w:t>
      </w:r>
      <w:r w:rsidR="00606E4B">
        <w:rPr>
          <w:b/>
        </w:rPr>
        <w:t>5</w:t>
      </w:r>
      <w:r w:rsidR="008427D4">
        <w:rPr>
          <w:b/>
        </w:rPr>
        <w:t>. veljače 2018</w:t>
      </w:r>
      <w:r w:rsidR="001351B9" w:rsidRPr="00C32FFD">
        <w:rPr>
          <w:b/>
        </w:rPr>
        <w:t xml:space="preserve">. u </w:t>
      </w:r>
      <w:r w:rsidR="00606E4B">
        <w:rPr>
          <w:b/>
        </w:rPr>
        <w:t>9</w:t>
      </w:r>
      <w:r w:rsidRPr="00C32FFD">
        <w:rPr>
          <w:b/>
        </w:rPr>
        <w:t>,</w:t>
      </w:r>
      <w:r w:rsidR="00606E4B">
        <w:rPr>
          <w:b/>
        </w:rPr>
        <w:t>55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606E4B">
        <w:t>30</w:t>
      </w:r>
      <w:r>
        <w:t>. siječnja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405EEF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05EEF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06E4B"/>
    <w:rsid w:val="00653E4F"/>
    <w:rsid w:val="00691547"/>
    <w:rsid w:val="006D5987"/>
    <w:rsid w:val="006F28CE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BF6ABE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7769F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160</properties:Words>
  <properties:Characters>721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2018-01-30T13:40:00Z</dcterms:created>
  <dc:creator>Ardena Bajlo</dc:creator>
  <cp:lastModifiedBy>Nena Mužanović</cp:lastModifiedBy>
  <cp:lastPrinted>2018-01-11T07:38:00Z</cp:lastPrinted>
  <dcterms:modified xmlns:xsi="http://www.w3.org/2001/XMLSchema-instance" xsi:type="dcterms:W3CDTF">2018-01-30T13:48:00Z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