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9017a" w14:paraId="0e9017a" w:rsidRDefault="00C95D23" w:rsidP="00C95D23" w:rsidR="00C95D23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5D23" w:rsidP="00C95D23" w:rsidR="00C95D23">
      <w:r>
        <w:t xml:space="preserve">         REPUBLIKA HRVATSKA</w:t>
      </w:r>
    </w:p>
    <w:p w:rsidRDefault="00C95D23" w:rsidP="00C95D23" w:rsidR="00C95D23">
      <w:r>
        <w:t xml:space="preserve"> TRGOVAČKI SUD U VARAŽDINU</w:t>
      </w:r>
    </w:p>
    <w:p w:rsidRDefault="00C95D23" w:rsidP="00C95D23" w:rsidR="00C95D23">
      <w:pPr>
        <w:ind w:firstLine="720"/>
      </w:pPr>
      <w:r>
        <w:t xml:space="preserve">         B. Radić 2</w:t>
      </w:r>
    </w:p>
    <w:p w:rsidRDefault="00C95D23" w:rsidP="00C95D23" w:rsidR="00C95D23">
      <w:pPr>
        <w:jc w:val="center"/>
        <w:rPr>
          <w:lang w:val="hr-HR"/>
        </w:rPr>
      </w:pPr>
    </w:p>
    <w:p w:rsidRDefault="00C95D23" w:rsidP="00C95D23" w:rsidR="00C95D23" w:rsidRPr="00F20BF1">
      <w:pPr>
        <w:jc w:val="center"/>
        <w:rPr>
          <w:lang w:val="hr-HR"/>
        </w:rPr>
      </w:pPr>
    </w:p>
    <w:p w:rsidRDefault="00C95D23" w:rsidP="00C95D23" w:rsidR="00C95D23">
      <w:pPr>
        <w:jc w:val="both"/>
      </w:pPr>
      <w:r w:rsidRPr="00F20BF1">
        <w:rPr>
          <w:lang w:val="hr-HR"/>
        </w:rPr>
        <w:tab/>
      </w:r>
      <w:r>
        <w:t>Trgovački sud u Varaždinu, po sucu toga suda, Meliti Poljanec-Bubaš, kao stečajnom sucu u predmetu u povodu zahtjeva Financijske agencije, Regionalni centar Zagreb, Podružnica Varaždin, Augusta Cesarca 2, Varaždin, za pokretanje skraćenog stečajnog postupka protiv dužnika SALON ZA MASAŽU OM j.d.o.o., OIB: 74250091645, sa sjedištem u Trg Eugena Kumičića 11/1, 48000 Koprivnica, dana 19. veljače 2016. godine, temeljem čl. 430. Stečajnog zakona ("Narodne novine" 71/15, u daljnjem tekstu SZ) objavljuje slijedeći</w:t>
      </w:r>
    </w:p>
    <w:p w:rsidRDefault="00C95D23" w:rsidP="00C95D23" w:rsidR="00C95D23" w:rsidRPr="00FD34D7">
      <w:pPr>
        <w:jc w:val="both"/>
      </w:pPr>
    </w:p>
    <w:p w:rsidRDefault="00C95D23" w:rsidP="00C95D23" w:rsidR="00C95D23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C95D23" w:rsidP="00C95D23" w:rsidR="00C95D23">
      <w:pPr>
        <w:jc w:val="both"/>
        <w:rPr>
          <w:lang w:val="hr-HR"/>
        </w:rPr>
      </w:pPr>
    </w:p>
    <w:p w:rsidRDefault="00C95D23" w:rsidP="00C95D23" w:rsidR="00C95D23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SALON ZA MASAŽU OM j.d.o.o., OIB: 74250091645, sa sjedištem u Trg Eugena Kumičića 11/1, 48000 Koprivnica, iznosi 15.814,95 kn.</w:t>
      </w:r>
    </w:p>
    <w:p w:rsidRDefault="00C95D23" w:rsidP="00C95D23" w:rsidR="00C95D23">
      <w:pPr>
        <w:jc w:val="both"/>
      </w:pPr>
    </w:p>
    <w:p w:rsidRDefault="00C95D23" w:rsidP="00C95D23" w:rsidR="00C95D23">
      <w:pPr>
        <w:jc w:val="both"/>
      </w:pPr>
      <w:r>
        <w:tab/>
        <w:t>II/ Poziva se direktor dužnika Nadica Marković, OIB: 13197183265, Koprivnica, Dr. Željka Selingera 2/a,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C95D23" w:rsidP="00C95D23" w:rsidR="00C95D23">
      <w:pPr>
        <w:jc w:val="both"/>
      </w:pPr>
    </w:p>
    <w:p w:rsidRDefault="00C95D23" w:rsidP="00C95D23" w:rsidR="00C95D23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C95D23" w:rsidP="00C95D23" w:rsidR="00C95D23">
      <w:pPr>
        <w:jc w:val="both"/>
      </w:pPr>
    </w:p>
    <w:p w:rsidRDefault="00C95D23" w:rsidP="00C95D23" w:rsidR="00C95D23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C95D23" w:rsidP="00C95D23" w:rsidR="00C95D23">
      <w:pPr>
        <w:ind w:firstLine="720"/>
        <w:jc w:val="both"/>
      </w:pPr>
    </w:p>
    <w:p w:rsidRDefault="00C95D23" w:rsidP="00C95D23" w:rsidR="00C95D23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C95D23" w:rsidP="00C95D23" w:rsidR="00C95D23">
      <w:pPr>
        <w:outlineLvl w:val="0"/>
        <w:rPr>
          <w:lang w:val="hr-HR"/>
        </w:rPr>
      </w:pPr>
    </w:p>
    <w:p w:rsidRDefault="00C95D23" w:rsidP="00C95D23" w:rsidR="00C95D23">
      <w:pPr>
        <w:jc w:val="center"/>
        <w:outlineLvl w:val="0"/>
        <w:rPr>
          <w:lang w:val="hr-HR"/>
        </w:rPr>
      </w:pPr>
    </w:p>
    <w:p w:rsidRDefault="00C95D23" w:rsidP="00C95D23" w:rsidR="00C95D23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C95D23" w:rsidP="00C95D23" w:rsidR="00C95D23">
      <w:pPr>
        <w:outlineLvl w:val="0"/>
        <w:rPr>
          <w:lang w:val="hr-HR"/>
        </w:rPr>
      </w:pPr>
    </w:p>
    <w:p w:rsidRDefault="00C95D23" w:rsidP="00C95D23" w:rsidR="00C95D23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12. veljače 2016. godine, 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 za otvaranje stečajnog postupka nad dužnikom</w:t>
      </w:r>
      <w:r>
        <w:t xml:space="preserve"> SALON ZA MASAŽU OM j.d.o.o., OIB: 74250091645, sa sjedištem u Trg Eugena Kumičića 11/1, 48000 Koprivnica, navodeći da dužnik na dan 1. rujna 2015. u Očevidniku redoslijeda osnova za plaćanje ima evidentirane neizvršene osnove za plaćanje u ukupnom iznosu od 15.814,95 kn te da dužnik nema zaposlenih.</w:t>
      </w:r>
    </w:p>
    <w:p w:rsidRDefault="00C95D23" w:rsidP="00C95D23" w:rsidR="00C95D23">
      <w:pPr>
        <w:jc w:val="both"/>
        <w:outlineLvl w:val="0"/>
        <w:rPr>
          <w:lang w:val="hr-HR"/>
        </w:rPr>
      </w:pPr>
    </w:p>
    <w:p w:rsidRDefault="00C95D23" w:rsidP="00C95D23" w:rsidR="00C95D23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C95D23" w:rsidP="00C95D23" w:rsidR="00C95D23">
      <w:pPr>
        <w:jc w:val="both"/>
        <w:outlineLvl w:val="0"/>
        <w:rPr>
          <w:lang w:val="hr-HR"/>
        </w:rPr>
      </w:pPr>
    </w:p>
    <w:p w:rsidRDefault="00C95D23" w:rsidP="00C95D23" w:rsidR="00C95D23">
      <w:pPr>
        <w:jc w:val="center"/>
        <w:outlineLvl w:val="0"/>
        <w:rPr>
          <w:lang w:val="hr-HR"/>
        </w:rPr>
      </w:pPr>
    </w:p>
    <w:p w:rsidRDefault="00C95D23" w:rsidP="00C95D23" w:rsidR="00C95D23">
      <w:pPr>
        <w:jc w:val="center"/>
        <w:outlineLvl w:val="0"/>
        <w:rPr>
          <w:lang w:val="hr-HR"/>
        </w:rPr>
      </w:pPr>
      <w:r>
        <w:rPr>
          <w:lang w:val="hr-HR"/>
        </w:rPr>
        <w:t>U Varaždinu, 19.  veljače 2016. godine</w:t>
      </w:r>
    </w:p>
    <w:p w:rsidRDefault="00C95D23" w:rsidP="00C95D23" w:rsidR="00C95D23">
      <w:pPr>
        <w:jc w:val="center"/>
        <w:outlineLvl w:val="0"/>
        <w:rPr>
          <w:lang w:val="hr-HR"/>
        </w:rPr>
      </w:pPr>
    </w:p>
    <w:p w:rsidRDefault="00C95D23" w:rsidP="00C95D23" w:rsidR="00C95D23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C95D23" w:rsidP="00C95D23" w:rsidR="00C95D23">
      <w:pPr>
        <w:jc w:val="center"/>
        <w:outlineLvl w:val="0"/>
        <w:rPr>
          <w:lang w:val="hr-HR"/>
        </w:rPr>
      </w:pPr>
    </w:p>
    <w:p w:rsidRDefault="00C95D23" w:rsidP="00C95D23" w:rsidR="00C95D23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C95D23" w:rsidP="00C95D23" w:rsidR="00C95D23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Melita Poljanec-Bubaš</w:t>
      </w:r>
    </w:p>
    <w:p w:rsidRDefault="00C95D23" w:rsidP="00C95D23" w:rsidR="00C95D23">
      <w:pPr>
        <w:ind w:firstLine="720" w:left="3600"/>
        <w:jc w:val="center"/>
        <w:outlineLvl w:val="0"/>
        <w:rPr>
          <w:lang w:val="hr-HR"/>
        </w:rPr>
      </w:pPr>
    </w:p>
    <w:p w:rsidRDefault="00C95D23" w:rsidP="00C95D23" w:rsidR="00C95D23">
      <w:pPr>
        <w:outlineLvl w:val="0"/>
        <w:rPr>
          <w:lang w:val="hr-HR"/>
        </w:rPr>
      </w:pPr>
    </w:p>
    <w:p w:rsidRDefault="00C95D23" w:rsidP="00C95D23" w:rsidR="00C95D23">
      <w:pPr>
        <w:outlineLvl w:val="0"/>
        <w:rPr>
          <w:lang w:val="hr-HR"/>
        </w:rPr>
      </w:pPr>
    </w:p>
    <w:p w:rsidRDefault="00C95D23" w:rsidP="00C95D23" w:rsidR="00C95D23">
      <w:pPr>
        <w:outlineLvl w:val="0"/>
        <w:rPr>
          <w:lang w:val="hr-HR"/>
        </w:rPr>
      </w:pPr>
    </w:p>
    <w:p w:rsidRDefault="00C95D23" w:rsidP="00C95D23" w:rsidR="00C95D23">
      <w:pPr>
        <w:outlineLvl w:val="0"/>
        <w:rPr>
          <w:lang w:val="hr-HR"/>
        </w:rPr>
      </w:pPr>
    </w:p>
    <w:p w:rsidRDefault="00C95D23" w:rsidP="00C95D23" w:rsidR="00C95D23" w:rsidRPr="003101E2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C95D23" w:rsidP="00C95D23" w:rsidR="00C95D23" w:rsidRPr="00F20BF1">
      <w:pPr>
        <w:outlineLvl w:val="0"/>
        <w:rPr>
          <w:lang w:val="hr-HR"/>
        </w:rPr>
      </w:pPr>
      <w:r>
        <w:t>- e-Oglasna ploča suda</w:t>
      </w:r>
    </w:p>
    <w:p w:rsidRDefault="00AD298C" w:rsidR="00AD298C"/>
    <w:sectPr w:rsidSect="00920620" w:rsidR="00AD298C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1C9A" w:rsidP="00C95D23" w:rsidR="00E81C9A">
      <w:r>
        <w:separator/>
      </w:r>
    </w:p>
  </w:endnote>
  <w:endnote w:id="0" w:type="continuationSeparator">
    <w:p w:rsidRDefault="00E81C9A" w:rsidP="00C95D23" w:rsidR="00E81C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1C9A" w:rsidP="00C95D23" w:rsidR="00E81C9A">
      <w:r>
        <w:separator/>
      </w:r>
    </w:p>
  </w:footnote>
  <w:footnote w:id="0" w:type="continuationSeparator">
    <w:p w:rsidRDefault="00E81C9A" w:rsidP="00C95D23" w:rsidR="00E81C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5D23" w:rsidP="00C95D23" w:rsidR="00C95D23" w:rsidRPr="00C95D23">
    <w:pPr>
      <w:pStyle w:val="Zaglavlje"/>
      <w:jc w:val="center"/>
      <w:rPr>
        <w:lang w:val="hr-HR"/>
      </w:rPr>
    </w:pPr>
    <w:r>
      <w:rPr>
        <w:lang w:val="hr-HR"/>
      </w:rPr>
      <w:t xml:space="preserve">                                                                     2                                     Poslovni broj: 2 St-210/16-4</w:t>
    </w:r>
  </w:p>
  <w:p w:rsidRDefault="00C95D23" w:rsidP="00C95D23" w:rsidR="00C95D23">
    <w:pPr>
      <w:jc w:val="right"/>
      <w:outlineLvl w:val="0"/>
    </w:pPr>
    <w:r>
      <w:t xml:space="preserve">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5D23" w:rsidP="00C95D23" w:rsidR="00C95D23" w:rsidRPr="00C95D23">
    <w:pPr>
      <w:pStyle w:val="Zaglavlje"/>
      <w:jc w:val="right"/>
      <w:rPr>
        <w:lang w:val="hr-HR"/>
      </w:rPr>
    </w:pPr>
    <w:r>
      <w:rPr>
        <w:lang w:val="hr-HR"/>
      </w:rPr>
      <w:t>Poslovni broj: 2 St-210/16-4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1F92"/>
    <w:rsid w:val="00170994"/>
    <w:rsid w:val="007F2EEF"/>
    <w:rsid w:val="00881F92"/>
    <w:rsid w:val="00AD298C"/>
    <w:rsid w:val="00C95D23"/>
    <w:rsid w:val="00E81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5D2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95D2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5D23"/>
    <w:rPr>
      <w:rFonts w:cs="Times New Roman" w:eastAsia="Times New Roman" w:hAnsi="Times New Roman" w:asci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5D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5D23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C95D2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5D23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709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099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7099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7099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7099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5D2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95D2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5D23"/>
    <w:rPr>
      <w:rFonts w:ascii="Times New Roman" w:cs="Times New Roman" w:eastAsia="Times New Roman" w:hAns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5D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5D23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C95D2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95D23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709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099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7099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7099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7099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St-210/2016</izvorni_sadrzaj>
    <derivirana_varijabla naziv="DomainObject.Predmet.OznakaBroj_1">St-210/2016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SALON ZA MASAŽU OM jednostavno društvo s ograničenom odgovornošću za proizvodnju, trgovinu i usluge</izvorni_sadrzaj>
    <derivirana_varijabla naziv="DomainObject.Predmet.ProtustrankaFormated_1">  SALON ZA MASAŽU OM jednostavno društvo s ograničenom odgovornošću za proizvodnju, trgovinu i usluge</derivirana_varijabla>
  </DomainObject.Predmet.ProtustrankaFormated>
  <DomainObject.Predmet.ProtustrankaFormatedOIB>
    <izvorni_sadrzaj>  SALON ZA MASAŽU OM jednostavno društvo s ograničenom odgovornošću za proizvodnju, trgovinu i usluge, OIB 74250091645</izvorni_sadrzaj>
    <derivirana_varijabla naziv="DomainObject.Predmet.ProtustrankaFormatedOIB_1">  SALON ZA MASAŽU OM jednostavno društvo s ograničenom odgovornošću za proizvodnju, trgovinu i usluge, OIB 74250091645</derivirana_varijabla>
  </DomainObject.Predmet.ProtustrankaFormatedOIB>
  <DomainObject.Predmet.ProtustrankaFormatedWithAdress>
    <izvorni_sadrzaj> SALON ZA MASAŽU OM jednostavno društvo s ograničenom odgovornošću za proizvodnju, trgovinu i usluge, Trg Eugena Kumičića 11/1, 48000 Koprivnica</izvorni_sadrzaj>
    <derivirana_varijabla naziv="DomainObject.Predmet.ProtustrankaFormatedWithAdress_1"> SALON ZA MASAŽU OM jednostavno društvo s ograničenom odgovornošću za proizvodnju, trgovinu i usluge, Trg Eugena Kumičića 11/1, 48000 Koprivnica</derivirana_varijabla>
  </DomainObject.Predmet.ProtustrankaFormatedWithAdress>
  <DomainObject.Predmet.ProtustrankaFormatedWithAdressOIB>
    <izvorni_sadrzaj> SALON ZA MASAŽU OM jednostavno društvo s ograničenom odgovornošću za proizvodnju, trgovinu i usluge, OIB 74250091645, Trg Eugena Kumičića 11/1, 48000 Koprivnica</izvorni_sadrzaj>
    <derivirana_varijabla naziv="DomainObject.Predmet.ProtustrankaFormatedWithAdressOIB_1"> SALON ZA MASAŽU OM jednostavno društvo s ograničenom odgovornošću za proizvodnju, trgovinu i usluge, OIB 74250091645, Trg Eugena Kumičića 11/1, 48000 Koprivnica</derivirana_varijabla>
  </DomainObject.Predmet.ProtustrankaFormatedWithAdressOIB>
  <DomainObject.Predmet.ProtustrankaWithAdress>
    <izvorni_sadrzaj>SALON ZA MASAŽU OM jednostavno društvo s ograničenom odgovornošću za proizvodnju, trgovinu i usluge Trg Eugena Kumičića 11/1, 48000 Koprivnica</izvorni_sadrzaj>
    <derivirana_varijabla naziv="DomainObject.Predmet.ProtustrankaWithAdress_1">SALON ZA MASAŽU OM jednostavno društvo s ograničenom odgovornošću za proizvodnju, trgovinu i usluge Trg Eugena Kumičića 11/1, 48000 Koprivnica</derivirana_varijabla>
  </DomainObject.Predmet.ProtustrankaWithAdress>
  <DomainObject.Predmet.ProtustrankaWithAdressOIB>
    <izvorni_sadrzaj>SALON ZA MASAŽU OM jednostavno društvo s ograničenom odgovornošću za proizvodnju, trgovinu i usluge, OIB 74250091645, Trg Eugena Kumičića 11/1, 48000 Koprivnica</izvorni_sadrzaj>
    <derivirana_varijabla naziv="DomainObject.Predmet.ProtustrankaWithAdressOIB_1">SALON ZA MASAŽU OM jednostavno društvo s ograničenom odgovornošću za proizvodnju, trgovinu i usluge, OIB 74250091645, Trg Eugena Kumičića 11/1, 48000 Koprivnica</derivirana_varijabla>
  </DomainObject.Predmet.ProtustrankaWithAdressOIB>
  <DomainObject.Predmet.ProtustrankaNazivFormated>
    <izvorni_sadrzaj>SALON ZA MASAŽU OM jednostavno društvo s ograničenom odgovornošću za proizvodnju, trgovinu i usluge</izvorni_sadrzaj>
    <derivirana_varijabla naziv="DomainObject.Predmet.ProtustrankaNazivFormated_1">SALON ZA MASAŽU OM jednostavno društvo s ograničenom odgovornošću za proizvodnju, trgovinu i usluge</derivirana_varijabla>
  </DomainObject.Predmet.ProtustrankaNazivFormated>
  <DomainObject.Predmet.ProtustrankaNazivFormatedOIB>
    <izvorni_sadrzaj>SALON ZA MASAŽU OM jednostavno društvo s ograničenom odgovornošću za proizvodnju, trgovinu i usluge, OIB 74250091645</izvorni_sadrzaj>
    <derivirana_varijabla naziv="DomainObject.Predmet.ProtustrankaNazivFormatedOIB_1">SALON ZA MASAŽU OM jednostavno društvo s ograničenom odgovornošću za proizvodnju, trgovinu i usluge, OIB 74250091645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10000 Zagreb</izvorni_sadrzaj>
    <derivirana_varijabla naziv="DomainObject.Predmet.StrankaFormatedWithAdress_1"> Financijska agencija, A. Cesarca 2, 10000 Zagreb</derivirana_varijabla>
  </DomainObject.Predmet.StrankaFormatedWithAdress>
  <DomainObject.Predmet.StrankaFormatedWithAdressOIB>
    <izvorni_sadrzaj> Financijska agencija, OIB 85821130368, A. Cesarca 2, 10000 Zagreb</izvorni_sadrzaj>
    <derivirana_varijabla naziv="DomainObject.Predmet.StrankaFormatedWithAdressOIB_1"> Financijska agencija, OIB 85821130368, A. Cesarca 2, 10000 Zagreb</derivirana_varijabla>
  </DomainObject.Predmet.StrankaFormatedWithAdressOIB>
  <DomainObject.Predmet.StrankaWithAdress>
    <izvorni_sadrzaj>Financijska agencija A. Cesarca 2,10000 Zagreb</izvorni_sadrzaj>
    <derivirana_varijabla naziv="DomainObject.Predmet.StrankaWithAdress_1">Financijska agencija A. Cesarca 2,10000 Zagreb</derivirana_varijabla>
  </DomainObject.Predmet.StrankaWithAdress>
  <DomainObject.Predmet.StrankaWithAdressOIB>
    <izvorni_sadrzaj>Financijska agencija, OIB 85821130368, A. Cesarca 2,10000 Zagreb</izvorni_sadrzaj>
    <derivirana_varijabla naziv="DomainObject.Predmet.StrankaWithAdressOIB_1">Financijska agencija, OIB 85821130368, A. Cesarca 2,10000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15814.95</izvorni_sadrzaj>
    <derivirana_varijabla naziv="DomainObject.Predmet.TrenutnaVrijednost_1">15814.95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10000 Zagreb</item>
    </izvorni_sadrzaj>
    <derivirana_varijabla naziv="DomainObject.Predmet.StrankaListFormatedWithAdress_1">
      <item>Financijska agencija, A. Cesarca 2, 10000 Zagreb</item>
    </derivirana_varijabla>
  </DomainObject.Predmet.StrankaListFormatedWithAdress>
  <DomainObject.Predmet.StrankaListFormatedWithAdressOIB>
    <izvorni_sadrzaj>
      <item>Financijska agencija, OIB 85821130368, A. Cesarca 2, 10000 Zagreb</item>
    </izvorni_sadrzaj>
    <derivirana_varijabla naziv="DomainObject.Predmet.StrankaListFormatedWithAdressOIB_1">
      <item>Financijska agencija, OIB 85821130368, A. Cesarca 2,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SALON ZA MASAŽU OM jednostavno društvo s ograničenom odgovornošću za proizvodnju, trgovinu i usluge</item>
    </izvorni_sadrzaj>
    <derivirana_varijabla naziv="DomainObject.Predmet.ProtuStrankaListFormated_1">
      <item>SALON ZA MASAŽU OM jednostavno društvo s ograničenom odgovornošću za proizvodnju, trgovinu i usluge</item>
    </derivirana_varijabla>
  </DomainObject.Predmet.ProtuStrankaListFormated>
  <DomainObject.Predmet.ProtuStrankaListFormatedOIB>
    <izvorni_sadrzaj>
      <item>SALON ZA MASAŽU OM jednostavno društvo s ograničenom odgovornošću za proizvodnju, trgovinu i usluge, OIB 74250091645</item>
    </izvorni_sadrzaj>
    <derivirana_varijabla naziv="DomainObject.Predmet.ProtuStrankaListFormatedOIB_1">
      <item>SALON ZA MASAŽU OM jednostavno društvo s ograničenom odgovornošću za proizvodnju, trgovinu i usluge, OIB 74250091645</item>
    </derivirana_varijabla>
  </DomainObject.Predmet.ProtuStrankaListFormatedOIB>
  <DomainObject.Predmet.ProtuStrankaListFormatedWithAdress>
    <izvorni_sadrzaj>
      <item>SALON ZA MASAŽU OM jednostavno društvo s ograničenom odgovornošću za proizvodnju, trgovinu i usluge, Trg Eugena Kumičića 11/1, 48000 Koprivnica</item>
    </izvorni_sadrzaj>
    <derivirana_varijabla naziv="DomainObject.Predmet.ProtuStrankaListFormatedWithAdress_1">
      <item>SALON ZA MASAŽU OM jednostavno društvo s ograničenom odgovornošću za proizvodnju, trgovinu i usluge, Trg Eugena Kumičića 11/1, 48000 Koprivnica</item>
    </derivirana_varijabla>
  </DomainObject.Predmet.ProtuStrankaListFormatedWithAdress>
  <DomainObject.Predmet.ProtuStrankaListFormatedWithAdressOIB>
    <izvorni_sadrzaj>
      <item>SALON ZA MASAŽU OM jednostavno društvo s ograničenom odgovornošću za proizvodnju, trgovinu i usluge, OIB 74250091645, Trg Eugena Kumičića 11/1, 48000 Koprivnica</item>
    </izvorni_sadrzaj>
    <derivirana_varijabla naziv="DomainObject.Predmet.ProtuStrankaListFormatedWithAdressOIB_1">
      <item>SALON ZA MASAŽU OM jednostavno društvo s ograničenom odgovornošću za proizvodnju, trgovinu i usluge, OIB 74250091645, Trg Eugena Kumičića 11/1, 48000 Koprivnica</item>
    </derivirana_varijabla>
  </DomainObject.Predmet.ProtuStrankaListFormatedWithAdressOIB>
  <DomainObject.Predmet.ProtuStrankaListNazivFormated>
    <izvorni_sadrzaj>
      <item>SALON ZA MASAŽU OM jednostavno društvo s ograničenom odgovornošću za proizvodnju, trgovinu i usluge</item>
    </izvorni_sadrzaj>
    <derivirana_varijabla naziv="DomainObject.Predmet.ProtuStrankaListNazivFormated_1">
      <item>SALON ZA MASAŽU OM jednostavno društvo s ograničenom odgovornošću za proizvodnju, trgovinu i usluge</item>
    </derivirana_varijabla>
  </DomainObject.Predmet.ProtuStrankaListNazivFormated>
  <DomainObject.Predmet.ProtuStrankaListNazivFormatedOIB>
    <izvorni_sadrzaj>
      <item>SALON ZA MASAŽU OM jednostavno društvo s ograničenom odgovornošću za proizvodnju, trgovinu i usluge, OIB 74250091645</item>
    </izvorni_sadrzaj>
    <derivirana_varijabla naziv="DomainObject.Predmet.ProtuStrankaListNazivFormatedOIB_1">
      <item>SALON ZA MASAŽU OM jednostavno društvo s ograničenom odgovornošću za proizvodnju, trgovinu i usluge, OIB 74250091645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SALON ZA MASAŽU OM jednostavno društvo s ograničenom odgovornošću za proizvodnju, trgovinu i usluge</izvorni_sadrzaj>
    <derivirana_varijabla naziv="DomainObject.Predmet.ProtustrankaIDrugi_1">SALON ZA MASAŽU OM jednostavno društvo s ograničenom odgovornošću za proizvodnju, trgovinu i usluge</derivirana_varijabla>
  </DomainObject.Predmet.ProtustrankaIDrugi>
  <DomainObject.Predmet.StrankaIDrugiAdressOIB>
    <izvorni_sadrzaj>Financijska agencija, OIB 85821130368, A. Cesarca 2, 10000 Zagreb</izvorni_sadrzaj>
    <derivirana_varijabla naziv="DomainObject.Predmet.StrankaIDrugiAdressOIB_1">Financijska agencija, OIB 85821130368, A. Cesarca 2, 10000 Zagreb</derivirana_varijabla>
  </DomainObject.Predmet.StrankaIDrugiAdressOIB>
  <DomainObject.Predmet.ProtustrankaIDrugiAdressOIB>
    <izvorni_sadrzaj>SALON ZA MASAŽU OM jednostavno društvo s ograničenom odgovornošću za proizvodnju, trgovinu i usluge, OIB 74250091645, Trg Eugena Kumičića 11/1, 48000 Koprivnica</izvorni_sadrzaj>
    <derivirana_varijabla naziv="DomainObject.Predmet.ProtustrankaIDrugiAdressOIB_1">SALON ZA MASAŽU OM jednostavno društvo s ograničenom odgovornošću za proizvodnju, trgovinu i usluge, OIB 74250091645, Trg Eugena Kumičića 11/1,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SALON ZA MASAŽU OM jednostavno društvo s ograničenom odgovornošću za proizvodnju, trgovinu i usluge</item>
      <item>Sudski registar</item>
    </izvorni_sadrzaj>
    <derivirana_varijabla naziv="DomainObject.Predmet.SudioniciListNaziv_1">
      <item>Financijska agencija</item>
      <item>SALON ZA MASAŽU OM jednostavno društvo s ograničenom odgovornošću za proizvodnju, trgovinu i usluge</item>
      <item>Sudski registar</item>
    </derivirana_varijabla>
  </DomainObject.Predmet.SudioniciListNaziv>
  <DomainObject.Predmet.SudioniciListAdressOIB>
    <izvorni_sadrzaj>
      <item>Financijska agencija, OIB 85821130368, A. Cesarca 2,10000 Zagreb</item>
      <item>SALON ZA MASAŽU OM jednostavno društvo s ograničenom odgovornošću za proizvodnju, trgovinu i usluge, OIB 74250091645, Trg Eugena Kumičića 11/1,48000 Koprivnica</item>
      <item>Sudski registar</item>
    </izvorni_sadrzaj>
    <derivirana_varijabla naziv="DomainObject.Predmet.SudioniciListAdressOIB_1">
      <item>Financijska agencija, OIB 85821130368, A. Cesarca 2,10000 Zagreb</item>
      <item>SALON ZA MASAŽU OM jednostavno društvo s ograničenom odgovornošću za proizvodnju, trgovinu i usluge, OIB 74250091645, Trg Eugena Kumičića 11/1,48000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74250091645</item>
      <item>, OIB null</item>
    </izvorni_sadrzaj>
    <derivirana_varijabla naziv="DomainObject.Predmet.SudioniciListNazivOIB_1">
      <item>, OIB 85821130368</item>
      <item>, OIB 74250091645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2574</properties:Characters>
  <properties:Lines>68</properties:Lines>
  <properties:Paragraphs>18</properties:Paragraphs>
  <properties:TotalTime>0</properties:TotalTime>
  <properties:ScaleCrop>false</properties:ScaleCrop>
  <properties:LinksUpToDate>false</properties:LinksUpToDate>
  <properties:CharactersWithSpaces>3091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2016-02-18T13:19:00Z</dcterms:created>
  <dc:creator>Maja Kovačić</dc:creator>
  <dc:description/>
  <cp:keywords/>
  <cp:lastModifiedBy>Maja Kovačić</cp:lastModifiedBy>
  <cp:lastPrinted>2016-02-18T13:26:00Z</cp:lastPrinted>
  <dcterms:modified xmlns:xsi="http://www.w3.org/2001/XMLSchema-instance" xsi:type="dcterms:W3CDTF">2016-02-19T13:05:00Z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