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4bff" w14:paraId="1224bf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00057F" w:rsidRPr="00313750">
        <w:rPr>
          <w:color w:themeColor="text1" w:val="000000"/>
        </w:rPr>
        <w:t>KEREP d.o.o., Sinj, Domovinskog rata 7</w:t>
      </w:r>
      <w:r w:rsidR="00B87F16" w:rsidRPr="00313750">
        <w:rPr>
          <w:color w:themeColor="text1" w:val="000000"/>
        </w:rPr>
        <w:t>3</w:t>
      </w:r>
      <w:r w:rsidR="007F2949" w:rsidRPr="00313750">
        <w:rPr>
          <w:color w:themeColor="text1" w:val="000000"/>
        </w:rPr>
        <w:t>, OIB:</w:t>
      </w:r>
      <w:r w:rsidR="0000057F" w:rsidRPr="00313750">
        <w:rPr>
          <w:color w:themeColor="text1" w:val="000000"/>
        </w:rPr>
        <w:t xml:space="preserve">  99014407230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313750" w:rsidRPr="00313750">
        <w:rPr>
          <w:color w:themeColor="text1" w:val="000000"/>
        </w:rPr>
        <w:t xml:space="preserve">19.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Dužnik</w:t>
      </w:r>
      <w:r w:rsidR="0000057F" w:rsidRPr="00313750">
        <w:rPr>
          <w:color w:themeColor="text1" w:val="000000"/>
        </w:rPr>
        <w:t xml:space="preserve"> KEREP d.o.o., Sinj, Domovinskog rata 73, OIB:  99014407230</w:t>
      </w:r>
      <w:r w:rsidR="00B87F16" w:rsidRPr="00313750">
        <w:rPr>
          <w:color w:themeColor="text1" w:val="000000"/>
        </w:rPr>
        <w:t xml:space="preserve"> 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00057F" w:rsidRPr="00313750">
        <w:rPr>
          <w:color w:themeColor="text1" w:val="000000"/>
        </w:rPr>
        <w:t>1314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8D3F32" w:rsidRPr="00313750">
        <w:rPr>
          <w:color w:themeColor="text1" w:val="000000"/>
        </w:rPr>
        <w:t xml:space="preserve"> </w:t>
      </w:r>
      <w:r w:rsidR="0000057F" w:rsidRPr="00313750">
        <w:rPr>
          <w:color w:themeColor="text1" w:val="000000"/>
        </w:rPr>
        <w:t>26.860,66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313750" w:rsidRPr="00313750">
        <w:rPr>
          <w:color w:themeColor="text1" w:val="000000"/>
        </w:rPr>
        <w:t>19.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750" w:rsidP="00313750" w:rsidR="00313750" w:rsidRPr="00313750">
    <w:pPr>
      <w:jc w:val="right"/>
      <w:rPr>
        <w:color w:themeColor="text1" w:val="000000"/>
      </w:rPr>
    </w:pPr>
    <w:r w:rsidRPr="00313750">
      <w:rPr>
        <w:color w:themeColor="text1" w:val="000000"/>
      </w:rPr>
      <w:t>Posl.br. 21.St-1669/2015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45A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St-1669/2015</izvorni_sadrzaj>
    <derivirana_varijabla naziv="DomainObject.Predmet.OznakaBroj_1">St-1669/2015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KEREP društvo s ograničenom odgovornošću za gradnju,trgovinu i usluge</izvorni_sadrzaj>
    <derivirana_varijabla naziv="DomainObject.Predmet.ProtustrankaFormated_1">  KEREP društvo s ograničenom odgovornošću za gradnju,trgovinu i usluge</derivirana_varijabla>
  </DomainObject.Predmet.ProtustrankaFormated>
  <DomainObject.Predmet.ProtustrankaFormatedOIB>
    <izvorni_sadrzaj>  KEREP društvo s ograničenom odgovornošću za gradnju,trgovinu i usluge, OIB 99014407230</izvorni_sadrzaj>
    <derivirana_varijabla naziv="DomainObject.Predmet.ProtustrankaFormatedOIB_1">  KEREP društvo s ograničenom odgovornošću za gradnju,trgovinu i usluge, OIB 99014407230</derivirana_varijabla>
  </DomainObject.Predmet.ProtustrankaFormatedOIB>
  <DomainObject.Predmet.ProtustrankaFormatedWithAdress>
    <izvorni_sadrzaj> KEREP društvo s ograničenom odgovornošću za gradnju,trgovinu i usluge, Domovinskog rata 73, 21230 Sinj</izvorni_sadrzaj>
    <derivirana_varijabla naziv="DomainObject.Predmet.ProtustrankaFormatedWithAdress_1"> KEREP društvo s ograničenom odgovornošću za gradnju,trgovinu i usluge, Domovinskog rata 73, 21230 Sinj</derivirana_varijabla>
  </DomainObject.Predmet.ProtustrankaFormatedWithAdress>
  <DomainObject.Predmet.ProtustrankaFormatedWithAdressOIB>
    <izvorni_sadrzaj> KEREP društvo s ograničenom odgovornošću za gradnju,trgovinu i usluge, OIB 99014407230, Domovinskog rata 73, 21230 Sinj</izvorni_sadrzaj>
    <derivirana_varijabla naziv="DomainObject.Predmet.ProtustrankaFormatedWithAdressOIB_1"> KEREP društvo s ograničenom odgovornošću za gradnju,trgovinu i usluge, OIB 99014407230, Domovinskog rata 73, 21230 Sinj</derivirana_varijabla>
  </DomainObject.Predmet.ProtustrankaFormatedWithAdressOIB>
  <DomainObject.Predmet.ProtustrankaWithAdress>
    <izvorni_sadrzaj>KEREP društvo s ograničenom odgovornošću za gradnju,trgovinu i usluge Domovinskog rata 73, 21230 Sinj</izvorni_sadrzaj>
    <derivirana_varijabla naziv="DomainObject.Predmet.ProtustrankaWithAdress_1">KEREP društvo s ograničenom odgovornošću za gradnju,trgovinu i usluge Domovinskog rata 73, 21230 Sinj</derivirana_varijabla>
  </DomainObject.Predmet.ProtustrankaWithAdress>
  <DomainObject.Predmet.ProtustrankaWithAdressOIB>
    <izvorni_sadrzaj>KEREP društvo s ograničenom odgovornošću za gradnju,trgovinu i usluge, OIB 99014407230, Domovinskog rata 73, 21230 Sinj</izvorni_sadrzaj>
    <derivirana_varijabla naziv="DomainObject.Predmet.ProtustrankaWithAdressOIB_1">KEREP društvo s ograničenom odgovornošću za gradnju,trgovinu i usluge, OIB 99014407230, Domovinskog rata 73, 21230 Sinj</derivirana_varijabla>
  </DomainObject.Predmet.ProtustrankaWithAdressOIB>
  <DomainObject.Predmet.ProtustrankaNazivFormated>
    <izvorni_sadrzaj>KEREP društvo s ograničenom odgovornošću za gradnju,trgovinu i usluge</izvorni_sadrzaj>
    <derivirana_varijabla naziv="DomainObject.Predmet.ProtustrankaNazivFormated_1">KEREP društvo s ograničenom odgovornošću za gradnju,trgovinu i usluge</derivirana_varijabla>
  </DomainObject.Predmet.ProtustrankaNazivFormated>
  <DomainObject.Predmet.ProtustrankaNazivFormatedOIB>
    <izvorni_sadrzaj>KEREP društvo s ograničenom odgovornošću za gradnju,trgovinu i usluge, OIB 99014407230</izvorni_sadrzaj>
    <derivirana_varijabla naziv="DomainObject.Predmet.ProtustrankaNazivFormatedOIB_1">KEREP društvo s ograničenom odgovornošću za gradnju,trgovinu i usluge, OIB 99014407230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26860.66</izvorni_sadrzaj>
    <derivirana_varijabla naziv="DomainObject.Predmet.TrenutnaVrijednost_1">26860.66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KEREP društvo s ograničenom odgovornošću za gradnju,trgovinu i usluge</item>
    </izvorni_sadrzaj>
    <derivirana_varijabla naziv="DomainObject.Predmet.ProtuStrankaListFormated_1">
      <item>KEREP društvo s ograničenom odgovornošću za gradnju,trgovinu i usluge</item>
    </derivirana_varijabla>
  </DomainObject.Predmet.ProtuStrankaListFormated>
  <DomainObject.Predmet.ProtuStrankaListFormatedOIB>
    <izvorni_sadrzaj>
      <item>KEREP društvo s ograničenom odgovornošću za gradnju,trgovinu i usluge, OIB 99014407230</item>
    </izvorni_sadrzaj>
    <derivirana_varijabla naziv="DomainObject.Predmet.ProtuStrankaListFormatedOIB_1">
      <item>KEREP društvo s ograničenom odgovornošću za gradnju,trgovinu i usluge, OIB 99014407230</item>
    </derivirana_varijabla>
  </DomainObject.Predmet.ProtuStrankaListFormatedOIB>
  <DomainObject.Predmet.ProtuStrankaListFormatedWithAdress>
    <izvorni_sadrzaj>
      <item>KEREP društvo s ograničenom odgovornošću za gradnju,trgovinu i usluge, Domovinskog rata 73, 21230 Sinj</item>
    </izvorni_sadrzaj>
    <derivirana_varijabla naziv="DomainObject.Predmet.ProtuStrankaListFormatedWithAdress_1">
      <item>KEREP društvo s ograničenom odgovornošću za gradnju,trgovinu i usluge, Domovinskog rata 73, 21230 Sinj</item>
    </derivirana_varijabla>
  </DomainObject.Predmet.ProtuStrankaListFormatedWithAdress>
  <DomainObject.Predmet.ProtuStrankaListFormatedWithAdressOIB>
    <izvorni_sadrzaj>
      <item>KEREP društvo s ograničenom odgovornošću za gradnju,trgovinu i usluge, OIB 99014407230, Domovinskog rata 73, 21230 Sinj</item>
    </izvorni_sadrzaj>
    <derivirana_varijabla naziv="DomainObject.Predmet.ProtuStrankaListFormatedWithAdressOIB_1">
      <item>KEREP društvo s ograničenom odgovornošću za gradnju,trgovinu i usluge, OIB 99014407230, Domovinskog rata 73, 21230 Sinj</item>
    </derivirana_varijabla>
  </DomainObject.Predmet.ProtuStrankaListFormatedWithAdressOIB>
  <DomainObject.Predmet.ProtuStrankaListNazivFormated>
    <izvorni_sadrzaj>
      <item>KEREP društvo s ograničenom odgovornošću za gradnju,trgovinu i usluge</item>
    </izvorni_sadrzaj>
    <derivirana_varijabla naziv="DomainObject.Predmet.ProtuStrankaListNazivFormated_1">
      <item>KEREP društvo s ograničenom odgovornošću za gradnju,trgovinu i usluge</item>
    </derivirana_varijabla>
  </DomainObject.Predmet.ProtuStrankaListNazivFormated>
  <DomainObject.Predmet.ProtuStrankaListNazivFormatedOIB>
    <izvorni_sadrzaj>
      <item>KEREP društvo s ograničenom odgovornošću za gradnju,trgovinu i usluge, OIB 99014407230</item>
    </izvorni_sadrzaj>
    <derivirana_varijabla naziv="DomainObject.Predmet.ProtuStrankaListNazivFormatedOIB_1">
      <item>KEREP društvo s ograničenom odgovornošću za gradnju,trgovinu i usluge, OIB 99014407230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KEREP društvo s ograničenom odgovornošću za gradnju,trgovinu i usluge</izvorni_sadrzaj>
    <derivirana_varijabla naziv="DomainObject.Predmet.ProtustrankaIDrugi_1">KEREP društvo s ograničenom odgovornošću za gradnju,trgovinu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KEREP društvo s ograničenom odgovornošću za gradnju,trgovinu i usluge, OIB 99014407230, Domovinskog rata 73, 21230 Sinj</izvorni_sadrzaj>
    <derivirana_varijabla naziv="DomainObject.Predmet.ProtustrankaIDrugiAdressOIB_1">KEREP društvo s ograničenom odgovornošću za gradnju,trgovinu i usluge, OIB 99014407230, Domovinskog rata 73,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KEREP društvo s ograničenom odgovornošću za gradnju,trgovinu i usluge</item>
      <item>FINANCIJSKA AGENCIJA, RC SPLIT</item>
    </izvorni_sadrzaj>
    <derivirana_varijabla naziv="DomainObject.Predmet.SudioniciListNaziv_1">
      <item>KEREP društvo s ograničenom odgovornošću za gradnju,trgovinu i usluge</item>
      <item>FINANCIJSKA AGENCIJA, RC SPLIT</item>
    </derivirana_varijabla>
  </DomainObject.Predmet.SudioniciListNaziv>
  <DomainObject.Predmet.SudioniciListAdressOIB>
    <izvorni_sadrzaj>
      <item>KEREP društvo s ograničenom odgovornošću za gradnju,trgovinu i usluge, OIB 99014407230, Domovinskog rata 73,21230 Sinj</item>
      <item>FINANCIJSKA AGENCIJA, RC SPLIT, OIB 85821130368, Mažuranićevo šetalište 24b,21000 Split</item>
    </izvorni_sadrzaj>
    <derivirana_varijabla naziv="DomainObject.Predmet.SudioniciListAdressOIB_1">
      <item>KEREP društvo s ograničenom odgovornošću za gradnju,trgovinu i usluge, OIB 99014407230, Domovinskog rata 73,21230 Sinj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99014407230</item>
      <item>, OIB 85821130368</item>
    </izvorni_sadrzaj>
    <derivirana_varijabla naziv="DomainObject.Predmet.SudioniciListNazivOIB_1">
      <item>, OIB 99014407230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1743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2016-04-15T11:11:00Z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2016-04-19T08:20:00Z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