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0eb7a" w14:paraId="4f0eb7a" w:rsidRDefault="004C440F" w:rsidP="0058087B" w:rsidR="004C440F">
      <w:pPr>
        <w15:collapsed w:val="false"/>
      </w:pPr>
      <w:bookmarkStart w:name="_GoBack" w:id="0"/>
      <w:bookmarkEnd w:id="0"/>
    </w:p>
    <w:p w:rsidRDefault="004A3325" w:rsidP="0058087B" w:rsidR="0058087B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8087B" w:rsidP="0058087B" w:rsidR="0058087B" w:rsidRPr="00D21A2C"/>
    <w:p w:rsidRDefault="0058087B" w:rsidP="0058087B" w:rsidR="0058087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58087B" w:rsidP="0058087B" w:rsidR="0058087B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8087B" w:rsidP="00E95DCE" w:rsidR="00B942C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E95DCE" w:rsidP="00E95DCE" w:rsidR="00E95DCE" w:rsidRPr="00E95DCE">
      <w:pPr>
        <w:ind w:hanging="720" w:left="360"/>
        <w:rPr>
          <w:sz w:val="22"/>
          <w:szCs w:val="22"/>
        </w:rPr>
      </w:pPr>
    </w:p>
    <w:p w:rsidRDefault="001623E1" w:rsidP="00DE02FE" w:rsidR="001623E1">
      <w:pPr>
        <w:jc w:val="right"/>
      </w:pPr>
    </w:p>
    <w:p w:rsidRDefault="00B942C6" w:rsidP="00E95DCE" w:rsidR="004C440F" w:rsidRPr="00E95DCE">
      <w:pPr>
        <w:jc w:val="center"/>
      </w:pPr>
      <w:r w:rsidRPr="00E95DCE">
        <w:t>R E P U B L I K A    H R V A T S K A</w:t>
      </w:r>
    </w:p>
    <w:p w:rsidRDefault="00636E08" w:rsidP="00636E08" w:rsidR="00636E08" w:rsidRPr="00E95DCE">
      <w:pPr>
        <w:pStyle w:val="Naslov1"/>
        <w:rPr>
          <w:b w:val="false"/>
          <w:sz w:val="24"/>
        </w:rPr>
      </w:pPr>
      <w:r w:rsidRPr="00E95DCE">
        <w:rPr>
          <w:b w:val="false"/>
          <w:sz w:val="24"/>
        </w:rPr>
        <w:t>R J E Š E N J E</w:t>
      </w:r>
    </w:p>
    <w:p w:rsidRDefault="00636E08" w:rsidP="00636E08" w:rsidR="00636E08">
      <w:pPr>
        <w:jc w:val="center"/>
      </w:pPr>
    </w:p>
    <w:p w:rsidRDefault="00636E08" w:rsidP="00E95DCE" w:rsidR="00636E08" w:rsidRPr="003D63C7"/>
    <w:p w:rsidRDefault="001623E1" w:rsidP="00636E08" w:rsidR="00636E08">
      <w:pPr>
        <w:ind w:firstLine="708"/>
        <w:jc w:val="both"/>
      </w:pPr>
      <w:r>
        <w:t>Trgovački sud u Osijeku, po sucu pojedincu Jadranki Herman kao stečajnom sucu, u stečajnom postupku nad dužnikom</w:t>
      </w:r>
      <w:r w:rsidR="00E95DCE">
        <w:t xml:space="preserve">  </w:t>
      </w:r>
      <w:r w:rsidR="00FA6374" w:rsidRPr="00A83574">
        <w:t>BUGA</w:t>
      </w:r>
      <w:r w:rsidR="00FA6374">
        <w:t>T</w:t>
      </w:r>
      <w:r w:rsidR="00FA6374" w:rsidRPr="00A83574">
        <w:t>TI d.o.o. za trgovinu i usluge,</w:t>
      </w:r>
      <w:r w:rsidR="00FA6374">
        <w:t xml:space="preserve"> u stečaju, Višnj</w:t>
      </w:r>
      <w:r w:rsidR="00FA6374" w:rsidRPr="00A83574">
        <w:t>evac, V.</w:t>
      </w:r>
      <w:r w:rsidR="00FA6374">
        <w:t xml:space="preserve"> </w:t>
      </w:r>
      <w:r w:rsidR="00FA6374" w:rsidRPr="00A83574">
        <w:t>Lisinskog 10/a, MBS: 030008596, OIB: 62060134801</w:t>
      </w:r>
      <w:r>
        <w:t xml:space="preserve">, </w:t>
      </w:r>
      <w:r w:rsidR="00DF24E6">
        <w:t xml:space="preserve">nakon održanog ispitnog ročišta dana </w:t>
      </w:r>
      <w:r w:rsidR="001B0011">
        <w:t>2</w:t>
      </w:r>
      <w:r w:rsidR="00364FE3">
        <w:t>1</w:t>
      </w:r>
      <w:r w:rsidR="001B0011">
        <w:t xml:space="preserve">. rujna 2016.              </w:t>
      </w:r>
    </w:p>
    <w:p w:rsidRDefault="00636E08" w:rsidP="00AC19B3" w:rsidR="00636E08">
      <w:pPr>
        <w:jc w:val="both"/>
      </w:pPr>
    </w:p>
    <w:p w:rsidRDefault="00AC19B3" w:rsidP="00AC19B3" w:rsidR="00AC19B3" w:rsidRPr="003D63C7">
      <w:pPr>
        <w:jc w:val="both"/>
      </w:pPr>
    </w:p>
    <w:p w:rsidRDefault="00636E08" w:rsidP="00636E08" w:rsidR="00636E08" w:rsidRPr="001B0011">
      <w:pPr>
        <w:jc w:val="center"/>
        <w:rPr>
          <w:bCs/>
        </w:rPr>
      </w:pPr>
      <w:r w:rsidRPr="001B0011">
        <w:rPr>
          <w:bCs/>
        </w:rPr>
        <w:t>r i j e š i o   j e</w:t>
      </w:r>
    </w:p>
    <w:p w:rsidRDefault="00636E08" w:rsidP="00636E08" w:rsidR="00636E08" w:rsidRPr="003D63C7">
      <w:pPr>
        <w:ind w:left="360"/>
        <w:jc w:val="both"/>
      </w:pPr>
    </w:p>
    <w:p w:rsidRDefault="00BA2157" w:rsidP="00636E08" w:rsidR="00BA2157" w:rsidRPr="003D63C7">
      <w:pPr>
        <w:ind w:left="360"/>
        <w:jc w:val="both"/>
      </w:pPr>
    </w:p>
    <w:p w:rsidRDefault="00636E08" w:rsidP="00636E08" w:rsidR="00636E08" w:rsidRPr="003D63C7">
      <w:pPr>
        <w:numPr>
          <w:ilvl w:val="0"/>
          <w:numId w:val="1"/>
        </w:numPr>
        <w:jc w:val="both"/>
      </w:pPr>
      <w:r w:rsidRPr="003D63C7">
        <w:t>Utvrđuju se slijedeće tražbine viših isplatnih redova:</w:t>
      </w:r>
    </w:p>
    <w:p w:rsidRDefault="001623E1" w:rsidP="00705E69" w:rsidR="001623E1">
      <w:pPr>
        <w:rPr>
          <w:b/>
        </w:rPr>
      </w:pPr>
    </w:p>
    <w:p w:rsidRDefault="005A4E4D" w:rsidP="00474ED5" w:rsidR="005A4E4D" w:rsidRPr="003D63C7">
      <w:pPr>
        <w:jc w:val="center"/>
        <w:rPr>
          <w:b/>
        </w:rPr>
      </w:pPr>
    </w:p>
    <w:p w:rsidRDefault="001B0011" w:rsidP="00474ED5" w:rsidR="00474ED5" w:rsidRPr="001B0011">
      <w:pPr>
        <w:jc w:val="center"/>
      </w:pPr>
      <w:r>
        <w:t xml:space="preserve">I </w:t>
      </w:r>
      <w:r w:rsidR="00B3064E" w:rsidRPr="001B0011">
        <w:t xml:space="preserve"> VIŠI  ISPLATNI  RED</w:t>
      </w:r>
    </w:p>
    <w:p w:rsidRDefault="00B3064E" w:rsidP="00474ED5" w:rsidR="00B3064E">
      <w:pPr>
        <w:jc w:val="center"/>
        <w:rPr>
          <w:b/>
        </w:rPr>
      </w:pPr>
    </w:p>
    <w:p w:rsidRDefault="00BD2C96" w:rsidP="00BD2C96" w:rsidR="00BD2C96">
      <w:pPr>
        <w:ind w:firstLine="708"/>
        <w:jc w:val="both"/>
      </w:pPr>
    </w:p>
    <w:tbl>
      <w:tblPr>
        <w:tblW w:type="dxa" w:w="10065"/>
        <w:tblInd w:type="dxa" w:w="-459"/>
        <w:tblLayout w:type="fixed"/>
        <w:tblLook w:val="04A0" w:noVBand="1" w:noHBand="0" w:lastColumn="0" w:firstColumn="1" w:lastRow="0" w:firstRow="1"/>
      </w:tblPr>
      <w:tblGrid>
        <w:gridCol w:w="851"/>
        <w:gridCol w:w="2126"/>
        <w:gridCol w:w="1985"/>
        <w:gridCol w:w="1701"/>
        <w:gridCol w:w="1701"/>
        <w:gridCol w:w="1701"/>
      </w:tblGrid>
      <w:tr w:rsidTr="006B0CA3" w:rsidR="00AC19B3">
        <w:trPr>
          <w:trHeight w:val="615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C19B3" w:rsidP="00FC495E" w:rsidR="00AC19B3" w:rsidRPr="00FD4676">
            <w:pPr>
              <w:jc w:val="center"/>
              <w:rPr>
                <w:bCs/>
                <w:color w:val="000000"/>
              </w:rPr>
            </w:pPr>
            <w:r w:rsidRPr="00FD4676">
              <w:rPr>
                <w:bCs/>
                <w:color w:val="000000"/>
              </w:rPr>
              <w:t>RED.</w:t>
            </w:r>
          </w:p>
          <w:p w:rsidRDefault="00AC19B3" w:rsidP="00FC495E" w:rsidR="00AC19B3" w:rsidRPr="00FD4676">
            <w:pPr>
              <w:jc w:val="center"/>
              <w:rPr>
                <w:bCs/>
                <w:color w:val="000000"/>
              </w:rPr>
            </w:pPr>
            <w:r w:rsidRPr="00FD4676">
              <w:rPr>
                <w:bCs/>
                <w:color w:val="000000"/>
              </w:rPr>
              <w:t>BR.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C19B3" w:rsidP="00FC495E" w:rsidR="00AC19B3" w:rsidRPr="00FD4676">
            <w:pPr>
              <w:jc w:val="center"/>
              <w:rPr>
                <w:bCs/>
                <w:color w:val="000000"/>
              </w:rPr>
            </w:pPr>
            <w:r w:rsidRPr="00FD4676">
              <w:rPr>
                <w:bCs/>
                <w:color w:val="000000"/>
              </w:rPr>
              <w:t>STEČAJNI VJEROVNIK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C19B3" w:rsidP="00FC495E" w:rsidR="00AC19B3" w:rsidRPr="00FD4676">
            <w:pPr>
              <w:jc w:val="center"/>
              <w:rPr>
                <w:bCs/>
                <w:color w:val="000000"/>
              </w:rPr>
            </w:pPr>
            <w:r w:rsidRPr="00FD4676">
              <w:rPr>
                <w:bCs/>
                <w:color w:val="000000"/>
              </w:rPr>
              <w:t xml:space="preserve">ADRESA VJEROVNIKA 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C19B3" w:rsidP="00FC495E" w:rsidR="00AC19B3" w:rsidRPr="00FD4676">
            <w:pPr>
              <w:jc w:val="center"/>
              <w:rPr>
                <w:bCs/>
                <w:color w:val="000000"/>
              </w:rPr>
            </w:pPr>
            <w:r w:rsidRPr="00FD4676">
              <w:rPr>
                <w:bCs/>
                <w:color w:val="000000"/>
              </w:rPr>
              <w:t xml:space="preserve">PRIJAVLJENE TRAŽBINE </w:t>
            </w:r>
          </w:p>
          <w:p w:rsidRDefault="00AC19B3" w:rsidP="00FC495E" w:rsidR="00AC19B3" w:rsidRPr="00FD4676">
            <w:pPr>
              <w:jc w:val="center"/>
              <w:rPr>
                <w:bCs/>
                <w:color w:val="000000"/>
              </w:rPr>
            </w:pPr>
            <w:r w:rsidRPr="00FD4676">
              <w:rPr>
                <w:bCs/>
                <w:color w:val="000000"/>
              </w:rPr>
              <w:t>U KN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C19B3" w:rsidP="00FC495E" w:rsidR="00AC19B3" w:rsidRPr="00FD4676">
            <w:pPr>
              <w:jc w:val="center"/>
              <w:rPr>
                <w:bCs/>
                <w:color w:val="000000"/>
              </w:rPr>
            </w:pPr>
            <w:r w:rsidRPr="00FD4676">
              <w:rPr>
                <w:bCs/>
                <w:color w:val="000000"/>
              </w:rPr>
              <w:t>PRIZNATE TRAŽBINE</w:t>
            </w:r>
          </w:p>
          <w:p w:rsidRDefault="00AC19B3" w:rsidP="00FC495E" w:rsidR="00AC19B3" w:rsidRPr="00FD4676">
            <w:pPr>
              <w:jc w:val="center"/>
              <w:rPr>
                <w:bCs/>
                <w:color w:val="000000"/>
              </w:rPr>
            </w:pPr>
            <w:r w:rsidRPr="00FD4676">
              <w:rPr>
                <w:bCs/>
                <w:color w:val="000000"/>
              </w:rPr>
              <w:t>U KN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C19B3" w:rsidP="00FC495E" w:rsidR="00AC19B3" w:rsidRPr="00FD4676">
            <w:pPr>
              <w:jc w:val="center"/>
              <w:rPr>
                <w:bCs/>
                <w:color w:val="000000"/>
              </w:rPr>
            </w:pPr>
            <w:r w:rsidRPr="00FD4676">
              <w:rPr>
                <w:bCs/>
                <w:color w:val="000000"/>
              </w:rPr>
              <w:t xml:space="preserve">OSPORENE TRAŽBINE </w:t>
            </w:r>
          </w:p>
          <w:p w:rsidRDefault="00AC19B3" w:rsidP="00FC495E" w:rsidR="00AC19B3" w:rsidRPr="00FD4676">
            <w:pPr>
              <w:jc w:val="center"/>
              <w:rPr>
                <w:bCs/>
                <w:color w:val="000000"/>
              </w:rPr>
            </w:pPr>
            <w:r w:rsidRPr="00FD4676">
              <w:rPr>
                <w:bCs/>
                <w:color w:val="000000"/>
              </w:rPr>
              <w:t>U KN</w:t>
            </w:r>
          </w:p>
        </w:tc>
      </w:tr>
      <w:tr w:rsidTr="006B0CA3" w:rsidR="00075CC9">
        <w:trPr>
          <w:trHeight w:val="510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75CC9" w:rsidP="00C461CC" w:rsidR="00075CC9" w:rsidRPr="00075CC9">
            <w:pPr>
              <w:jc w:val="center"/>
              <w:rPr>
                <w:color w:val="000000"/>
              </w:rPr>
            </w:pPr>
            <w:r w:rsidRPr="00075CC9">
              <w:rPr>
                <w:color w:val="000000"/>
              </w:rPr>
              <w:t>1</w:t>
            </w:r>
            <w:r w:rsidR="006B0CA3">
              <w:rPr>
                <w:color w:val="000000"/>
              </w:rPr>
              <w:t>.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75CC9" w:rsidP="00C461CC" w:rsidR="00075CC9" w:rsidRPr="00075CC9">
            <w:pPr>
              <w:rPr>
                <w:color w:val="000000"/>
              </w:rPr>
            </w:pPr>
            <w:r w:rsidRPr="00075CC9">
              <w:rPr>
                <w:color w:val="000000"/>
              </w:rPr>
              <w:t>Boženka Barić</w:t>
            </w:r>
          </w:p>
          <w:p w:rsidRDefault="00075CC9" w:rsidP="00C461CC" w:rsidR="00075CC9" w:rsidRPr="00075CC9">
            <w:pPr>
              <w:rPr>
                <w:color w:val="000000"/>
              </w:rPr>
            </w:pPr>
            <w:r w:rsidRPr="00075CC9">
              <w:rPr>
                <w:color w:val="000000"/>
              </w:rPr>
              <w:t>OIB 30729466457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B0CA3" w:rsidP="00C461CC" w:rsidR="00075CC9" w:rsidRPr="00075CC9">
            <w:pPr>
              <w:rPr>
                <w:color w:val="000000"/>
              </w:rPr>
            </w:pPr>
            <w:r>
              <w:rPr>
                <w:color w:val="000000"/>
              </w:rPr>
              <w:t>Sjenjak 9</w:t>
            </w:r>
            <w:r w:rsidR="00075CC9" w:rsidRPr="00075CC9">
              <w:rPr>
                <w:color w:val="000000"/>
              </w:rPr>
              <w:t>, OSIJEK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B0CA3" w:rsidP="006B0CA3" w:rsidR="006B0CA3">
            <w:pPr>
              <w:rPr>
                <w:color w:val="000000"/>
              </w:rPr>
            </w:pPr>
          </w:p>
          <w:p w:rsidRDefault="00075CC9" w:rsidP="00D634E0" w:rsidR="00075CC9" w:rsidRPr="00075CC9">
            <w:pPr>
              <w:jc w:val="right"/>
              <w:rPr>
                <w:color w:val="000000"/>
              </w:rPr>
            </w:pPr>
            <w:r w:rsidRPr="00075CC9">
              <w:rPr>
                <w:color w:val="000000"/>
              </w:rPr>
              <w:t>116.906,05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6B0CA3" w:rsidP="006B0CA3" w:rsidR="006B0CA3">
            <w:pPr>
              <w:rPr>
                <w:color w:val="000000"/>
              </w:rPr>
            </w:pPr>
          </w:p>
          <w:p w:rsidRDefault="006B0CA3" w:rsidP="00D634E0" w:rsidR="00075CC9" w:rsidRPr="00075CC9">
            <w:pPr>
              <w:jc w:val="right"/>
              <w:rPr>
                <w:color w:val="000000"/>
              </w:rPr>
            </w:pPr>
            <w:r w:rsidRPr="00075CC9">
              <w:rPr>
                <w:color w:val="000000"/>
              </w:rPr>
              <w:t>116.906,05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075CC9" w:rsidP="00C461CC" w:rsidR="00075CC9" w:rsidRPr="00075CC9">
            <w:pPr>
              <w:jc w:val="right"/>
              <w:rPr>
                <w:color w:val="000000"/>
              </w:rPr>
            </w:pPr>
          </w:p>
        </w:tc>
      </w:tr>
      <w:tr w:rsidTr="006B0CA3" w:rsidR="00075CC9">
        <w:trPr>
          <w:trHeight w:val="51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75CC9" w:rsidP="00C461CC" w:rsidR="00075CC9" w:rsidRPr="00075CC9">
            <w:pPr>
              <w:jc w:val="center"/>
              <w:rPr>
                <w:color w:val="000000"/>
              </w:rPr>
            </w:pPr>
            <w:r w:rsidRPr="00075CC9">
              <w:rPr>
                <w:color w:val="000000"/>
              </w:rPr>
              <w:t>2</w:t>
            </w:r>
            <w:r w:rsidR="006B0CA3">
              <w:rPr>
                <w:color w:val="000000"/>
              </w:rPr>
              <w:t>.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75CC9" w:rsidP="00C461CC" w:rsidR="00075CC9" w:rsidRPr="00075CC9">
            <w:pPr>
              <w:rPr>
                <w:color w:val="000000"/>
              </w:rPr>
            </w:pPr>
            <w:r w:rsidRPr="00075CC9">
              <w:rPr>
                <w:color w:val="000000"/>
              </w:rPr>
              <w:t>Dejan Čović</w:t>
            </w:r>
          </w:p>
          <w:p w:rsidRDefault="00075CC9" w:rsidP="00C461CC" w:rsidR="00075CC9" w:rsidRPr="00075CC9">
            <w:pPr>
              <w:rPr>
                <w:color w:val="000000"/>
              </w:rPr>
            </w:pPr>
            <w:r w:rsidRPr="00075CC9">
              <w:rPr>
                <w:color w:val="000000"/>
              </w:rPr>
              <w:t>OIB 74562898807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75CC9" w:rsidP="00C461CC" w:rsidR="00075CC9" w:rsidRPr="00075CC9">
            <w:pPr>
              <w:rPr>
                <w:color w:val="000000"/>
              </w:rPr>
            </w:pPr>
            <w:r w:rsidRPr="00075CC9">
              <w:rPr>
                <w:color w:val="000000"/>
              </w:rPr>
              <w:t>V.</w:t>
            </w:r>
            <w:r w:rsidR="006B0CA3">
              <w:rPr>
                <w:color w:val="000000"/>
              </w:rPr>
              <w:t xml:space="preserve"> </w:t>
            </w:r>
            <w:r w:rsidRPr="00075CC9">
              <w:rPr>
                <w:color w:val="000000"/>
              </w:rPr>
              <w:t>Lisinskog 10 a, VIŠNJEVAC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B0CA3" w:rsidP="00C461CC" w:rsidR="006B0CA3">
            <w:pPr>
              <w:jc w:val="right"/>
              <w:rPr>
                <w:color w:val="000000"/>
              </w:rPr>
            </w:pPr>
          </w:p>
          <w:p w:rsidRDefault="00075CC9" w:rsidP="00C461CC" w:rsidR="00075CC9" w:rsidRPr="00075CC9">
            <w:pPr>
              <w:jc w:val="right"/>
              <w:rPr>
                <w:color w:val="000000"/>
              </w:rPr>
            </w:pPr>
            <w:r w:rsidRPr="00075CC9">
              <w:rPr>
                <w:color w:val="000000"/>
              </w:rPr>
              <w:t>41.895,98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6B0CA3" w:rsidP="00C461CC" w:rsidR="006B0CA3">
            <w:pPr>
              <w:jc w:val="right"/>
              <w:rPr>
                <w:color w:val="000000"/>
              </w:rPr>
            </w:pPr>
          </w:p>
          <w:p w:rsidRDefault="006B0CA3" w:rsidP="00C461CC" w:rsidR="00075CC9" w:rsidRPr="00075CC9">
            <w:pPr>
              <w:jc w:val="right"/>
              <w:rPr>
                <w:color w:val="000000"/>
              </w:rPr>
            </w:pPr>
            <w:r w:rsidRPr="00075CC9">
              <w:rPr>
                <w:color w:val="000000"/>
              </w:rPr>
              <w:t>41.895,98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075CC9" w:rsidP="00C461CC" w:rsidR="00075CC9" w:rsidRPr="00075CC9">
            <w:pPr>
              <w:jc w:val="right"/>
              <w:rPr>
                <w:color w:val="000000"/>
              </w:rPr>
            </w:pPr>
          </w:p>
        </w:tc>
      </w:tr>
      <w:tr w:rsidTr="006B0CA3" w:rsidR="00075CC9">
        <w:trPr>
          <w:trHeight w:val="51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75CC9" w:rsidP="00C461CC" w:rsidR="00075CC9" w:rsidRPr="00075CC9">
            <w:pPr>
              <w:jc w:val="center"/>
              <w:rPr>
                <w:color w:val="000000"/>
              </w:rPr>
            </w:pPr>
            <w:r w:rsidRPr="00075CC9">
              <w:rPr>
                <w:color w:val="000000"/>
              </w:rPr>
              <w:t>3</w:t>
            </w:r>
            <w:r w:rsidR="006B0CA3">
              <w:rPr>
                <w:color w:val="000000"/>
              </w:rPr>
              <w:t>.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75CC9" w:rsidP="00C461CC" w:rsidR="00075CC9" w:rsidRPr="00075CC9">
            <w:pPr>
              <w:rPr>
                <w:color w:val="000000"/>
              </w:rPr>
            </w:pPr>
            <w:r w:rsidRPr="00075CC9">
              <w:rPr>
                <w:color w:val="000000"/>
              </w:rPr>
              <w:t>Dragan Čović</w:t>
            </w:r>
          </w:p>
          <w:p w:rsidRDefault="00075CC9" w:rsidP="00C461CC" w:rsidR="00075CC9" w:rsidRPr="00075CC9">
            <w:pPr>
              <w:rPr>
                <w:color w:val="000000"/>
              </w:rPr>
            </w:pPr>
            <w:r w:rsidRPr="00075CC9">
              <w:rPr>
                <w:color w:val="000000"/>
              </w:rPr>
              <w:t>OIB 68766799816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75CC9" w:rsidP="00C461CC" w:rsidR="00075CC9" w:rsidRPr="00075CC9">
            <w:pPr>
              <w:rPr>
                <w:color w:val="000000"/>
              </w:rPr>
            </w:pPr>
            <w:r w:rsidRPr="00075CC9">
              <w:rPr>
                <w:color w:val="000000"/>
              </w:rPr>
              <w:t>Zagrebačka 16</w:t>
            </w:r>
            <w:r w:rsidR="006B0CA3">
              <w:rPr>
                <w:color w:val="000000"/>
              </w:rPr>
              <w:t xml:space="preserve"> </w:t>
            </w:r>
            <w:r w:rsidRPr="00075CC9">
              <w:rPr>
                <w:color w:val="000000"/>
              </w:rPr>
              <w:t>b, TENJA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34E0" w:rsidP="00C461CC" w:rsidR="00D634E0">
            <w:pPr>
              <w:jc w:val="right"/>
              <w:rPr>
                <w:color w:val="000000"/>
              </w:rPr>
            </w:pPr>
          </w:p>
          <w:p w:rsidRDefault="00075CC9" w:rsidP="00C461CC" w:rsidR="00075CC9" w:rsidRPr="00075CC9">
            <w:pPr>
              <w:jc w:val="right"/>
              <w:rPr>
                <w:color w:val="000000"/>
              </w:rPr>
            </w:pPr>
            <w:r w:rsidRPr="00075CC9">
              <w:rPr>
                <w:color w:val="000000"/>
              </w:rPr>
              <w:t>46.180,64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634E0" w:rsidP="00C461CC" w:rsidR="00D634E0">
            <w:pPr>
              <w:jc w:val="right"/>
              <w:rPr>
                <w:color w:val="000000"/>
              </w:rPr>
            </w:pPr>
          </w:p>
          <w:p w:rsidRDefault="006B0CA3" w:rsidP="00C461CC" w:rsidR="00075CC9" w:rsidRPr="00075CC9">
            <w:pPr>
              <w:jc w:val="right"/>
              <w:rPr>
                <w:color w:val="000000"/>
              </w:rPr>
            </w:pPr>
            <w:r w:rsidRPr="00075CC9">
              <w:rPr>
                <w:color w:val="000000"/>
              </w:rPr>
              <w:t>46.180,64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075CC9" w:rsidP="00C461CC" w:rsidR="00075CC9" w:rsidRPr="00075CC9">
            <w:pPr>
              <w:jc w:val="right"/>
              <w:rPr>
                <w:color w:val="000000"/>
              </w:rPr>
            </w:pPr>
          </w:p>
        </w:tc>
      </w:tr>
      <w:tr w:rsidTr="006B0CA3" w:rsidR="00075CC9">
        <w:trPr>
          <w:trHeight w:val="51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75CC9" w:rsidP="00C461CC" w:rsidR="00075CC9" w:rsidRPr="00075CC9">
            <w:pPr>
              <w:jc w:val="center"/>
              <w:rPr>
                <w:color w:val="000000"/>
              </w:rPr>
            </w:pPr>
            <w:r w:rsidRPr="00075CC9">
              <w:rPr>
                <w:color w:val="000000"/>
              </w:rPr>
              <w:t>4</w:t>
            </w:r>
            <w:r w:rsidR="006B0CA3">
              <w:rPr>
                <w:color w:val="000000"/>
              </w:rPr>
              <w:t>.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75CC9" w:rsidP="00C461CC" w:rsidR="00075CC9" w:rsidRPr="00075CC9">
            <w:pPr>
              <w:rPr>
                <w:color w:val="000000"/>
              </w:rPr>
            </w:pPr>
            <w:r w:rsidRPr="00075CC9">
              <w:rPr>
                <w:color w:val="000000"/>
              </w:rPr>
              <w:t>Ivana Čović</w:t>
            </w:r>
          </w:p>
          <w:p w:rsidRDefault="00075CC9" w:rsidP="00C461CC" w:rsidR="00075CC9" w:rsidRPr="00075CC9">
            <w:pPr>
              <w:rPr>
                <w:color w:val="000000"/>
              </w:rPr>
            </w:pPr>
            <w:r w:rsidRPr="00075CC9">
              <w:rPr>
                <w:color w:val="000000"/>
              </w:rPr>
              <w:t>OIB 04404884171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75CC9" w:rsidP="00C461CC" w:rsidR="00075CC9" w:rsidRPr="00075CC9">
            <w:pPr>
              <w:rPr>
                <w:color w:val="000000"/>
              </w:rPr>
            </w:pPr>
            <w:r w:rsidRPr="00075CC9">
              <w:rPr>
                <w:color w:val="000000"/>
              </w:rPr>
              <w:t>Zagrebačka 16</w:t>
            </w:r>
            <w:r w:rsidR="006B0CA3">
              <w:rPr>
                <w:color w:val="000000"/>
              </w:rPr>
              <w:t xml:space="preserve"> </w:t>
            </w:r>
            <w:r w:rsidRPr="00075CC9">
              <w:rPr>
                <w:color w:val="000000"/>
              </w:rPr>
              <w:t>b, TENJA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34E0" w:rsidP="00C461CC" w:rsidR="00D634E0">
            <w:pPr>
              <w:jc w:val="right"/>
              <w:rPr>
                <w:color w:val="000000"/>
              </w:rPr>
            </w:pPr>
          </w:p>
          <w:p w:rsidRDefault="00075CC9" w:rsidP="00C461CC" w:rsidR="00075CC9" w:rsidRPr="00075CC9">
            <w:pPr>
              <w:jc w:val="right"/>
              <w:rPr>
                <w:color w:val="000000"/>
              </w:rPr>
            </w:pPr>
            <w:r w:rsidRPr="00075CC9">
              <w:rPr>
                <w:color w:val="000000"/>
              </w:rPr>
              <w:t>65.405,17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634E0" w:rsidP="00C461CC" w:rsidR="00D634E0">
            <w:pPr>
              <w:jc w:val="right"/>
              <w:rPr>
                <w:color w:val="000000"/>
              </w:rPr>
            </w:pPr>
          </w:p>
          <w:p w:rsidRDefault="006B0CA3" w:rsidP="00C461CC" w:rsidR="00075CC9" w:rsidRPr="00075CC9">
            <w:pPr>
              <w:jc w:val="right"/>
              <w:rPr>
                <w:color w:val="000000"/>
              </w:rPr>
            </w:pPr>
            <w:r w:rsidRPr="00075CC9">
              <w:rPr>
                <w:color w:val="000000"/>
              </w:rPr>
              <w:t>65.405,17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075CC9" w:rsidP="00C461CC" w:rsidR="00075CC9" w:rsidRPr="00075CC9">
            <w:pPr>
              <w:jc w:val="right"/>
              <w:rPr>
                <w:color w:val="000000"/>
              </w:rPr>
            </w:pPr>
          </w:p>
        </w:tc>
      </w:tr>
      <w:tr w:rsidTr="006B0CA3" w:rsidR="00075CC9">
        <w:trPr>
          <w:trHeight w:val="51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75CC9" w:rsidP="00C461CC" w:rsidR="00075CC9" w:rsidRPr="00075CC9">
            <w:pPr>
              <w:jc w:val="center"/>
              <w:rPr>
                <w:color w:val="000000"/>
              </w:rPr>
            </w:pPr>
            <w:r w:rsidRPr="00075CC9">
              <w:rPr>
                <w:color w:val="000000"/>
              </w:rPr>
              <w:t>5</w:t>
            </w:r>
            <w:r w:rsidR="006B0CA3">
              <w:rPr>
                <w:color w:val="000000"/>
              </w:rPr>
              <w:t>.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75CC9" w:rsidP="00C461CC" w:rsidR="00075CC9" w:rsidRPr="00075CC9">
            <w:pPr>
              <w:rPr>
                <w:color w:val="000000"/>
              </w:rPr>
            </w:pPr>
            <w:r w:rsidRPr="00075CC9">
              <w:rPr>
                <w:color w:val="000000"/>
              </w:rPr>
              <w:t>Katica Čović</w:t>
            </w:r>
          </w:p>
          <w:p w:rsidRDefault="00075CC9" w:rsidP="00C461CC" w:rsidR="00075CC9" w:rsidRPr="00075CC9">
            <w:pPr>
              <w:rPr>
                <w:color w:val="000000"/>
              </w:rPr>
            </w:pPr>
            <w:r w:rsidRPr="00075CC9">
              <w:rPr>
                <w:color w:val="000000"/>
              </w:rPr>
              <w:t>OIB 64164383138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75CC9" w:rsidP="00C461CC" w:rsidR="00075CC9" w:rsidRPr="00075CC9">
            <w:pPr>
              <w:rPr>
                <w:color w:val="000000"/>
              </w:rPr>
            </w:pPr>
            <w:r w:rsidRPr="00075CC9">
              <w:rPr>
                <w:color w:val="000000"/>
              </w:rPr>
              <w:t>V. Lisinskog 10a, OSIJEK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34E0" w:rsidP="00C461CC" w:rsidR="00D634E0">
            <w:pPr>
              <w:jc w:val="right"/>
              <w:rPr>
                <w:color w:val="000000"/>
              </w:rPr>
            </w:pPr>
          </w:p>
          <w:p w:rsidRDefault="00075CC9" w:rsidP="00C461CC" w:rsidR="00075CC9" w:rsidRPr="00075CC9">
            <w:pPr>
              <w:jc w:val="right"/>
              <w:rPr>
                <w:color w:val="000000"/>
              </w:rPr>
            </w:pPr>
            <w:r w:rsidRPr="00075CC9">
              <w:rPr>
                <w:color w:val="000000"/>
              </w:rPr>
              <w:t>91.664,14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634E0" w:rsidP="00C461CC" w:rsidR="00D634E0">
            <w:pPr>
              <w:jc w:val="right"/>
              <w:rPr>
                <w:color w:val="000000"/>
              </w:rPr>
            </w:pPr>
          </w:p>
          <w:p w:rsidRDefault="006B0CA3" w:rsidP="00C461CC" w:rsidR="00075CC9" w:rsidRPr="00075CC9">
            <w:pPr>
              <w:jc w:val="right"/>
              <w:rPr>
                <w:color w:val="000000"/>
              </w:rPr>
            </w:pPr>
            <w:r w:rsidRPr="00075CC9">
              <w:rPr>
                <w:color w:val="000000"/>
              </w:rPr>
              <w:t>91.664,14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075CC9" w:rsidP="00C461CC" w:rsidR="00075CC9" w:rsidRPr="00075CC9">
            <w:pPr>
              <w:jc w:val="right"/>
              <w:rPr>
                <w:color w:val="000000"/>
              </w:rPr>
            </w:pPr>
          </w:p>
        </w:tc>
      </w:tr>
      <w:tr w:rsidTr="006B0CA3" w:rsidR="00075CC9">
        <w:trPr>
          <w:trHeight w:val="51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75CC9" w:rsidP="00C461CC" w:rsidR="00075CC9" w:rsidRPr="00075CC9">
            <w:pPr>
              <w:jc w:val="center"/>
              <w:rPr>
                <w:color w:val="000000"/>
              </w:rPr>
            </w:pPr>
            <w:r w:rsidRPr="00075CC9">
              <w:rPr>
                <w:color w:val="000000"/>
              </w:rPr>
              <w:t>6</w:t>
            </w:r>
            <w:r w:rsidR="006B0CA3">
              <w:rPr>
                <w:color w:val="000000"/>
              </w:rPr>
              <w:t>.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75CC9" w:rsidP="00C461CC" w:rsidR="00075CC9" w:rsidRPr="00075CC9">
            <w:pPr>
              <w:rPr>
                <w:color w:val="000000"/>
              </w:rPr>
            </w:pPr>
            <w:r w:rsidRPr="00075CC9">
              <w:rPr>
                <w:color w:val="000000"/>
              </w:rPr>
              <w:t>Rade Čović</w:t>
            </w:r>
          </w:p>
          <w:p w:rsidRDefault="00075CC9" w:rsidP="00C461CC" w:rsidR="00075CC9" w:rsidRPr="00075CC9">
            <w:pPr>
              <w:rPr>
                <w:color w:val="000000"/>
              </w:rPr>
            </w:pPr>
            <w:r w:rsidRPr="00075CC9">
              <w:rPr>
                <w:color w:val="000000"/>
              </w:rPr>
              <w:t>OIB 59425935669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75CC9" w:rsidP="00C461CC" w:rsidR="00075CC9" w:rsidRPr="00075CC9">
            <w:pPr>
              <w:rPr>
                <w:color w:val="000000"/>
              </w:rPr>
            </w:pPr>
            <w:r w:rsidRPr="00075CC9">
              <w:rPr>
                <w:color w:val="000000"/>
              </w:rPr>
              <w:t>V. Lisinskog 10a, OSIJEK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34E0" w:rsidP="00C461CC" w:rsidR="00D634E0">
            <w:pPr>
              <w:jc w:val="right"/>
              <w:rPr>
                <w:color w:val="000000"/>
              </w:rPr>
            </w:pPr>
          </w:p>
          <w:p w:rsidRDefault="00075CC9" w:rsidP="00C461CC" w:rsidR="00075CC9" w:rsidRPr="00075CC9">
            <w:pPr>
              <w:jc w:val="right"/>
              <w:rPr>
                <w:color w:val="000000"/>
              </w:rPr>
            </w:pPr>
            <w:r w:rsidRPr="00075CC9">
              <w:rPr>
                <w:color w:val="000000"/>
              </w:rPr>
              <w:t>69.207,97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634E0" w:rsidP="00C461CC" w:rsidR="00D634E0">
            <w:pPr>
              <w:jc w:val="right"/>
              <w:rPr>
                <w:color w:val="000000"/>
              </w:rPr>
            </w:pPr>
          </w:p>
          <w:p w:rsidRDefault="006B0CA3" w:rsidP="00C461CC" w:rsidR="00075CC9" w:rsidRPr="00075CC9">
            <w:pPr>
              <w:jc w:val="right"/>
              <w:rPr>
                <w:color w:val="000000"/>
              </w:rPr>
            </w:pPr>
            <w:r w:rsidRPr="00075CC9">
              <w:rPr>
                <w:color w:val="000000"/>
              </w:rPr>
              <w:t>69.207,97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075CC9" w:rsidP="00C461CC" w:rsidR="00075CC9" w:rsidRPr="00075CC9">
            <w:pPr>
              <w:jc w:val="right"/>
              <w:rPr>
                <w:color w:val="000000"/>
              </w:rPr>
            </w:pPr>
          </w:p>
        </w:tc>
      </w:tr>
      <w:tr w:rsidTr="006B0CA3" w:rsidR="00075CC9">
        <w:trPr>
          <w:trHeight w:val="51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75CC9" w:rsidP="00C461CC" w:rsidR="00075CC9" w:rsidRPr="00075CC9">
            <w:pPr>
              <w:jc w:val="center"/>
              <w:rPr>
                <w:color w:val="000000"/>
              </w:rPr>
            </w:pPr>
            <w:r w:rsidRPr="00075CC9">
              <w:rPr>
                <w:color w:val="000000"/>
              </w:rPr>
              <w:t>7</w:t>
            </w:r>
            <w:r w:rsidR="006B0CA3">
              <w:rPr>
                <w:color w:val="000000"/>
              </w:rPr>
              <w:t>.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75CC9" w:rsidP="00C461CC" w:rsidR="00075CC9" w:rsidRPr="00075CC9">
            <w:pPr>
              <w:rPr>
                <w:color w:val="000000"/>
              </w:rPr>
            </w:pPr>
            <w:r w:rsidRPr="00075CC9">
              <w:rPr>
                <w:color w:val="000000"/>
              </w:rPr>
              <w:t>Iva Čović</w:t>
            </w:r>
          </w:p>
          <w:p w:rsidRDefault="00075CC9" w:rsidP="00C461CC" w:rsidR="00075CC9" w:rsidRPr="00075CC9">
            <w:pPr>
              <w:rPr>
                <w:color w:val="000000"/>
              </w:rPr>
            </w:pPr>
            <w:r w:rsidRPr="00075CC9">
              <w:rPr>
                <w:color w:val="000000"/>
              </w:rPr>
              <w:t>OIB 41382894653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75CC9" w:rsidP="00C461CC" w:rsidR="00075CC9" w:rsidRPr="00075CC9">
            <w:pPr>
              <w:rPr>
                <w:color w:val="000000"/>
              </w:rPr>
            </w:pPr>
            <w:r w:rsidRPr="00075CC9">
              <w:rPr>
                <w:color w:val="000000"/>
              </w:rPr>
              <w:t>V.</w:t>
            </w:r>
            <w:r w:rsidR="006B0CA3">
              <w:rPr>
                <w:color w:val="000000"/>
              </w:rPr>
              <w:t xml:space="preserve"> </w:t>
            </w:r>
            <w:r w:rsidRPr="00075CC9">
              <w:rPr>
                <w:color w:val="000000"/>
              </w:rPr>
              <w:t>Lisinskog 10 a, VIŠNJEVAC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34E0" w:rsidP="00C461CC" w:rsidR="00D634E0">
            <w:pPr>
              <w:jc w:val="right"/>
              <w:rPr>
                <w:color w:val="000000"/>
              </w:rPr>
            </w:pPr>
          </w:p>
          <w:p w:rsidRDefault="00075CC9" w:rsidP="00C461CC" w:rsidR="00075CC9" w:rsidRPr="00075CC9">
            <w:pPr>
              <w:jc w:val="right"/>
              <w:rPr>
                <w:color w:val="000000"/>
              </w:rPr>
            </w:pPr>
            <w:r w:rsidRPr="00075CC9">
              <w:rPr>
                <w:color w:val="000000"/>
              </w:rPr>
              <w:t>14.261,99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634E0" w:rsidP="00C461CC" w:rsidR="00D634E0">
            <w:pPr>
              <w:jc w:val="right"/>
              <w:rPr>
                <w:color w:val="000000"/>
              </w:rPr>
            </w:pPr>
          </w:p>
          <w:p w:rsidRDefault="006B0CA3" w:rsidP="00C461CC" w:rsidR="00075CC9" w:rsidRPr="00075CC9">
            <w:pPr>
              <w:jc w:val="right"/>
              <w:rPr>
                <w:color w:val="000000"/>
              </w:rPr>
            </w:pPr>
            <w:r w:rsidRPr="00075CC9">
              <w:rPr>
                <w:color w:val="000000"/>
              </w:rPr>
              <w:t>14.261,99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075CC9" w:rsidP="00C461CC" w:rsidR="00075CC9" w:rsidRPr="00075CC9">
            <w:pPr>
              <w:jc w:val="right"/>
              <w:rPr>
                <w:color w:val="000000"/>
              </w:rPr>
            </w:pPr>
          </w:p>
        </w:tc>
      </w:tr>
      <w:tr w:rsidTr="00364FE3" w:rsidR="00075CC9">
        <w:trPr>
          <w:trHeight w:val="51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75CC9" w:rsidP="00C461CC" w:rsidR="00075CC9" w:rsidRPr="00075CC9">
            <w:pPr>
              <w:jc w:val="center"/>
              <w:rPr>
                <w:color w:val="000000"/>
              </w:rPr>
            </w:pPr>
            <w:r w:rsidRPr="00075CC9">
              <w:rPr>
                <w:color w:val="000000"/>
              </w:rPr>
              <w:t>8</w:t>
            </w:r>
            <w:r w:rsidR="006B0CA3">
              <w:rPr>
                <w:color w:val="000000"/>
              </w:rPr>
              <w:t>.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75CC9" w:rsidP="00C461CC" w:rsidR="00075CC9" w:rsidRPr="00075CC9">
            <w:pPr>
              <w:rPr>
                <w:color w:val="000000"/>
              </w:rPr>
            </w:pPr>
            <w:r w:rsidRPr="00075CC9">
              <w:rPr>
                <w:color w:val="000000"/>
              </w:rPr>
              <w:t>Pavo štefančić</w:t>
            </w:r>
          </w:p>
          <w:p w:rsidRDefault="00075CC9" w:rsidP="00C461CC" w:rsidR="00075CC9" w:rsidRPr="00075CC9">
            <w:pPr>
              <w:rPr>
                <w:color w:val="000000"/>
              </w:rPr>
            </w:pPr>
            <w:r w:rsidRPr="00075CC9">
              <w:rPr>
                <w:color w:val="000000"/>
              </w:rPr>
              <w:t>OIB 42315973610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75CC9" w:rsidP="00C461CC" w:rsidR="00075CC9" w:rsidRPr="00075CC9">
            <w:pPr>
              <w:rPr>
                <w:color w:val="000000"/>
              </w:rPr>
            </w:pPr>
            <w:r w:rsidRPr="00075CC9">
              <w:rPr>
                <w:color w:val="000000"/>
              </w:rPr>
              <w:t>Naselje V.</w:t>
            </w:r>
            <w:r w:rsidR="006B0CA3">
              <w:rPr>
                <w:color w:val="000000"/>
              </w:rPr>
              <w:t xml:space="preserve"> </w:t>
            </w:r>
            <w:r w:rsidRPr="00075CC9">
              <w:rPr>
                <w:color w:val="000000"/>
              </w:rPr>
              <w:t>Nazora 19, OSIJEK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34E0" w:rsidP="00C461CC" w:rsidR="00D634E0">
            <w:pPr>
              <w:jc w:val="right"/>
              <w:rPr>
                <w:color w:val="000000"/>
              </w:rPr>
            </w:pPr>
          </w:p>
          <w:p w:rsidRDefault="00075CC9" w:rsidP="00C461CC" w:rsidR="00075CC9" w:rsidRPr="00075CC9">
            <w:pPr>
              <w:jc w:val="right"/>
              <w:rPr>
                <w:color w:val="000000"/>
              </w:rPr>
            </w:pPr>
            <w:r w:rsidRPr="00075CC9">
              <w:rPr>
                <w:color w:val="000000"/>
              </w:rPr>
              <w:t>48.309,16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634E0" w:rsidP="00C461CC" w:rsidR="00D634E0">
            <w:pPr>
              <w:jc w:val="right"/>
              <w:rPr>
                <w:color w:val="000000"/>
              </w:rPr>
            </w:pPr>
          </w:p>
          <w:p w:rsidRDefault="006B0CA3" w:rsidP="00C461CC" w:rsidR="00075CC9" w:rsidRPr="00075CC9">
            <w:pPr>
              <w:jc w:val="right"/>
              <w:rPr>
                <w:color w:val="000000"/>
              </w:rPr>
            </w:pPr>
            <w:r w:rsidRPr="00075CC9">
              <w:rPr>
                <w:color w:val="000000"/>
              </w:rPr>
              <w:t>48.309,16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075CC9" w:rsidP="00C461CC" w:rsidR="00075CC9" w:rsidRPr="00075CC9">
            <w:pPr>
              <w:jc w:val="right"/>
              <w:rPr>
                <w:color w:val="000000"/>
              </w:rPr>
            </w:pPr>
          </w:p>
        </w:tc>
      </w:tr>
      <w:tr w:rsidTr="00364FE3" w:rsidR="00075CC9">
        <w:trPr>
          <w:trHeight w:val="510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75CC9" w:rsidP="00C461CC" w:rsidR="00075CC9" w:rsidRPr="00075CC9">
            <w:pPr>
              <w:jc w:val="center"/>
              <w:rPr>
                <w:color w:val="000000"/>
              </w:rPr>
            </w:pPr>
            <w:r w:rsidRPr="00075CC9">
              <w:rPr>
                <w:color w:val="000000"/>
              </w:rPr>
              <w:lastRenderedPageBreak/>
              <w:t>9</w:t>
            </w:r>
            <w:r w:rsidR="006B0CA3">
              <w:rPr>
                <w:color w:val="000000"/>
              </w:rPr>
              <w:t>.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75CC9" w:rsidP="00C461CC" w:rsidR="00075CC9" w:rsidRPr="00075CC9">
            <w:pPr>
              <w:rPr>
                <w:color w:val="000000"/>
              </w:rPr>
            </w:pPr>
            <w:r w:rsidRPr="00075CC9">
              <w:rPr>
                <w:color w:val="000000"/>
              </w:rPr>
              <w:t>Tomislav Bionda</w:t>
            </w:r>
          </w:p>
          <w:p w:rsidRDefault="00075CC9" w:rsidP="00C461CC" w:rsidR="00075CC9" w:rsidRPr="00075CC9">
            <w:pPr>
              <w:rPr>
                <w:color w:val="000000"/>
              </w:rPr>
            </w:pPr>
            <w:r w:rsidRPr="00075CC9">
              <w:rPr>
                <w:color w:val="000000"/>
              </w:rPr>
              <w:t>OIB 22201447121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75CC9" w:rsidP="00C461CC" w:rsidR="00075CC9" w:rsidRPr="00075CC9">
            <w:pPr>
              <w:rPr>
                <w:color w:val="000000"/>
              </w:rPr>
            </w:pPr>
            <w:r w:rsidRPr="00075CC9">
              <w:rPr>
                <w:color w:val="000000"/>
              </w:rPr>
              <w:t>Dubrovačka 99, OSIJEK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34E0" w:rsidP="00C461CC" w:rsidR="00D634E0">
            <w:pPr>
              <w:jc w:val="right"/>
              <w:rPr>
                <w:color w:val="000000"/>
              </w:rPr>
            </w:pPr>
          </w:p>
          <w:p w:rsidRDefault="00075CC9" w:rsidP="00C461CC" w:rsidR="00075CC9" w:rsidRPr="00075CC9">
            <w:pPr>
              <w:jc w:val="right"/>
              <w:rPr>
                <w:color w:val="000000"/>
              </w:rPr>
            </w:pPr>
            <w:r w:rsidRPr="00075CC9">
              <w:rPr>
                <w:color w:val="000000"/>
              </w:rPr>
              <w:t>10.978,18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D634E0" w:rsidP="00C461CC" w:rsidR="00D634E0">
            <w:pPr>
              <w:jc w:val="right"/>
              <w:rPr>
                <w:color w:val="000000"/>
              </w:rPr>
            </w:pPr>
          </w:p>
          <w:p w:rsidRDefault="006B0CA3" w:rsidP="00C461CC" w:rsidR="00075CC9" w:rsidRPr="00075CC9">
            <w:pPr>
              <w:jc w:val="right"/>
              <w:rPr>
                <w:color w:val="000000"/>
              </w:rPr>
            </w:pPr>
            <w:r w:rsidRPr="00075CC9">
              <w:rPr>
                <w:color w:val="000000"/>
              </w:rPr>
              <w:t>10.978,18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075CC9" w:rsidP="00C461CC" w:rsidR="00075CC9" w:rsidRPr="00075CC9">
            <w:pPr>
              <w:jc w:val="right"/>
              <w:rPr>
                <w:color w:val="000000"/>
              </w:rPr>
            </w:pPr>
          </w:p>
        </w:tc>
      </w:tr>
      <w:tr w:rsidTr="006B0CA3" w:rsidR="00075CC9">
        <w:trPr>
          <w:trHeight w:val="600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75CC9" w:rsidP="00C461CC" w:rsidR="00075CC9" w:rsidRPr="00075CC9">
            <w:pPr>
              <w:jc w:val="center"/>
              <w:rPr>
                <w:color w:val="000000"/>
              </w:rPr>
            </w:pPr>
            <w:r w:rsidRPr="00075CC9">
              <w:rPr>
                <w:color w:val="000000"/>
              </w:rPr>
              <w:t>10</w:t>
            </w:r>
            <w:r w:rsidR="006B0CA3">
              <w:rPr>
                <w:color w:val="000000"/>
              </w:rPr>
              <w:t>.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75CC9" w:rsidP="00C461CC" w:rsidR="00075CC9" w:rsidRPr="00075CC9">
            <w:pPr>
              <w:rPr>
                <w:color w:val="000000"/>
              </w:rPr>
            </w:pPr>
            <w:r w:rsidRPr="00075CC9">
              <w:rPr>
                <w:color w:val="000000"/>
              </w:rPr>
              <w:t>Sanja Zatko Sep</w:t>
            </w:r>
          </w:p>
          <w:p w:rsidRDefault="00075CC9" w:rsidP="00C461CC" w:rsidR="00075CC9" w:rsidRPr="00075CC9">
            <w:pPr>
              <w:rPr>
                <w:color w:val="000000"/>
              </w:rPr>
            </w:pPr>
            <w:r w:rsidRPr="00075CC9">
              <w:rPr>
                <w:color w:val="000000"/>
              </w:rPr>
              <w:t>OIB 76116165562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75CC9" w:rsidP="00C461CC" w:rsidR="00075CC9" w:rsidRPr="00075CC9">
            <w:pPr>
              <w:rPr>
                <w:color w:val="000000"/>
              </w:rPr>
            </w:pPr>
            <w:r w:rsidRPr="00075CC9">
              <w:rPr>
                <w:color w:val="000000"/>
              </w:rPr>
              <w:t>V. Nazora  14, OSIJEK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634E0" w:rsidP="00C461CC" w:rsidR="00D634E0">
            <w:pPr>
              <w:jc w:val="right"/>
              <w:rPr>
                <w:color w:val="000000"/>
              </w:rPr>
            </w:pPr>
          </w:p>
          <w:p w:rsidRDefault="00075CC9" w:rsidP="00C461CC" w:rsidR="00075CC9" w:rsidRPr="00075CC9">
            <w:pPr>
              <w:jc w:val="right"/>
              <w:rPr>
                <w:color w:val="000000"/>
              </w:rPr>
            </w:pPr>
            <w:r w:rsidRPr="00075CC9">
              <w:rPr>
                <w:color w:val="000000"/>
              </w:rPr>
              <w:t>31.225,90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D634E0" w:rsidP="00C461CC" w:rsidR="00D634E0">
            <w:pPr>
              <w:jc w:val="right"/>
              <w:rPr>
                <w:color w:val="000000"/>
              </w:rPr>
            </w:pPr>
          </w:p>
          <w:p w:rsidRDefault="006B0CA3" w:rsidP="00C461CC" w:rsidR="00075CC9" w:rsidRPr="00075CC9">
            <w:pPr>
              <w:jc w:val="right"/>
              <w:rPr>
                <w:color w:val="000000"/>
              </w:rPr>
            </w:pPr>
            <w:r w:rsidRPr="00075CC9">
              <w:rPr>
                <w:color w:val="000000"/>
              </w:rPr>
              <w:t>31.225,90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075CC9" w:rsidP="00C461CC" w:rsidR="00075CC9" w:rsidRPr="00075CC9">
            <w:pPr>
              <w:jc w:val="right"/>
              <w:rPr>
                <w:color w:val="000000"/>
              </w:rPr>
            </w:pPr>
          </w:p>
        </w:tc>
      </w:tr>
      <w:tr w:rsidTr="006B0CA3" w:rsidR="00075CC9">
        <w:trPr>
          <w:trHeight w:val="900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75CC9" w:rsidP="00C461CC" w:rsidR="00075CC9" w:rsidRPr="00075CC9">
            <w:pPr>
              <w:jc w:val="center"/>
            </w:pPr>
            <w:r w:rsidRPr="00075CC9">
              <w:t>11</w:t>
            </w:r>
            <w:r w:rsidR="006B0CA3">
              <w:t>.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75CC9" w:rsidP="00C461CC" w:rsidR="00075CC9" w:rsidRPr="00075CC9">
            <w:r w:rsidRPr="00075CC9">
              <w:t>MINISTARSTVO FINANCIJA POREZNA UPRAVA</w:t>
            </w:r>
          </w:p>
          <w:p w:rsidRDefault="00075CC9" w:rsidP="00C461CC" w:rsidR="00075CC9" w:rsidRPr="00075CC9">
            <w:r w:rsidRPr="00075CC9">
              <w:t>OIB 18683136487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75CC9" w:rsidP="00C461CC" w:rsidR="00075CC9" w:rsidRPr="00075CC9">
            <w:r w:rsidRPr="00075CC9">
              <w:t xml:space="preserve"> Boškovićeva 5, ZAGREB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75CC9" w:rsidP="00D634E0" w:rsidR="00075CC9" w:rsidRPr="00075CC9">
            <w:pPr>
              <w:jc w:val="right"/>
              <w:rPr>
                <w:color w:val="000000"/>
              </w:rPr>
            </w:pPr>
            <w:r w:rsidRPr="00075CC9">
              <w:rPr>
                <w:color w:val="000000"/>
              </w:rPr>
              <w:t>130.951,30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D634E0" w:rsidP="00C461CC" w:rsidR="00D634E0">
            <w:pPr>
              <w:jc w:val="center"/>
              <w:rPr>
                <w:color w:val="000000"/>
              </w:rPr>
            </w:pPr>
          </w:p>
          <w:p w:rsidRDefault="00D634E0" w:rsidP="00C461CC" w:rsidR="00D634E0">
            <w:pPr>
              <w:jc w:val="center"/>
              <w:rPr>
                <w:color w:val="000000"/>
              </w:rPr>
            </w:pPr>
          </w:p>
          <w:p w:rsidRDefault="006B0CA3" w:rsidP="00D634E0" w:rsidR="00075CC9" w:rsidRPr="00075CC9">
            <w:pPr>
              <w:jc w:val="right"/>
              <w:rPr>
                <w:color w:val="000000"/>
              </w:rPr>
            </w:pPr>
            <w:r w:rsidRPr="00075CC9">
              <w:rPr>
                <w:color w:val="000000"/>
              </w:rPr>
              <w:t>130.951,30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075CC9" w:rsidP="00C461CC" w:rsidR="00075CC9" w:rsidRPr="00075CC9">
            <w:pPr>
              <w:jc w:val="center"/>
              <w:rPr>
                <w:color w:val="000000"/>
              </w:rPr>
            </w:pPr>
          </w:p>
        </w:tc>
      </w:tr>
    </w:tbl>
    <w:p w:rsidRDefault="00075CC9" w:rsidP="00D17D20" w:rsidR="00075CC9">
      <w:pPr>
        <w:jc w:val="both"/>
      </w:pPr>
    </w:p>
    <w:p w:rsidRDefault="00075CC9" w:rsidP="00BD2C96" w:rsidR="00075CC9">
      <w:pPr>
        <w:ind w:firstLine="708"/>
        <w:jc w:val="both"/>
      </w:pPr>
    </w:p>
    <w:p w:rsidRDefault="001B0011" w:rsidP="00BD2C96" w:rsidR="001B0011">
      <w:pPr>
        <w:ind w:firstLine="708"/>
        <w:jc w:val="both"/>
      </w:pPr>
    </w:p>
    <w:p w:rsidRDefault="00AC19B3" w:rsidP="00AC19B3" w:rsidR="00AC19B3" w:rsidRPr="001B0011">
      <w:pPr>
        <w:jc w:val="center"/>
      </w:pPr>
      <w:r>
        <w:t xml:space="preserve">II </w:t>
      </w:r>
      <w:r w:rsidRPr="001B0011">
        <w:t xml:space="preserve"> VIŠI  ISPLATNI  RED</w:t>
      </w:r>
    </w:p>
    <w:p w:rsidRDefault="005A4E4D" w:rsidP="00BD2C96" w:rsidR="005A4E4D">
      <w:pPr>
        <w:ind w:firstLine="708"/>
        <w:jc w:val="both"/>
      </w:pPr>
    </w:p>
    <w:p w:rsidRDefault="00FE204B" w:rsidP="00DC5B68" w:rsidR="00FE204B">
      <w:pPr>
        <w:jc w:val="both"/>
      </w:pPr>
    </w:p>
    <w:p w:rsidRDefault="00AC19B3" w:rsidP="00BD2C96" w:rsidR="00AC19B3">
      <w:pPr>
        <w:ind w:firstLine="708"/>
        <w:jc w:val="both"/>
      </w:pPr>
    </w:p>
    <w:tbl>
      <w:tblPr>
        <w:tblW w:type="dxa" w:w="10207"/>
        <w:tblInd w:type="dxa" w:w="-318"/>
        <w:tblLayout w:type="fixed"/>
        <w:tblLook w:val="04A0" w:noVBand="1" w:noHBand="0" w:lastColumn="0" w:firstColumn="1" w:lastRow="0" w:firstRow="1"/>
      </w:tblPr>
      <w:tblGrid>
        <w:gridCol w:w="852"/>
        <w:gridCol w:w="2268"/>
        <w:gridCol w:w="1984"/>
        <w:gridCol w:w="1843"/>
        <w:gridCol w:w="1701"/>
        <w:gridCol w:w="1559"/>
      </w:tblGrid>
      <w:tr w:rsidTr="00DC5B68" w:rsidR="00972A44" w:rsidRPr="00995606">
        <w:trPr>
          <w:trHeight w:val="1005"/>
        </w:trPr>
        <w:tc>
          <w:tcPr>
            <w:tcW w:type="dxa" w:w="8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72A44" w:rsidP="00722FE9" w:rsidR="00972A44" w:rsidRPr="00995606">
            <w:pPr>
              <w:jc w:val="center"/>
              <w:rPr>
                <w:color w:val="000000"/>
              </w:rPr>
            </w:pPr>
            <w:r w:rsidRPr="00995606">
              <w:rPr>
                <w:color w:val="000000"/>
              </w:rPr>
              <w:t>RED.</w:t>
            </w:r>
          </w:p>
          <w:p w:rsidRDefault="00972A44" w:rsidP="00722FE9" w:rsidR="00972A44" w:rsidRPr="00995606">
            <w:pPr>
              <w:jc w:val="center"/>
              <w:rPr>
                <w:color w:val="000000"/>
              </w:rPr>
            </w:pPr>
            <w:r w:rsidRPr="00995606">
              <w:rPr>
                <w:color w:val="000000"/>
              </w:rPr>
              <w:t>BR.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72A44" w:rsidP="00722FE9" w:rsidR="00972A44" w:rsidRPr="00995606">
            <w:pPr>
              <w:rPr>
                <w:color w:val="000000"/>
              </w:rPr>
            </w:pPr>
            <w:r w:rsidRPr="00995606">
              <w:rPr>
                <w:color w:val="000000"/>
              </w:rPr>
              <w:t>STEČAJNI 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3F3B20" w:rsidP="00722FE9" w:rsidR="00972A44" w:rsidRPr="00995606">
            <w:pPr>
              <w:rPr>
                <w:color w:val="000000"/>
              </w:rPr>
            </w:pPr>
            <w:r w:rsidRPr="00995606">
              <w:rPr>
                <w:bCs/>
                <w:color w:val="000000"/>
              </w:rPr>
              <w:t>ADRESA VJEROVNIKA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3F3B20" w:rsidP="003F3B20" w:rsidR="003F3B20" w:rsidRPr="00995606">
            <w:pPr>
              <w:jc w:val="center"/>
              <w:rPr>
                <w:bCs/>
                <w:color w:val="000000"/>
              </w:rPr>
            </w:pPr>
            <w:r w:rsidRPr="00995606">
              <w:rPr>
                <w:bCs/>
                <w:color w:val="000000"/>
              </w:rPr>
              <w:t xml:space="preserve">PRIJAVLJENE TRAŽBINE </w:t>
            </w:r>
          </w:p>
          <w:p w:rsidRDefault="003F3B20" w:rsidP="003F3B20" w:rsidR="00972A44" w:rsidRPr="00995606">
            <w:pPr>
              <w:jc w:val="center"/>
              <w:rPr>
                <w:color w:val="000000"/>
              </w:rPr>
            </w:pPr>
            <w:r w:rsidRPr="00995606">
              <w:rPr>
                <w:bCs/>
                <w:color w:val="000000"/>
              </w:rPr>
              <w:t>U KN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noWrap/>
            <w:vAlign w:val="center"/>
          </w:tcPr>
          <w:p w:rsidRDefault="003F3B20" w:rsidP="003F3B20" w:rsidR="003F3B20" w:rsidRPr="00995606">
            <w:pPr>
              <w:jc w:val="center"/>
              <w:rPr>
                <w:color w:val="000000"/>
              </w:rPr>
            </w:pPr>
            <w:r w:rsidRPr="00995606">
              <w:rPr>
                <w:color w:val="000000"/>
              </w:rPr>
              <w:t>PRIZNATE TRAŽBINE</w:t>
            </w:r>
          </w:p>
          <w:p w:rsidRDefault="003F3B20" w:rsidP="003F3B20" w:rsidR="00972A44" w:rsidRPr="00995606">
            <w:pPr>
              <w:jc w:val="center"/>
              <w:rPr>
                <w:color w:val="000000"/>
              </w:rPr>
            </w:pPr>
            <w:r w:rsidRPr="00995606">
              <w:rPr>
                <w:color w:val="000000"/>
              </w:rPr>
              <w:t>U KN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</w:tcPr>
          <w:p w:rsidRDefault="003F3B20" w:rsidP="003F3B20" w:rsidR="003F3B20" w:rsidRPr="00995606">
            <w:pPr>
              <w:jc w:val="center"/>
              <w:rPr>
                <w:bCs/>
                <w:color w:val="000000"/>
              </w:rPr>
            </w:pPr>
            <w:r w:rsidRPr="00995606">
              <w:rPr>
                <w:bCs/>
                <w:color w:val="000000"/>
              </w:rPr>
              <w:t xml:space="preserve">OSPORENE TRAŽBINE </w:t>
            </w:r>
          </w:p>
          <w:p w:rsidRDefault="003F3B20" w:rsidP="003F3B20" w:rsidR="00972A44" w:rsidRPr="00995606">
            <w:pPr>
              <w:jc w:val="center"/>
              <w:rPr>
                <w:color w:val="000000"/>
              </w:rPr>
            </w:pPr>
            <w:r w:rsidRPr="00995606">
              <w:rPr>
                <w:bCs/>
                <w:color w:val="000000"/>
              </w:rPr>
              <w:t>U KN</w:t>
            </w:r>
          </w:p>
        </w:tc>
      </w:tr>
      <w:tr w:rsidTr="00995606" w:rsidR="00995606" w:rsidRPr="00995606">
        <w:trPr>
          <w:trHeight w:val="960"/>
        </w:trPr>
        <w:tc>
          <w:tcPr>
            <w:tcW w:type="dxa" w:w="8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5606" w:rsidR="00995606" w:rsidRPr="00995606">
            <w:pPr>
              <w:jc w:val="center"/>
            </w:pPr>
            <w:r w:rsidRPr="00995606">
              <w:t>1</w:t>
            </w:r>
            <w:r w:rsidR="003450F2">
              <w:t>.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5606" w:rsidR="00995606" w:rsidRPr="00995606">
            <w:r w:rsidRPr="00995606">
              <w:t>GRAD OSIJEK</w:t>
            </w:r>
          </w:p>
          <w:p w:rsidRDefault="00995606" w:rsidR="00995606" w:rsidRPr="00995606">
            <w:r w:rsidRPr="00995606">
              <w:t>OIB 30050049642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5606" w:rsidR="00995606" w:rsidRPr="00995606">
            <w:r w:rsidRPr="00995606">
              <w:t>Franje Kuhača 9, OSIJEK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noWrap/>
            <w:vAlign w:val="center"/>
            <w:hideMark/>
          </w:tcPr>
          <w:p w:rsidRDefault="00995606" w:rsidR="00995606" w:rsidRPr="00995606">
            <w:pPr>
              <w:jc w:val="center"/>
            </w:pPr>
            <w:r w:rsidRPr="00995606">
              <w:t>6.477,88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noWrap/>
            <w:vAlign w:val="center"/>
            <w:hideMark/>
          </w:tcPr>
          <w:p w:rsidRDefault="00995606" w:rsidR="00995606" w:rsidRPr="00995606">
            <w:pPr>
              <w:jc w:val="center"/>
            </w:pPr>
            <w:r w:rsidRPr="00995606">
              <w:t>6.477,88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</w:tcPr>
          <w:p w:rsidRDefault="00995606" w:rsidR="00995606">
            <w:pPr>
              <w:jc w:val="center"/>
            </w:pPr>
          </w:p>
          <w:p w:rsidRDefault="003450F2" w:rsidR="003450F2" w:rsidRPr="00995606">
            <w:pPr>
              <w:jc w:val="center"/>
            </w:pPr>
            <w:r>
              <w:t>-</w:t>
            </w:r>
          </w:p>
        </w:tc>
      </w:tr>
      <w:tr w:rsidTr="00995606" w:rsidR="00995606" w:rsidRPr="00995606">
        <w:trPr>
          <w:trHeight w:val="960"/>
        </w:trPr>
        <w:tc>
          <w:tcPr>
            <w:tcW w:type="dxa" w:w="8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5606" w:rsidR="00995606" w:rsidRPr="00995606">
            <w:pPr>
              <w:jc w:val="center"/>
            </w:pPr>
            <w:r w:rsidRPr="00995606">
              <w:t>2</w:t>
            </w:r>
            <w:r w:rsidR="003450F2">
              <w:t>.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5606" w:rsidR="00995606" w:rsidRPr="00995606">
            <w:r w:rsidRPr="00995606">
              <w:t>GRAD OSIJEK</w:t>
            </w:r>
          </w:p>
          <w:p w:rsidRDefault="00995606" w:rsidR="00995606" w:rsidRPr="00995606">
            <w:r w:rsidRPr="00995606">
              <w:t>OIB 30050049642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5606" w:rsidR="00995606" w:rsidRPr="00995606">
            <w:r w:rsidRPr="00995606">
              <w:t>Franje Kuhača 9, OSIJEK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noWrap/>
            <w:vAlign w:val="center"/>
            <w:hideMark/>
          </w:tcPr>
          <w:p w:rsidRDefault="00995606" w:rsidR="00995606" w:rsidRPr="00995606">
            <w:pPr>
              <w:jc w:val="center"/>
            </w:pPr>
            <w:r w:rsidRPr="00995606">
              <w:t>4.466,07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noWrap/>
            <w:vAlign w:val="center"/>
            <w:hideMark/>
          </w:tcPr>
          <w:p w:rsidRDefault="00995606" w:rsidR="00995606" w:rsidRPr="00995606">
            <w:pPr>
              <w:jc w:val="center"/>
            </w:pPr>
            <w:r w:rsidRPr="00995606">
              <w:t>4.466,07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</w:tcPr>
          <w:p w:rsidRDefault="003450F2" w:rsidR="00995606" w:rsidRPr="00995606">
            <w:pPr>
              <w:jc w:val="center"/>
            </w:pPr>
            <w:r>
              <w:t>-</w:t>
            </w:r>
          </w:p>
        </w:tc>
      </w:tr>
      <w:tr w:rsidTr="00995606" w:rsidR="00995606">
        <w:trPr>
          <w:trHeight w:val="960"/>
        </w:trPr>
        <w:tc>
          <w:tcPr>
            <w:tcW w:type="dxa" w:w="8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5606" w:rsidR="00995606" w:rsidRPr="00CA5B05">
            <w:pPr>
              <w:jc w:val="center"/>
            </w:pPr>
            <w:r w:rsidRPr="00CA5B05">
              <w:t>3</w:t>
            </w:r>
            <w:r w:rsidR="003450F2">
              <w:t>.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5606" w:rsidR="00995606">
            <w:r w:rsidRPr="00CA5B05">
              <w:t>HEP Operator distribucijskog sustava d.d. Zagreb, Elektroslavonija Osijek</w:t>
            </w:r>
          </w:p>
          <w:p w:rsidRDefault="00995606" w:rsidR="00995606" w:rsidRPr="00CA5B05">
            <w:r>
              <w:t xml:space="preserve">OIB </w:t>
            </w:r>
            <w:r w:rsidRPr="00CA5B05">
              <w:t>46830600751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5606" w:rsidR="00995606" w:rsidRPr="00CA5B05">
            <w:r w:rsidRPr="00CA5B05">
              <w:t>Šetalište kardinala F.Šepera 1a, OSIJEK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noWrap/>
            <w:vAlign w:val="center"/>
            <w:hideMark/>
          </w:tcPr>
          <w:p w:rsidRDefault="00995606" w:rsidR="00995606" w:rsidRPr="00CA5B05">
            <w:pPr>
              <w:jc w:val="center"/>
            </w:pPr>
            <w:r w:rsidRPr="00CA5B05">
              <w:t>2.731,05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noWrap/>
            <w:vAlign w:val="center"/>
            <w:hideMark/>
          </w:tcPr>
          <w:p w:rsidRDefault="00995606" w:rsidR="00995606" w:rsidRPr="00CA5B05">
            <w:pPr>
              <w:jc w:val="center"/>
            </w:pPr>
            <w:r w:rsidRPr="00CA5B05">
              <w:t>2.731,05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</w:tcPr>
          <w:p w:rsidRDefault="003450F2" w:rsidR="003450F2">
            <w:pPr>
              <w:jc w:val="center"/>
            </w:pPr>
          </w:p>
          <w:p w:rsidRDefault="003450F2" w:rsidR="003450F2">
            <w:pPr>
              <w:jc w:val="center"/>
            </w:pPr>
          </w:p>
          <w:p w:rsidRDefault="003450F2" w:rsidR="00995606" w:rsidRPr="00CA5B05">
            <w:pPr>
              <w:jc w:val="center"/>
            </w:pPr>
            <w:r>
              <w:t>-</w:t>
            </w:r>
          </w:p>
        </w:tc>
      </w:tr>
      <w:tr w:rsidTr="00995606" w:rsidR="00995606">
        <w:trPr>
          <w:trHeight w:val="1200"/>
        </w:trPr>
        <w:tc>
          <w:tcPr>
            <w:tcW w:type="dxa" w:w="8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5606" w:rsidR="00995606" w:rsidRPr="00CA5B05">
            <w:pPr>
              <w:jc w:val="center"/>
            </w:pPr>
            <w:r w:rsidRPr="00CA5B05">
              <w:t>4</w:t>
            </w:r>
            <w:r w:rsidR="003450F2">
              <w:t>.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5606" w:rsidR="00995606">
            <w:r w:rsidRPr="00CA5B05">
              <w:t>F</w:t>
            </w:r>
            <w:r w:rsidR="00A637A9">
              <w:t xml:space="preserve">ond za zaštitu okoliša i energetsku učinkovitost </w:t>
            </w:r>
            <w:r w:rsidRPr="00CA5B05">
              <w:t xml:space="preserve"> </w:t>
            </w:r>
          </w:p>
          <w:p w:rsidRDefault="00995606" w:rsidR="00995606" w:rsidRPr="00CA5B05">
            <w:r>
              <w:t xml:space="preserve">OIB </w:t>
            </w:r>
            <w:r w:rsidRPr="00CA5B05">
              <w:t>85828625994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5606" w:rsidR="00995606" w:rsidRPr="00CA5B05">
            <w:r w:rsidRPr="00CA5B05">
              <w:t>Radnička cesta 80, ZAGREB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noWrap/>
            <w:vAlign w:val="center"/>
            <w:hideMark/>
          </w:tcPr>
          <w:p w:rsidRDefault="00995606" w:rsidR="00995606" w:rsidRPr="00CA5B05">
            <w:pPr>
              <w:jc w:val="center"/>
            </w:pPr>
            <w:r w:rsidRPr="00CA5B05">
              <w:t>2.910,74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noWrap/>
            <w:vAlign w:val="center"/>
            <w:hideMark/>
          </w:tcPr>
          <w:p w:rsidRDefault="00995606" w:rsidR="00995606" w:rsidRPr="00CA5B05">
            <w:pPr>
              <w:jc w:val="center"/>
            </w:pPr>
            <w:r w:rsidRPr="00CA5B05">
              <w:t>2.910,74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</w:tcPr>
          <w:p w:rsidRDefault="003450F2" w:rsidR="003450F2">
            <w:pPr>
              <w:jc w:val="center"/>
            </w:pPr>
          </w:p>
          <w:p w:rsidRDefault="003450F2" w:rsidR="003450F2">
            <w:pPr>
              <w:jc w:val="center"/>
            </w:pPr>
          </w:p>
          <w:p w:rsidRDefault="003450F2" w:rsidR="00995606" w:rsidRPr="00CA5B05">
            <w:pPr>
              <w:jc w:val="center"/>
            </w:pPr>
            <w:r>
              <w:t>-</w:t>
            </w:r>
          </w:p>
        </w:tc>
      </w:tr>
      <w:tr w:rsidTr="00995606" w:rsidR="00995606">
        <w:trPr>
          <w:trHeight w:val="720"/>
        </w:trPr>
        <w:tc>
          <w:tcPr>
            <w:tcW w:type="dxa" w:w="8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5606" w:rsidR="00995606" w:rsidRPr="00CA5B05">
            <w:pPr>
              <w:jc w:val="center"/>
            </w:pPr>
            <w:r w:rsidRPr="00CA5B05">
              <w:t>5</w:t>
            </w:r>
            <w:r w:rsidR="003450F2">
              <w:t>.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5606" w:rsidR="00995606">
            <w:r w:rsidRPr="00CA5B05">
              <w:t>FINANCIJSKA AGENCIJA</w:t>
            </w:r>
          </w:p>
          <w:p w:rsidRDefault="00995606" w:rsidR="00995606" w:rsidRPr="00CA5B05">
            <w:r>
              <w:t xml:space="preserve">OIB </w:t>
            </w:r>
            <w:r w:rsidRPr="00CA5B05">
              <w:t>85821130368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5606" w:rsidR="00995606" w:rsidRPr="00CA5B05">
            <w:r w:rsidRPr="00CA5B05">
              <w:t>Ulica grada Vukovara 70, ZAGREB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noWrap/>
            <w:vAlign w:val="center"/>
            <w:hideMark/>
          </w:tcPr>
          <w:p w:rsidRDefault="00995606" w:rsidR="00995606" w:rsidRPr="00CA5B05">
            <w:pPr>
              <w:jc w:val="center"/>
            </w:pPr>
            <w:r w:rsidRPr="00CA5B05">
              <w:t>3.831,74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noWrap/>
            <w:vAlign w:val="center"/>
            <w:hideMark/>
          </w:tcPr>
          <w:p w:rsidRDefault="00995606" w:rsidR="00995606" w:rsidRPr="00CA5B05">
            <w:pPr>
              <w:jc w:val="center"/>
            </w:pPr>
            <w:r w:rsidRPr="00CA5B05">
              <w:t>3.831,74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</w:tcPr>
          <w:p w:rsidRDefault="003450F2" w:rsidR="003450F2">
            <w:pPr>
              <w:jc w:val="center"/>
            </w:pPr>
          </w:p>
          <w:p w:rsidRDefault="003450F2" w:rsidR="00995606" w:rsidRPr="00CA5B05">
            <w:pPr>
              <w:jc w:val="center"/>
            </w:pPr>
            <w:r>
              <w:t>-</w:t>
            </w:r>
          </w:p>
        </w:tc>
      </w:tr>
      <w:tr w:rsidTr="00995606" w:rsidR="00995606">
        <w:trPr>
          <w:trHeight w:val="720"/>
        </w:trPr>
        <w:tc>
          <w:tcPr>
            <w:tcW w:type="dxa" w:w="8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5606" w:rsidR="00995606" w:rsidRPr="00CA5B05">
            <w:pPr>
              <w:jc w:val="center"/>
            </w:pPr>
            <w:r w:rsidRPr="00CA5B05">
              <w:t>6</w:t>
            </w:r>
            <w:r w:rsidR="003450F2">
              <w:t>.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5606" w:rsidR="00995606" w:rsidRPr="00CA5B05">
            <w:r w:rsidRPr="00CA5B05">
              <w:t>EUROHERTZ OSIGURANJE d.d.</w:t>
            </w:r>
            <w:r>
              <w:t xml:space="preserve"> OIB </w:t>
            </w:r>
            <w:r w:rsidRPr="00CA5B05">
              <w:t>22694857747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5606" w:rsidR="00995606" w:rsidRPr="00CA5B05">
            <w:r w:rsidRPr="00CA5B05">
              <w:t>Ul. Grada Vukovara 282, ZAGREB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noWrap/>
            <w:vAlign w:val="center"/>
            <w:hideMark/>
          </w:tcPr>
          <w:p w:rsidRDefault="00995606" w:rsidR="00995606" w:rsidRPr="00CA5B05">
            <w:pPr>
              <w:jc w:val="center"/>
            </w:pPr>
            <w:r w:rsidRPr="00CA5B05">
              <w:t>27.213,77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noWrap/>
            <w:vAlign w:val="center"/>
            <w:hideMark/>
          </w:tcPr>
          <w:p w:rsidRDefault="00995606" w:rsidR="00995606" w:rsidRPr="00CA5B05">
            <w:pPr>
              <w:jc w:val="center"/>
            </w:pPr>
            <w:r w:rsidRPr="00CA5B05">
              <w:t>27.213,77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</w:tcPr>
          <w:p w:rsidRDefault="003450F2" w:rsidR="003450F2">
            <w:pPr>
              <w:jc w:val="center"/>
            </w:pPr>
          </w:p>
          <w:p w:rsidRDefault="003450F2" w:rsidR="00995606" w:rsidRPr="00CA5B05">
            <w:pPr>
              <w:jc w:val="center"/>
            </w:pPr>
            <w:r>
              <w:t>-</w:t>
            </w:r>
          </w:p>
        </w:tc>
      </w:tr>
      <w:tr w:rsidTr="00A637A9" w:rsidR="00995606">
        <w:trPr>
          <w:trHeight w:val="1200"/>
        </w:trPr>
        <w:tc>
          <w:tcPr>
            <w:tcW w:type="dxa" w:w="8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5606" w:rsidR="00995606" w:rsidRPr="00CA5B05">
            <w:pPr>
              <w:jc w:val="center"/>
            </w:pPr>
            <w:r w:rsidRPr="00CA5B05">
              <w:t>7</w:t>
            </w:r>
            <w:r w:rsidR="003450F2">
              <w:t>.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5606" w:rsidP="00CA5B05" w:rsidR="00995606">
            <w:r w:rsidRPr="00CA5B05">
              <w:t>RH, Ministarstvo financija, Carinska uprava, PCU Osijek - zastupana po  ŽDO Osijek</w:t>
            </w:r>
          </w:p>
          <w:p w:rsidRDefault="00995606" w:rsidP="00CA5B05" w:rsidR="00995606" w:rsidRPr="00CA5B05">
            <w:r>
              <w:t xml:space="preserve">OIB </w:t>
            </w:r>
            <w:r w:rsidRPr="00CA5B05">
              <w:t>52634238587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5606" w:rsidR="00995606" w:rsidRPr="00CA5B05">
            <w:r w:rsidRPr="00CA5B05">
              <w:t>Ul. cara Hadrijana 11, OSIJEK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noWrap/>
            <w:vAlign w:val="center"/>
            <w:hideMark/>
          </w:tcPr>
          <w:p w:rsidRDefault="00995606" w:rsidR="00995606" w:rsidRPr="00CA5B05">
            <w:pPr>
              <w:jc w:val="center"/>
            </w:pPr>
            <w:r w:rsidRPr="00CA5B05">
              <w:t>38.619,98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noWrap/>
            <w:vAlign w:val="center"/>
            <w:hideMark/>
          </w:tcPr>
          <w:p w:rsidRDefault="00995606" w:rsidR="00995606" w:rsidRPr="00CA5B05">
            <w:pPr>
              <w:jc w:val="center"/>
            </w:pPr>
            <w:r w:rsidRPr="00CA5B05">
              <w:t>38.619,98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</w:tcPr>
          <w:p w:rsidRDefault="003450F2" w:rsidR="003450F2">
            <w:pPr>
              <w:jc w:val="center"/>
            </w:pPr>
          </w:p>
          <w:p w:rsidRDefault="003450F2" w:rsidR="003450F2">
            <w:pPr>
              <w:jc w:val="center"/>
            </w:pPr>
          </w:p>
          <w:p w:rsidRDefault="003450F2" w:rsidR="00995606" w:rsidRPr="00CA5B05">
            <w:pPr>
              <w:jc w:val="center"/>
            </w:pPr>
            <w:r>
              <w:t>-</w:t>
            </w:r>
          </w:p>
        </w:tc>
      </w:tr>
      <w:tr w:rsidTr="00A637A9" w:rsidR="00995606">
        <w:trPr>
          <w:trHeight w:val="720"/>
        </w:trPr>
        <w:tc>
          <w:tcPr>
            <w:tcW w:type="dxa" w:w="8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5606" w:rsidR="00995606" w:rsidRPr="00CA5B05">
            <w:pPr>
              <w:jc w:val="center"/>
            </w:pPr>
            <w:r w:rsidRPr="00CA5B05">
              <w:lastRenderedPageBreak/>
              <w:t>8</w:t>
            </w:r>
            <w:r w:rsidR="003450F2">
              <w:t>.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5606" w:rsidR="00995606">
            <w:r w:rsidRPr="00CA5B05">
              <w:t>UNICREDIT LEASING CROATIA d.o.o.</w:t>
            </w:r>
          </w:p>
          <w:p w:rsidRDefault="00995606" w:rsidR="00995606" w:rsidRPr="00CA5B05">
            <w:r>
              <w:t xml:space="preserve">OIB </w:t>
            </w:r>
            <w:r w:rsidRPr="00CA5B05">
              <w:t>18736141210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5606" w:rsidR="00995606" w:rsidRPr="00CA5B05">
            <w:pPr>
              <w:jc w:val="center"/>
            </w:pPr>
            <w:r w:rsidRPr="00CA5B05">
              <w:t>Heinzlova 33, ZAGREB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noWrap/>
            <w:vAlign w:val="center"/>
            <w:hideMark/>
          </w:tcPr>
          <w:p w:rsidRDefault="00995606" w:rsidR="00995606" w:rsidRPr="00CA5B05">
            <w:pPr>
              <w:jc w:val="center"/>
            </w:pPr>
            <w:r w:rsidRPr="00CA5B05">
              <w:t>10.186,10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noWrap/>
            <w:vAlign w:val="center"/>
            <w:hideMark/>
          </w:tcPr>
          <w:p w:rsidRDefault="00995606" w:rsidR="00995606" w:rsidRPr="00CA5B05">
            <w:pPr>
              <w:jc w:val="center"/>
            </w:pPr>
            <w:r w:rsidRPr="00CA5B05">
              <w:t>10.186,10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</w:tcPr>
          <w:p w:rsidRDefault="003450F2" w:rsidR="003450F2">
            <w:pPr>
              <w:jc w:val="center"/>
            </w:pPr>
          </w:p>
          <w:p w:rsidRDefault="003450F2" w:rsidR="003450F2">
            <w:pPr>
              <w:jc w:val="center"/>
            </w:pPr>
          </w:p>
          <w:p w:rsidRDefault="003450F2" w:rsidR="00995606" w:rsidRPr="00CA5B05">
            <w:pPr>
              <w:jc w:val="center"/>
            </w:pPr>
            <w:r>
              <w:t>-</w:t>
            </w:r>
          </w:p>
        </w:tc>
      </w:tr>
      <w:tr w:rsidTr="00995606" w:rsidR="00995606">
        <w:trPr>
          <w:trHeight w:val="480"/>
        </w:trPr>
        <w:tc>
          <w:tcPr>
            <w:tcW w:type="dxa" w:w="8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5606" w:rsidR="00995606" w:rsidRPr="00CA5B05">
            <w:pPr>
              <w:jc w:val="center"/>
            </w:pPr>
            <w:r w:rsidRPr="00CA5B05">
              <w:t>9</w:t>
            </w:r>
            <w:r w:rsidR="003450F2">
              <w:t>.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5606" w:rsidR="00995606">
            <w:r w:rsidRPr="00CA5B05">
              <w:t>VODOVOD OSIJEK d.o.o.</w:t>
            </w:r>
          </w:p>
          <w:p w:rsidRDefault="00995606" w:rsidR="00995606" w:rsidRPr="00CA5B05">
            <w:r>
              <w:t xml:space="preserve">OIB </w:t>
            </w:r>
            <w:r w:rsidRPr="00CA5B05">
              <w:t>43654507669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5606" w:rsidR="00995606" w:rsidRPr="00CA5B05">
            <w:r w:rsidRPr="00CA5B05">
              <w:t>Poljski put 1, OSIJEK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noWrap/>
            <w:vAlign w:val="center"/>
            <w:hideMark/>
          </w:tcPr>
          <w:p w:rsidRDefault="00995606" w:rsidR="00995606" w:rsidRPr="00CA5B05">
            <w:pPr>
              <w:jc w:val="center"/>
            </w:pPr>
            <w:r w:rsidRPr="00CA5B05">
              <w:t>4.918,31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noWrap/>
            <w:vAlign w:val="center"/>
            <w:hideMark/>
          </w:tcPr>
          <w:p w:rsidRDefault="00995606" w:rsidR="00995606" w:rsidRPr="00CA5B05">
            <w:pPr>
              <w:jc w:val="center"/>
            </w:pPr>
            <w:r w:rsidRPr="00CA5B05">
              <w:t>4.918,31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</w:tcPr>
          <w:p w:rsidRDefault="003450F2" w:rsidR="003450F2">
            <w:pPr>
              <w:jc w:val="center"/>
            </w:pPr>
          </w:p>
          <w:p w:rsidRDefault="003450F2" w:rsidR="00995606" w:rsidRPr="00CA5B05">
            <w:pPr>
              <w:jc w:val="center"/>
            </w:pPr>
            <w:r>
              <w:t>-</w:t>
            </w:r>
          </w:p>
        </w:tc>
      </w:tr>
      <w:tr w:rsidTr="00995606" w:rsidR="00995606">
        <w:trPr>
          <w:trHeight w:val="720"/>
        </w:trPr>
        <w:tc>
          <w:tcPr>
            <w:tcW w:type="dxa" w:w="8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5606" w:rsidR="00995606" w:rsidRPr="00CA5B05">
            <w:pPr>
              <w:jc w:val="center"/>
            </w:pPr>
            <w:r w:rsidRPr="00CA5B05">
              <w:t>10</w:t>
            </w:r>
            <w:r w:rsidR="003450F2">
              <w:t>.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5606" w:rsidR="00995606">
            <w:r w:rsidRPr="00CA5B05">
              <w:t>OSJEČKO-BARANJSKA ŽUPANIJA</w:t>
            </w:r>
          </w:p>
          <w:p w:rsidRDefault="00995606" w:rsidR="00995606" w:rsidRPr="00CA5B05">
            <w:r>
              <w:t xml:space="preserve">OIB </w:t>
            </w:r>
            <w:r w:rsidRPr="00CA5B05">
              <w:t>10383308860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5606" w:rsidR="00995606" w:rsidRPr="00CA5B05">
            <w:r w:rsidRPr="00CA5B05">
              <w:t>Trg Ante Starčevića 2, OSIJEK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noWrap/>
            <w:vAlign w:val="center"/>
            <w:hideMark/>
          </w:tcPr>
          <w:p w:rsidRDefault="00995606" w:rsidR="00995606" w:rsidRPr="00CA5B05">
            <w:pPr>
              <w:jc w:val="center"/>
            </w:pPr>
            <w:r w:rsidRPr="00CA5B05">
              <w:t>299,42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noWrap/>
            <w:vAlign w:val="center"/>
            <w:hideMark/>
          </w:tcPr>
          <w:p w:rsidRDefault="00995606" w:rsidR="00995606" w:rsidRPr="00CA5B05">
            <w:pPr>
              <w:jc w:val="center"/>
            </w:pPr>
            <w:r w:rsidRPr="00CA5B05">
              <w:t>299,42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</w:tcPr>
          <w:p w:rsidRDefault="003450F2" w:rsidR="003450F2">
            <w:pPr>
              <w:jc w:val="center"/>
            </w:pPr>
          </w:p>
          <w:p w:rsidRDefault="003450F2" w:rsidR="00995606" w:rsidRPr="00CA5B05">
            <w:pPr>
              <w:jc w:val="center"/>
            </w:pPr>
            <w:r>
              <w:t>-</w:t>
            </w:r>
          </w:p>
        </w:tc>
      </w:tr>
      <w:tr w:rsidTr="00995606" w:rsidR="00995606">
        <w:trPr>
          <w:trHeight w:val="720"/>
        </w:trPr>
        <w:tc>
          <w:tcPr>
            <w:tcW w:type="dxa" w:w="8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5606" w:rsidR="00995606" w:rsidRPr="00CA5B05">
            <w:pPr>
              <w:jc w:val="center"/>
            </w:pPr>
            <w:r w:rsidRPr="00CA5B05">
              <w:t>11</w:t>
            </w:r>
            <w:r w:rsidR="003450F2">
              <w:t>.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5606" w:rsidR="00995606">
            <w:r w:rsidRPr="00CA5B05">
              <w:t>MINISTARSTVO FINANCIJA POREZNA UPRAVA</w:t>
            </w:r>
          </w:p>
          <w:p w:rsidRDefault="00995606" w:rsidR="00995606" w:rsidRPr="00CA5B05">
            <w:r>
              <w:t xml:space="preserve">OIB </w:t>
            </w:r>
            <w:r w:rsidRPr="00CA5B05">
              <w:t>18683136487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5606" w:rsidR="00995606" w:rsidRPr="00CA5B05">
            <w:r w:rsidRPr="00CA5B05">
              <w:t xml:space="preserve"> Boškovićeva 5, ZAGREB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noWrap/>
            <w:vAlign w:val="center"/>
            <w:hideMark/>
          </w:tcPr>
          <w:p w:rsidRDefault="00995606" w:rsidR="00995606" w:rsidRPr="00CA5B05">
            <w:pPr>
              <w:jc w:val="center"/>
            </w:pPr>
            <w:r w:rsidRPr="00CA5B05">
              <w:t>265.021,18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noWrap/>
            <w:vAlign w:val="center"/>
            <w:hideMark/>
          </w:tcPr>
          <w:p w:rsidRDefault="00995606" w:rsidR="00995606" w:rsidRPr="00CA5B05">
            <w:pPr>
              <w:jc w:val="center"/>
            </w:pPr>
            <w:r w:rsidRPr="00CA5B05">
              <w:t>265.021,18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</w:tcPr>
          <w:p w:rsidRDefault="003450F2" w:rsidR="003450F2">
            <w:pPr>
              <w:jc w:val="center"/>
            </w:pPr>
          </w:p>
          <w:p w:rsidRDefault="003450F2" w:rsidR="003450F2">
            <w:pPr>
              <w:jc w:val="center"/>
            </w:pPr>
          </w:p>
          <w:p w:rsidRDefault="003450F2" w:rsidR="00995606" w:rsidRPr="00CA5B05">
            <w:pPr>
              <w:jc w:val="center"/>
            </w:pPr>
            <w:r>
              <w:t>-</w:t>
            </w:r>
          </w:p>
        </w:tc>
      </w:tr>
      <w:tr w:rsidTr="00995606" w:rsidR="00995606">
        <w:trPr>
          <w:trHeight w:val="480"/>
        </w:trPr>
        <w:tc>
          <w:tcPr>
            <w:tcW w:type="dxa" w:w="8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5606" w:rsidR="00995606" w:rsidRPr="00CA5B05">
            <w:pPr>
              <w:jc w:val="center"/>
            </w:pPr>
            <w:r w:rsidRPr="00CA5B05">
              <w:t>12</w:t>
            </w:r>
            <w:r w:rsidR="003450F2">
              <w:t>.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5606" w:rsidR="00995606">
            <w:r w:rsidRPr="00CA5B05">
              <w:t>CROMITEH d.o.o.</w:t>
            </w:r>
          </w:p>
          <w:p w:rsidRDefault="00995606" w:rsidR="00995606" w:rsidRPr="00CA5B05">
            <w:r>
              <w:t xml:space="preserve">OIB </w:t>
            </w:r>
            <w:r w:rsidRPr="00CA5B05">
              <w:t>98665413914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5606" w:rsidR="00995606" w:rsidRPr="00CA5B05">
            <w:r w:rsidRPr="00CA5B05">
              <w:t>N.Š. Zrinskoga11, NAŠICE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noWrap/>
            <w:vAlign w:val="center"/>
            <w:hideMark/>
          </w:tcPr>
          <w:p w:rsidRDefault="00995606" w:rsidR="00995606" w:rsidRPr="00CA5B05">
            <w:pPr>
              <w:jc w:val="center"/>
            </w:pPr>
            <w:r w:rsidRPr="00CA5B05">
              <w:t>6.179,82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noWrap/>
            <w:vAlign w:val="center"/>
            <w:hideMark/>
          </w:tcPr>
          <w:p w:rsidRDefault="00995606" w:rsidR="00995606" w:rsidRPr="00CA5B05">
            <w:pPr>
              <w:jc w:val="center"/>
            </w:pPr>
            <w:r w:rsidRPr="00CA5B05">
              <w:t>6.179,82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</w:tcPr>
          <w:p w:rsidRDefault="003450F2" w:rsidR="003450F2">
            <w:pPr>
              <w:jc w:val="center"/>
            </w:pPr>
          </w:p>
          <w:p w:rsidRDefault="003450F2" w:rsidR="00995606" w:rsidRPr="00CA5B05">
            <w:pPr>
              <w:jc w:val="center"/>
            </w:pPr>
            <w:r>
              <w:t>-</w:t>
            </w:r>
          </w:p>
        </w:tc>
      </w:tr>
      <w:tr w:rsidTr="00995606" w:rsidR="00995606">
        <w:trPr>
          <w:trHeight w:val="1200"/>
        </w:trPr>
        <w:tc>
          <w:tcPr>
            <w:tcW w:type="dxa" w:w="8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5606" w:rsidR="00995606" w:rsidRPr="00CA5B05">
            <w:pPr>
              <w:jc w:val="center"/>
            </w:pPr>
            <w:r w:rsidRPr="00CA5B05">
              <w:t>13</w:t>
            </w:r>
            <w:r w:rsidR="003450F2">
              <w:t>.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5606" w:rsidR="00995606">
            <w:r w:rsidRPr="00CA5B05">
              <w:t>WURTH-HRVATSKA d.o.o.</w:t>
            </w:r>
          </w:p>
          <w:p w:rsidRDefault="00995606" w:rsidR="00995606" w:rsidRPr="00CA5B05">
            <w:r>
              <w:t xml:space="preserve">OIB </w:t>
            </w:r>
            <w:r w:rsidRPr="00CA5B05">
              <w:t>52641439848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5606" w:rsidR="00995606" w:rsidRPr="00CA5B05">
            <w:r w:rsidRPr="00CA5B05">
              <w:t>Franje Lučića 32, ZAGREB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noWrap/>
            <w:vAlign w:val="center"/>
            <w:hideMark/>
          </w:tcPr>
          <w:p w:rsidRDefault="00995606" w:rsidR="00995606" w:rsidRPr="00CA5B05">
            <w:pPr>
              <w:jc w:val="center"/>
            </w:pPr>
            <w:r w:rsidRPr="00CA5B05">
              <w:t>4.608,00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noWrap/>
            <w:vAlign w:val="center"/>
            <w:hideMark/>
          </w:tcPr>
          <w:p w:rsidRDefault="00995606" w:rsidR="00995606" w:rsidRPr="00CA5B05">
            <w:pPr>
              <w:jc w:val="center"/>
            </w:pPr>
            <w:r w:rsidRPr="00CA5B05">
              <w:t>4.608,00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</w:tcPr>
          <w:p w:rsidRDefault="003450F2" w:rsidR="003450F2">
            <w:pPr>
              <w:jc w:val="center"/>
            </w:pPr>
          </w:p>
          <w:p w:rsidRDefault="003450F2" w:rsidR="003450F2">
            <w:pPr>
              <w:jc w:val="center"/>
            </w:pPr>
          </w:p>
          <w:p w:rsidRDefault="003450F2" w:rsidR="00995606" w:rsidRPr="00CA5B05">
            <w:pPr>
              <w:jc w:val="center"/>
            </w:pPr>
            <w:r>
              <w:t>-</w:t>
            </w:r>
          </w:p>
        </w:tc>
      </w:tr>
      <w:tr w:rsidTr="00995606" w:rsidR="00995606">
        <w:trPr>
          <w:trHeight w:val="480"/>
        </w:trPr>
        <w:tc>
          <w:tcPr>
            <w:tcW w:type="dxa" w:w="8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5606" w:rsidR="00995606" w:rsidRPr="00CA5B05">
            <w:pPr>
              <w:jc w:val="center"/>
            </w:pPr>
            <w:r w:rsidRPr="00CA5B05">
              <w:t>14</w:t>
            </w:r>
            <w:r w:rsidR="003450F2">
              <w:t>.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5606" w:rsidR="00995606">
            <w:r w:rsidRPr="00CA5B05">
              <w:t>UNIKOM d.o.o.</w:t>
            </w:r>
          </w:p>
          <w:p w:rsidRDefault="00995606" w:rsidR="00995606" w:rsidRPr="00CA5B05">
            <w:r>
              <w:t xml:space="preserve">OIB </w:t>
            </w:r>
            <w:r w:rsidRPr="00CA5B05">
              <w:t>7507345484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5606" w:rsidR="00995606" w:rsidRPr="00CA5B05">
            <w:r w:rsidRPr="00CA5B05">
              <w:t>Ružina 11a, OSIJEK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noWrap/>
            <w:vAlign w:val="center"/>
            <w:hideMark/>
          </w:tcPr>
          <w:p w:rsidRDefault="00995606" w:rsidR="00995606" w:rsidRPr="00CA5B05">
            <w:pPr>
              <w:jc w:val="center"/>
            </w:pPr>
            <w:r w:rsidRPr="00CA5B05">
              <w:t>5.734,31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noWrap/>
            <w:vAlign w:val="center"/>
            <w:hideMark/>
          </w:tcPr>
          <w:p w:rsidRDefault="00995606" w:rsidR="00995606" w:rsidRPr="00CA5B05">
            <w:pPr>
              <w:jc w:val="center"/>
            </w:pPr>
            <w:r w:rsidRPr="00CA5B05">
              <w:t>5.734,31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</w:tcPr>
          <w:p w:rsidRDefault="003450F2" w:rsidR="003450F2">
            <w:pPr>
              <w:jc w:val="center"/>
            </w:pPr>
          </w:p>
          <w:p w:rsidRDefault="003450F2" w:rsidR="00995606" w:rsidRPr="00CA5B05">
            <w:pPr>
              <w:jc w:val="center"/>
            </w:pPr>
            <w:r>
              <w:t>-</w:t>
            </w:r>
          </w:p>
        </w:tc>
      </w:tr>
      <w:tr w:rsidTr="00995606" w:rsidR="00995606">
        <w:trPr>
          <w:trHeight w:val="720"/>
        </w:trPr>
        <w:tc>
          <w:tcPr>
            <w:tcW w:type="dxa" w:w="8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5606" w:rsidR="00995606" w:rsidRPr="00CA5B05">
            <w:pPr>
              <w:jc w:val="center"/>
            </w:pPr>
            <w:r w:rsidRPr="00CA5B05">
              <w:t>15</w:t>
            </w:r>
            <w:r w:rsidR="003450F2">
              <w:t>.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5606" w:rsidR="00995606">
            <w:r w:rsidRPr="00CA5B05">
              <w:t>HRVATSKI TELEKOM d.d.</w:t>
            </w:r>
          </w:p>
          <w:p w:rsidRDefault="00995606" w:rsidR="00995606" w:rsidRPr="00CA5B05">
            <w:r>
              <w:t xml:space="preserve">OIB </w:t>
            </w:r>
            <w:r w:rsidRPr="00CA5B05">
              <w:t>81793146560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5606" w:rsidR="00995606" w:rsidRPr="00CA5B05">
            <w:r w:rsidRPr="00CA5B05">
              <w:t>R.F.Mihanovića 9, ZAGREB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noWrap/>
            <w:vAlign w:val="center"/>
            <w:hideMark/>
          </w:tcPr>
          <w:p w:rsidRDefault="00995606" w:rsidR="00995606" w:rsidRPr="00CA5B05">
            <w:pPr>
              <w:jc w:val="center"/>
            </w:pPr>
            <w:r w:rsidRPr="00CA5B05">
              <w:t>8.239,75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noWrap/>
            <w:vAlign w:val="center"/>
            <w:hideMark/>
          </w:tcPr>
          <w:p w:rsidRDefault="00995606" w:rsidR="00995606" w:rsidRPr="00CA5B05">
            <w:pPr>
              <w:jc w:val="center"/>
            </w:pPr>
            <w:r w:rsidRPr="00CA5B05">
              <w:t>8.239,75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</w:tcPr>
          <w:p w:rsidRDefault="003450F2" w:rsidR="003450F2">
            <w:pPr>
              <w:jc w:val="center"/>
            </w:pPr>
          </w:p>
          <w:p w:rsidRDefault="003450F2" w:rsidR="00995606" w:rsidRPr="00CA5B05">
            <w:pPr>
              <w:jc w:val="center"/>
            </w:pPr>
            <w:r>
              <w:t>-</w:t>
            </w:r>
          </w:p>
        </w:tc>
      </w:tr>
      <w:tr w:rsidTr="00995606" w:rsidR="00995606">
        <w:trPr>
          <w:trHeight w:val="240"/>
        </w:trPr>
        <w:tc>
          <w:tcPr>
            <w:tcW w:type="dxa" w:w="8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5606" w:rsidR="00995606" w:rsidRPr="00CA5B05">
            <w:pPr>
              <w:jc w:val="center"/>
            </w:pPr>
            <w:r w:rsidRPr="00CA5B05">
              <w:t>16</w:t>
            </w:r>
            <w:r w:rsidR="003450F2">
              <w:t>.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5606" w:rsidR="00995606">
            <w:r w:rsidRPr="00CA5B05">
              <w:t>WERKMANN D.O.O.</w:t>
            </w:r>
          </w:p>
          <w:p w:rsidRDefault="00995606" w:rsidR="00995606" w:rsidRPr="00CA5B05">
            <w:r>
              <w:t xml:space="preserve">OIB </w:t>
            </w:r>
            <w:r w:rsidRPr="00CA5B05">
              <w:t>18830712007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5606" w:rsidR="00995606" w:rsidRPr="00CA5B05">
            <w:r w:rsidRPr="00CA5B05">
              <w:t>Gundulićeva 28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noWrap/>
            <w:vAlign w:val="center"/>
            <w:hideMark/>
          </w:tcPr>
          <w:p w:rsidRDefault="00995606" w:rsidR="00995606" w:rsidRPr="00CA5B05">
            <w:pPr>
              <w:jc w:val="center"/>
            </w:pPr>
            <w:r w:rsidRPr="00CA5B05">
              <w:t>9.375,00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noWrap/>
            <w:vAlign w:val="center"/>
            <w:hideMark/>
          </w:tcPr>
          <w:p w:rsidRDefault="00995606" w:rsidR="00995606" w:rsidRPr="00CA5B05">
            <w:pPr>
              <w:jc w:val="center"/>
            </w:pPr>
            <w:r w:rsidRPr="00CA5B05">
              <w:t>9.375,00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</w:tcPr>
          <w:p w:rsidRDefault="003450F2" w:rsidR="003450F2">
            <w:pPr>
              <w:jc w:val="center"/>
            </w:pPr>
          </w:p>
          <w:p w:rsidRDefault="003450F2" w:rsidP="003450F2" w:rsidR="00995606" w:rsidRPr="00CA5B05">
            <w:pPr>
              <w:jc w:val="center"/>
            </w:pPr>
            <w:r>
              <w:t>-</w:t>
            </w:r>
          </w:p>
        </w:tc>
      </w:tr>
      <w:tr w:rsidTr="00995606" w:rsidR="00995606">
        <w:trPr>
          <w:trHeight w:val="720"/>
        </w:trPr>
        <w:tc>
          <w:tcPr>
            <w:tcW w:type="dxa" w:w="8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5606" w:rsidR="00995606" w:rsidRPr="00CA5B05">
            <w:pPr>
              <w:jc w:val="center"/>
            </w:pPr>
            <w:r w:rsidRPr="00CA5B05">
              <w:t>17</w:t>
            </w:r>
            <w:r w:rsidR="003450F2">
              <w:t>.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5606" w:rsidR="00995606">
            <w:r w:rsidRPr="00CA5B05">
              <w:t>HEP OPSKRBA d.o.o.</w:t>
            </w:r>
          </w:p>
          <w:p w:rsidRDefault="00995606" w:rsidR="00995606" w:rsidRPr="00CA5B05">
            <w:r>
              <w:t xml:space="preserve">OIB </w:t>
            </w:r>
            <w:r w:rsidRPr="00CA5B05">
              <w:t>63073332379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5606" w:rsidR="00995606" w:rsidRPr="00CA5B05">
            <w:r w:rsidRPr="00CA5B05">
              <w:t>Ulica grada Vukovara 37, ZAGREB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noWrap/>
            <w:vAlign w:val="center"/>
            <w:hideMark/>
          </w:tcPr>
          <w:p w:rsidRDefault="00995606" w:rsidR="00995606" w:rsidRPr="00CA5B05">
            <w:pPr>
              <w:jc w:val="center"/>
            </w:pPr>
            <w:r w:rsidRPr="00CA5B05">
              <w:t>3.747,78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noWrap/>
            <w:vAlign w:val="center"/>
            <w:hideMark/>
          </w:tcPr>
          <w:p w:rsidRDefault="00995606" w:rsidR="00995606" w:rsidRPr="00CA5B05">
            <w:pPr>
              <w:jc w:val="center"/>
            </w:pPr>
            <w:r w:rsidRPr="00CA5B05">
              <w:t>3.747,78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</w:tcPr>
          <w:p w:rsidRDefault="003450F2" w:rsidP="003450F2" w:rsidR="00995606">
            <w:pPr>
              <w:jc w:val="center"/>
            </w:pPr>
            <w:r>
              <w:t>-</w:t>
            </w:r>
          </w:p>
          <w:p w:rsidRDefault="003450F2" w:rsidR="003450F2">
            <w:pPr>
              <w:jc w:val="center"/>
            </w:pPr>
          </w:p>
          <w:p w:rsidRDefault="003450F2" w:rsidR="003450F2" w:rsidRPr="00CA5B05">
            <w:pPr>
              <w:jc w:val="center"/>
            </w:pPr>
          </w:p>
        </w:tc>
      </w:tr>
      <w:tr w:rsidTr="00995606" w:rsidR="00995606">
        <w:trPr>
          <w:trHeight w:val="720"/>
        </w:trPr>
        <w:tc>
          <w:tcPr>
            <w:tcW w:type="dxa" w:w="8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5606" w:rsidR="00995606" w:rsidRPr="00CA5B05">
            <w:pPr>
              <w:jc w:val="center"/>
            </w:pPr>
            <w:r w:rsidRPr="00CA5B05">
              <w:t>18</w:t>
            </w:r>
            <w:r w:rsidR="003450F2">
              <w:t>.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5606" w:rsidR="00995606">
            <w:r w:rsidRPr="00CA5B05">
              <w:t>HETA Asset Resolution Hrvatska d.o.o.</w:t>
            </w:r>
          </w:p>
          <w:p w:rsidRDefault="00995606" w:rsidR="00995606" w:rsidRPr="00CA5B05">
            <w:r>
              <w:t xml:space="preserve">OIB </w:t>
            </w:r>
            <w:r w:rsidRPr="00CA5B05">
              <w:t>87064273078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5606" w:rsidR="00995606" w:rsidRPr="00CA5B05">
            <w:r w:rsidRPr="00CA5B05">
              <w:t>Koranska 16, ZAGREB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noWrap/>
            <w:vAlign w:val="center"/>
            <w:hideMark/>
          </w:tcPr>
          <w:p w:rsidRDefault="00995606" w:rsidR="00995606" w:rsidRPr="00CA5B05">
            <w:pPr>
              <w:jc w:val="center"/>
            </w:pPr>
            <w:r w:rsidRPr="00CA5B05">
              <w:t>4.660,12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95606" w:rsidR="00995606" w:rsidRPr="00CA5B05">
            <w:pPr>
              <w:jc w:val="center"/>
            </w:pPr>
            <w:r w:rsidRPr="00CA5B05">
              <w:t>4.660,12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3450F2" w:rsidR="003450F2">
            <w:pPr>
              <w:jc w:val="center"/>
            </w:pPr>
          </w:p>
          <w:p w:rsidRDefault="003450F2" w:rsidR="00995606" w:rsidRPr="00CA5B05">
            <w:pPr>
              <w:jc w:val="center"/>
            </w:pPr>
            <w:r>
              <w:t>-</w:t>
            </w:r>
          </w:p>
        </w:tc>
      </w:tr>
    </w:tbl>
    <w:p w:rsidRDefault="00AC19B3" w:rsidP="00BD2C96" w:rsidR="00AC19B3">
      <w:pPr>
        <w:ind w:firstLine="708"/>
        <w:jc w:val="both"/>
      </w:pPr>
    </w:p>
    <w:p w:rsidRDefault="00CA32A8" w:rsidP="00E96448" w:rsidR="00CA32A8">
      <w:pPr>
        <w:pStyle w:val="Tijeloteksta"/>
      </w:pPr>
    </w:p>
    <w:p w:rsidRDefault="005A4E4D" w:rsidP="004C440F" w:rsidR="005A4E4D" w:rsidRPr="00AC19B3">
      <w:pPr>
        <w:pStyle w:val="Tijeloteksta"/>
        <w:jc w:val="center"/>
        <w:rPr>
          <w:bCs/>
        </w:rPr>
      </w:pPr>
      <w:r w:rsidRPr="00AC19B3">
        <w:rPr>
          <w:bCs/>
        </w:rPr>
        <w:t>Obrazloženje</w:t>
      </w:r>
    </w:p>
    <w:p w:rsidRDefault="005A4E4D" w:rsidP="005A4E4D" w:rsidR="005A4E4D">
      <w:pPr>
        <w:pStyle w:val="Tijeloteksta"/>
        <w:ind w:left="708"/>
        <w:jc w:val="center"/>
        <w:rPr>
          <w:b/>
          <w:bCs/>
        </w:rPr>
      </w:pPr>
    </w:p>
    <w:p w:rsidRDefault="00FA6374" w:rsidP="00FA6374" w:rsidR="00FA6374">
      <w:pPr>
        <w:pStyle w:val="Tijeloteksta"/>
        <w:rPr>
          <w:b/>
          <w:bCs/>
        </w:rPr>
      </w:pPr>
    </w:p>
    <w:p w:rsidRDefault="00FA6374" w:rsidP="00FA6374" w:rsidR="00FA6374">
      <w:pPr>
        <w:pStyle w:val="Tijeloteksta"/>
        <w:ind w:firstLine="708"/>
      </w:pPr>
      <w:r>
        <w:t xml:space="preserve">Dana 21. rujna 2016. godine održano je prvo ročište za ispitivanje tražbina u stečajnom postupku nad dužnikom </w:t>
      </w:r>
      <w:r w:rsidR="00364FE3" w:rsidRPr="00A83574">
        <w:t>BUGA</w:t>
      </w:r>
      <w:r w:rsidR="00364FE3">
        <w:t>T</w:t>
      </w:r>
      <w:r w:rsidR="00364FE3" w:rsidRPr="00A83574">
        <w:t>TI d.o.o. za trgovinu i usluge,</w:t>
      </w:r>
      <w:r w:rsidR="00364FE3">
        <w:t xml:space="preserve"> u stečaju,</w:t>
      </w:r>
      <w:r w:rsidR="00364FE3" w:rsidRPr="00A83574">
        <w:t xml:space="preserve"> Višnjevac, V.</w:t>
      </w:r>
      <w:r w:rsidR="00364FE3">
        <w:t xml:space="preserve"> </w:t>
      </w:r>
      <w:r w:rsidR="00364FE3" w:rsidRPr="00A83574">
        <w:t>Lisinskog 10/a, MBS: 030008596, OIB: 62060134801</w:t>
      </w:r>
      <w:r w:rsidR="00364FE3">
        <w:t>.</w:t>
      </w:r>
    </w:p>
    <w:p w:rsidRDefault="00FA6374" w:rsidP="00FA6374" w:rsidR="00FA6374">
      <w:pPr>
        <w:pStyle w:val="Tijeloteksta"/>
      </w:pPr>
    </w:p>
    <w:p w:rsidRDefault="00FA6374" w:rsidP="00FA6374" w:rsidR="00FA6374">
      <w:pPr>
        <w:pStyle w:val="Tijeloteksta"/>
        <w:ind w:firstLine="708"/>
      </w:pPr>
      <w:r>
        <w:t xml:space="preserve">Na ročištu se stečajni upravitelj izjasnio pojedinačno o svakoj prijavljenoj tražbini prema njenom iznosu i isplatnom redu. </w:t>
      </w:r>
    </w:p>
    <w:p w:rsidRDefault="00FA6374" w:rsidP="00FA6374" w:rsidR="00FA6374">
      <w:pPr>
        <w:pStyle w:val="Tijeloteksta"/>
        <w:rPr>
          <w:sz w:val="20"/>
          <w:szCs w:val="20"/>
        </w:rPr>
      </w:pPr>
    </w:p>
    <w:p w:rsidRDefault="00A637A9" w:rsidP="00FA6374" w:rsidR="00A637A9">
      <w:pPr>
        <w:pStyle w:val="Tijeloteksta"/>
        <w:rPr>
          <w:sz w:val="20"/>
          <w:szCs w:val="20"/>
        </w:rPr>
      </w:pPr>
    </w:p>
    <w:p w:rsidRDefault="00A637A9" w:rsidP="00FA6374" w:rsidR="00A637A9">
      <w:pPr>
        <w:pStyle w:val="Tijeloteksta"/>
        <w:rPr>
          <w:sz w:val="20"/>
          <w:szCs w:val="20"/>
        </w:rPr>
      </w:pPr>
    </w:p>
    <w:p w:rsidRDefault="00A637A9" w:rsidP="00FA6374" w:rsidR="00A637A9">
      <w:pPr>
        <w:pStyle w:val="Tijeloteksta"/>
        <w:rPr>
          <w:sz w:val="20"/>
          <w:szCs w:val="20"/>
        </w:rPr>
      </w:pPr>
    </w:p>
    <w:p w:rsidRDefault="00A637A9" w:rsidP="00FA6374" w:rsidR="00A637A9">
      <w:pPr>
        <w:pStyle w:val="Tijeloteksta"/>
        <w:rPr>
          <w:sz w:val="20"/>
          <w:szCs w:val="20"/>
        </w:rPr>
      </w:pPr>
    </w:p>
    <w:p w:rsidRDefault="00FA6374" w:rsidP="00FA6374" w:rsidR="00FA6374">
      <w:pPr>
        <w:pStyle w:val="Tijeloteksta"/>
        <w:ind w:firstLine="708"/>
      </w:pPr>
      <w:r>
        <w:t>Budući je stečajni upravitelj priznao navedene tražbine, a iste nije  osporio niti jedan od vjerovnika, iste se smatraju utvrđenim temeljem članka 263.  Stečajnog zakona (Narodne novine 71/15), pa je stoga odlučeno kao u izreci ovoga rješenja.</w:t>
      </w:r>
    </w:p>
    <w:p w:rsidRDefault="00FA6374" w:rsidP="00FA6374" w:rsidR="00FA6374">
      <w:pPr>
        <w:jc w:val="both"/>
      </w:pPr>
    </w:p>
    <w:p w:rsidRDefault="00FA6374" w:rsidP="00FA6374" w:rsidR="00FA6374">
      <w:pPr>
        <w:ind w:firstLine="720"/>
        <w:jc w:val="both"/>
      </w:pPr>
      <w:r>
        <w:t>Stečajni upravitelj evidentirao  je kako je to navedeno u tablici razlučnih vjerovnika ra</w:t>
      </w:r>
      <w:r w:rsidR="00364FE3">
        <w:t>zlučno pravo vjerovniku</w:t>
      </w:r>
      <w:r>
        <w:t xml:space="preserve">:  </w:t>
      </w:r>
    </w:p>
    <w:p w:rsidRDefault="00FA6374" w:rsidP="00FA6374" w:rsidR="00FA6374">
      <w:pPr>
        <w:ind w:firstLine="720"/>
        <w:jc w:val="both"/>
      </w:pPr>
    </w:p>
    <w:p w:rsidRDefault="00364FE3" w:rsidP="00364FE3" w:rsidR="00364FE3">
      <w:pPr>
        <w:numPr>
          <w:ilvl w:val="0"/>
          <w:numId w:val="12"/>
        </w:numPr>
        <w:jc w:val="both"/>
      </w:pPr>
      <w:r>
        <w:t>H-ABDUCO d.o.o. Zagreb, OIB 13667298928,  u iznosu od 2.015.678,11 kn (imovina na koju se odnosi razlučno pravo – nekretnine upisane u  zk. ul. 2378  k.o. Čepin kč.br. 1278 i upisane u zk.ul. 2569 k.o. Čepin kč.br. 1279).</w:t>
      </w:r>
    </w:p>
    <w:p w:rsidRDefault="00FA6374" w:rsidP="00364FE3" w:rsidR="00FA6374">
      <w:pPr>
        <w:ind w:left="720"/>
        <w:jc w:val="both"/>
      </w:pPr>
    </w:p>
    <w:p w:rsidRDefault="00FA6374" w:rsidP="00FA6374" w:rsidR="00FA6374">
      <w:pPr>
        <w:pStyle w:val="Tijeloteksta"/>
        <w:ind w:left="720"/>
      </w:pPr>
    </w:p>
    <w:p w:rsidRDefault="00225EEA" w:rsidP="00FA6374" w:rsidR="00FA6374">
      <w:pPr>
        <w:pStyle w:val="Tijeloteksta"/>
        <w:ind w:firstLine="360" w:left="708"/>
        <w:jc w:val="center"/>
      </w:pPr>
      <w:r>
        <w:t>U Osijeku 21. rujan 2016.</w:t>
      </w:r>
    </w:p>
    <w:p w:rsidRDefault="00FA6374" w:rsidP="00225EEA" w:rsidR="00FA6374">
      <w:pPr>
        <w:pStyle w:val="Tijeloteksta"/>
      </w:pPr>
    </w:p>
    <w:p w:rsidRDefault="00FA6374" w:rsidP="00FA6374" w:rsidR="00FA6374">
      <w:pPr>
        <w:pStyle w:val="Tijeloteksta"/>
        <w:jc w:val="left"/>
      </w:pPr>
      <w:r>
        <w:t>Zapisničar</w:t>
      </w:r>
    </w:p>
    <w:p w:rsidRDefault="00FA6374" w:rsidP="00FA6374" w:rsidR="00FA6374">
      <w:pPr>
        <w:pStyle w:val="Tijeloteksta"/>
        <w:jc w:val="left"/>
      </w:pPr>
      <w:r>
        <w:t>Maja Kocijan</w:t>
      </w:r>
    </w:p>
    <w:p w:rsidRDefault="00FA6374" w:rsidP="00FA6374" w:rsidR="00FA6374">
      <w:pPr>
        <w:pStyle w:val="Tijeloteksta"/>
        <w:jc w:val="left"/>
      </w:pPr>
    </w:p>
    <w:p w:rsidRDefault="00FA6374" w:rsidP="00FA6374" w:rsidR="00FA6374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FA6374" w:rsidP="00FA6374" w:rsidR="00FA6374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Jadranka Herman</w:t>
      </w:r>
      <w:r>
        <w:tab/>
      </w:r>
    </w:p>
    <w:p w:rsidRDefault="00FA6374" w:rsidP="00FA6374" w:rsidR="00FA6374">
      <w:pPr>
        <w:pStyle w:val="Tijeloteksta"/>
        <w:jc w:val="left"/>
      </w:pPr>
    </w:p>
    <w:p w:rsidRDefault="00FA6374" w:rsidP="00FA6374" w:rsidR="00FA6374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FA6374" w:rsidP="00FA6374" w:rsidR="00FA6374">
      <w:pPr>
        <w:pStyle w:val="Tijeloteksta"/>
      </w:pPr>
      <w:r>
        <w:t>UPUTA O PRAVNOM LIJEKU:</w:t>
      </w:r>
    </w:p>
    <w:p w:rsidRDefault="00FA6374" w:rsidP="00FA6374" w:rsidR="00FA6374">
      <w:pPr>
        <w:pStyle w:val="Tijeloteksta"/>
      </w:pPr>
      <w:r>
        <w:t>Protiv ovog rješenja pravo na žalbu ima stečajni upravitelj i  svaki  vjerovnik  u dijelu koji se tiče njegove prijavljene tražbine</w:t>
      </w:r>
      <w:r w:rsidR="00225EEA">
        <w:t xml:space="preserve"> i tražbine koju je osporio (članak</w:t>
      </w:r>
      <w:r>
        <w:t xml:space="preserve"> </w:t>
      </w:r>
      <w:smartTag w:element="metricconverter" w:uri="urn:schemas-microsoft-com:office:smarttags">
        <w:smartTagPr>
          <w:attr w:val="177. st" w:name="ProductID"/>
        </w:smartTagPr>
        <w:r>
          <w:t>177. st</w:t>
        </w:r>
        <w:r w:rsidR="00225EEA">
          <w:t>av</w:t>
        </w:r>
      </w:smartTag>
      <w:r>
        <w:t xml:space="preserve"> 4. i 5. Stečajnog zakona). Rok za žalbu iznosi 8 dana računajući od dana dostave pisanog  otpravka odn</w:t>
      </w:r>
      <w:r w:rsidR="00225EEA">
        <w:t>osno  izvatka  iz  rješenja (članak 11. Stečajnog zakona</w:t>
      </w:r>
      <w:r>
        <w:t>). Žalba se podnosi ovom sudu u 3 primjerka.</w:t>
      </w:r>
    </w:p>
    <w:p w:rsidRDefault="00FA6374" w:rsidP="00FA6374" w:rsidR="00FA6374">
      <w:pPr>
        <w:pStyle w:val="Tijeloteksta"/>
      </w:pPr>
    </w:p>
    <w:p w:rsidRDefault="00FA6374" w:rsidP="00FA6374" w:rsidR="00FA6374">
      <w:pPr>
        <w:pStyle w:val="Tijeloteksta"/>
      </w:pPr>
    </w:p>
    <w:p w:rsidRDefault="00FA6374" w:rsidP="00FA6374" w:rsidR="00FA6374">
      <w:pPr>
        <w:pStyle w:val="Tijeloteksta"/>
      </w:pPr>
      <w:r>
        <w:t>DNA</w:t>
      </w:r>
    </w:p>
    <w:p w:rsidRDefault="00FA6374" w:rsidP="00FA6374" w:rsidR="00FA6374">
      <w:pPr>
        <w:pStyle w:val="Tijeloteksta"/>
        <w:numPr>
          <w:ilvl w:val="0"/>
          <w:numId w:val="13"/>
        </w:numPr>
      </w:pPr>
      <w:r>
        <w:t>Stečajni upravitelj</w:t>
      </w:r>
    </w:p>
    <w:p w:rsidRDefault="00FA6374" w:rsidP="00FA6374" w:rsidR="00FA6374">
      <w:pPr>
        <w:pStyle w:val="Tijeloteksta"/>
        <w:numPr>
          <w:ilvl w:val="0"/>
          <w:numId w:val="13"/>
        </w:numPr>
      </w:pPr>
      <w:r>
        <w:t>ŽDO Osijek</w:t>
      </w:r>
    </w:p>
    <w:p w:rsidRDefault="00FA6374" w:rsidP="00FA6374" w:rsidR="00FA6374">
      <w:pPr>
        <w:pStyle w:val="Tijeloteksta"/>
        <w:numPr>
          <w:ilvl w:val="0"/>
          <w:numId w:val="13"/>
        </w:numPr>
      </w:pPr>
      <w:r>
        <w:t>e-oglasna ploča</w:t>
      </w:r>
    </w:p>
    <w:p w:rsidRDefault="00225EEA" w:rsidP="00FA6374" w:rsidR="00FA6374">
      <w:pPr>
        <w:pStyle w:val="Tijeloteksta"/>
        <w:numPr>
          <w:ilvl w:val="0"/>
          <w:numId w:val="13"/>
        </w:numPr>
      </w:pPr>
      <w:r>
        <w:t>kal. 21/10</w:t>
      </w:r>
    </w:p>
    <w:p w:rsidRDefault="000C20F1" w:rsidP="00FA6374" w:rsidR="000C20F1" w:rsidRPr="003D63C7">
      <w:pPr>
        <w:pStyle w:val="Tijeloteksta"/>
      </w:pPr>
    </w:p>
    <w:sectPr w:rsidSect="003450F2" w:rsidR="000C20F1" w:rsidRPr="003D63C7">
      <w:headerReference w:type="even" r:id="rId11"/>
      <w:headerReference w:type="default" r:id="rId12"/>
      <w:footerReference w:type="default" r:id="rId13"/>
      <w:headerReference w:type="first" r:id="rId14"/>
      <w:pgSz w:h="16838" w:w="11906"/>
      <w:pgMar w:gutter="0" w:footer="708" w:header="708" w:left="1417" w:bottom="899" w:right="1417" w:top="1135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2FE5" w:rsidR="00B62FE5">
      <w:r>
        <w:separator/>
      </w:r>
    </w:p>
  </w:endnote>
  <w:endnote w:id="0" w:type="continuationSeparator">
    <w:p w:rsidRDefault="00B62FE5" w:rsidR="00B62F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61C8" w:rsidP="006C61C8" w:rsidR="006C61C8">
    <w:pPr>
      <w:pStyle w:val="Podnoje"/>
      <w:jc w:val="center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2FE5" w:rsidR="00B62FE5">
      <w:r>
        <w:separator/>
      </w:r>
    </w:p>
  </w:footnote>
  <w:footnote w:id="0" w:type="continuationSeparator">
    <w:p w:rsidRDefault="00B62FE5" w:rsidR="00B62F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63C7" w:rsidP="00581A58" w:rsidR="003D63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63C7" w:rsidR="003D63C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63C7" w:rsidP="00581A58" w:rsidR="003D63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B6CAE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591805" w:rsidP="00E96448" w:rsidR="00E96448">
    <w:pPr>
      <w:pStyle w:val="Zaglavlje"/>
      <w:jc w:val="right"/>
    </w:pPr>
    <w:r>
      <w:rPr>
        <w:rStyle w:val="Brojstranice"/>
      </w:rPr>
      <w:t xml:space="preserve">             </w:t>
    </w:r>
    <w:r w:rsidR="003D63C7">
      <w:rPr>
        <w:rStyle w:val="Brojstranice"/>
      </w:rPr>
      <w:tab/>
    </w:r>
  </w:p>
  <w:p w:rsidRDefault="0058087B" w:rsidP="003D63C7" w:rsidR="0058087B">
    <w:pPr>
      <w:pStyle w:val="Zaglavlje"/>
      <w:jc w:val="right"/>
      <w:rPr>
        <w:rStyle w:val="Brojstranice"/>
      </w:rPr>
    </w:pPr>
  </w:p>
  <w:p w:rsidRDefault="0058087B" w:rsidP="0058087B" w:rsidR="0058087B">
    <w:pPr>
      <w:pStyle w:val="Zaglavlje"/>
      <w:jc w:val="right"/>
    </w:pPr>
    <w:r>
      <w:t>13 St-</w:t>
    </w:r>
    <w:r w:rsidR="00FA6374">
      <w:t>619/16-18</w:t>
    </w:r>
  </w:p>
  <w:p w:rsidRDefault="003D63C7" w:rsidP="003D63C7" w:rsidR="00A145AA">
    <w:pPr>
      <w:pStyle w:val="Zaglavlje"/>
      <w:jc w:val="right"/>
    </w:pPr>
    <w:r>
      <w:rPr>
        <w:rStyle w:val="Brojstranice"/>
      </w:rPr>
      <w:t xml:space="preserve">     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087B" w:rsidR="0058087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B6CAE">
      <w:rPr>
        <w:noProof/>
      </w:rPr>
      <w:t>1</w:t>
    </w:r>
    <w:r>
      <w:fldChar w:fldCharType="end"/>
    </w:r>
  </w:p>
  <w:p w:rsidRDefault="0058087B" w:rsidR="0058087B">
    <w:pPr>
      <w:pStyle w:val="Zaglavlje"/>
      <w:jc w:val="center"/>
    </w:pPr>
  </w:p>
  <w:p w:rsidRDefault="00FA6374" w:rsidP="0058087B" w:rsidR="0058087B">
    <w:pPr>
      <w:pStyle w:val="Zaglavlje"/>
      <w:jc w:val="right"/>
    </w:pPr>
    <w:r>
      <w:t>13 St-619/16-18</w:t>
    </w:r>
  </w:p>
  <w:p w:rsidRDefault="00E96448" w:rsidP="00E96448" w:rsidR="00E96448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9D1AB4"/>
    <w:multiLevelType w:val="hybridMultilevel"/>
    <w:tmpl w:val="7FD483DC"/>
    <w:lvl w:tplc="48262DC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4D16F3"/>
    <w:multiLevelType w:val="hybridMultilevel"/>
    <w:tmpl w:val="395264B6"/>
    <w:lvl w:tplc="936ACA8E" w:ilvl="0">
      <w:start w:val="2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38845E9"/>
    <w:multiLevelType w:val="hybridMultilevel"/>
    <w:tmpl w:val="19009DD8"/>
    <w:lvl w:tplc="A15E3720" w:ilvl="0">
      <w:start w:val="2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5420F62"/>
    <w:multiLevelType w:val="hybridMultilevel"/>
    <w:tmpl w:val="E42852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A967AFE"/>
    <w:multiLevelType w:val="hybridMultilevel"/>
    <w:tmpl w:val="63ECAE1E"/>
    <w:lvl w:tplc="AC9A13C2" w:ilvl="0">
      <w:start w:val="13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5">
    <w:nsid w:val="358D16A5"/>
    <w:multiLevelType w:val="hybridMultilevel"/>
    <w:tmpl w:val="587295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725C9316" w:ilvl="1">
      <w:start w:val="1"/>
      <w:numFmt w:val="upperRoman"/>
      <w:lvlText w:val="%2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plc="736EDED6" w:ilvl="2">
      <w:start w:val="1"/>
      <w:numFmt w:val="bullet"/>
      <w:lvlText w:val="-"/>
      <w:lvlJc w:val="left"/>
      <w:pPr>
        <w:tabs>
          <w:tab w:pos="2340" w:val="num"/>
        </w:tabs>
        <w:ind w:hanging="360" w:left="2340"/>
      </w:pPr>
      <w:rPr>
        <w:rFonts w:cs="Times New Roman" w:eastAsia="Times New Roman" w:hAnsi="Times New Roman" w:ascii="Times New Roman"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AE772FB"/>
    <w:multiLevelType w:val="hybridMultilevel"/>
    <w:tmpl w:val="14F449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0E95B92"/>
    <w:multiLevelType w:val="hybridMultilevel"/>
    <w:tmpl w:val="36663CE4"/>
    <w:lvl w:tplc="8C7ABCA2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1AF23D0"/>
    <w:multiLevelType w:val="hybridMultilevel"/>
    <w:tmpl w:val="0DE427E2"/>
    <w:lvl w:tplc="39D29C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9E002E0"/>
    <w:multiLevelType w:val="hybridMultilevel"/>
    <w:tmpl w:val="CA3AC66A"/>
    <w:lvl w:tplc="D50A9EA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FFC5CB3"/>
    <w:multiLevelType w:val="hybridMultilevel"/>
    <w:tmpl w:val="5EEE2F4C"/>
    <w:lvl w:tplc="5A04CEA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460652D"/>
    <w:multiLevelType w:val="hybridMultilevel"/>
    <w:tmpl w:val="F12E15A6"/>
    <w:lvl w:tplc="6B4478BA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2">
    <w:nsid w:val="773C796C"/>
    <w:multiLevelType w:val="hybridMultilevel"/>
    <w:tmpl w:val="FE4684E0"/>
    <w:lvl w:tplc="8C528BCE" w:ilvl="0">
      <w:numFmt w:val="bullet"/>
      <w:lvlText w:val="-"/>
      <w:lvlJc w:val="left"/>
      <w:pPr>
        <w:tabs>
          <w:tab w:pos="1608" w:val="num"/>
        </w:tabs>
        <w:ind w:hanging="900" w:left="160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2"/>
  </w:num>
  <w:num w:numId="5">
    <w:abstractNumId w:val="1"/>
  </w:num>
  <w:num w:numId="6">
    <w:abstractNumId w:val="10"/>
  </w:num>
  <w:num w:numId="7">
    <w:abstractNumId w:val="0"/>
  </w:num>
  <w:num w:numId="8">
    <w:abstractNumId w:val="12"/>
  </w:num>
  <w:num w:numId="9">
    <w:abstractNumId w:val="9"/>
  </w:num>
  <w:num w:numId="10">
    <w:abstractNumId w:val="4"/>
  </w:num>
  <w:num w:numId="11">
    <w:abstractNumId w:val="8"/>
  </w:num>
  <w:num w:numId="12">
    <w:abstractNumId w:val="7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46912"/>
    <w:rsid w:val="000700BC"/>
    <w:rsid w:val="00075CC9"/>
    <w:rsid w:val="000C20F1"/>
    <w:rsid w:val="000D47D4"/>
    <w:rsid w:val="000F339F"/>
    <w:rsid w:val="000F4E7A"/>
    <w:rsid w:val="0012152B"/>
    <w:rsid w:val="001623E1"/>
    <w:rsid w:val="00163019"/>
    <w:rsid w:val="001A6201"/>
    <w:rsid w:val="001B0011"/>
    <w:rsid w:val="001E439E"/>
    <w:rsid w:val="001E75FC"/>
    <w:rsid w:val="001F5943"/>
    <w:rsid w:val="00225EEA"/>
    <w:rsid w:val="00246352"/>
    <w:rsid w:val="00266211"/>
    <w:rsid w:val="00272A8C"/>
    <w:rsid w:val="002812AA"/>
    <w:rsid w:val="002A664E"/>
    <w:rsid w:val="00310234"/>
    <w:rsid w:val="003137B8"/>
    <w:rsid w:val="003219DE"/>
    <w:rsid w:val="003450F2"/>
    <w:rsid w:val="00364FE3"/>
    <w:rsid w:val="003B5826"/>
    <w:rsid w:val="003D63C7"/>
    <w:rsid w:val="003E08E5"/>
    <w:rsid w:val="003F3B20"/>
    <w:rsid w:val="00447563"/>
    <w:rsid w:val="0047291C"/>
    <w:rsid w:val="00474ED5"/>
    <w:rsid w:val="0047608B"/>
    <w:rsid w:val="004A3325"/>
    <w:rsid w:val="004C440F"/>
    <w:rsid w:val="004E37A2"/>
    <w:rsid w:val="004E5065"/>
    <w:rsid w:val="00500BBD"/>
    <w:rsid w:val="005316D9"/>
    <w:rsid w:val="005425D9"/>
    <w:rsid w:val="0058087B"/>
    <w:rsid w:val="00581A58"/>
    <w:rsid w:val="00591805"/>
    <w:rsid w:val="005A33CE"/>
    <w:rsid w:val="005A4E4D"/>
    <w:rsid w:val="005B5B4D"/>
    <w:rsid w:val="005C1995"/>
    <w:rsid w:val="005D45F8"/>
    <w:rsid w:val="00607E75"/>
    <w:rsid w:val="00636E08"/>
    <w:rsid w:val="00636E3C"/>
    <w:rsid w:val="00644FE5"/>
    <w:rsid w:val="00657827"/>
    <w:rsid w:val="006669F4"/>
    <w:rsid w:val="00690331"/>
    <w:rsid w:val="006B0CA3"/>
    <w:rsid w:val="006B686D"/>
    <w:rsid w:val="006C61C8"/>
    <w:rsid w:val="006C6FE3"/>
    <w:rsid w:val="006D42B5"/>
    <w:rsid w:val="006D42FF"/>
    <w:rsid w:val="007041AD"/>
    <w:rsid w:val="00705515"/>
    <w:rsid w:val="00705E69"/>
    <w:rsid w:val="00706E5A"/>
    <w:rsid w:val="00722FE9"/>
    <w:rsid w:val="00781A3F"/>
    <w:rsid w:val="007A0D5B"/>
    <w:rsid w:val="007A73B6"/>
    <w:rsid w:val="007C1241"/>
    <w:rsid w:val="007C40A9"/>
    <w:rsid w:val="007E7110"/>
    <w:rsid w:val="0080666F"/>
    <w:rsid w:val="008737C5"/>
    <w:rsid w:val="008A64DD"/>
    <w:rsid w:val="008B142A"/>
    <w:rsid w:val="008C3024"/>
    <w:rsid w:val="008C526C"/>
    <w:rsid w:val="008E68FE"/>
    <w:rsid w:val="0090493D"/>
    <w:rsid w:val="00905B68"/>
    <w:rsid w:val="009207D2"/>
    <w:rsid w:val="009255DA"/>
    <w:rsid w:val="00972A44"/>
    <w:rsid w:val="00995606"/>
    <w:rsid w:val="009C13EB"/>
    <w:rsid w:val="00A020D5"/>
    <w:rsid w:val="00A07AC6"/>
    <w:rsid w:val="00A135F5"/>
    <w:rsid w:val="00A145AA"/>
    <w:rsid w:val="00A20E7B"/>
    <w:rsid w:val="00A31B4E"/>
    <w:rsid w:val="00A637A9"/>
    <w:rsid w:val="00A6485E"/>
    <w:rsid w:val="00A72D10"/>
    <w:rsid w:val="00A91349"/>
    <w:rsid w:val="00AB56F9"/>
    <w:rsid w:val="00AC19B3"/>
    <w:rsid w:val="00AE6D59"/>
    <w:rsid w:val="00AF5E0C"/>
    <w:rsid w:val="00B0075E"/>
    <w:rsid w:val="00B023E1"/>
    <w:rsid w:val="00B03B15"/>
    <w:rsid w:val="00B23ABD"/>
    <w:rsid w:val="00B3064E"/>
    <w:rsid w:val="00B62FE5"/>
    <w:rsid w:val="00B91F29"/>
    <w:rsid w:val="00B942C6"/>
    <w:rsid w:val="00BA2157"/>
    <w:rsid w:val="00BB5C54"/>
    <w:rsid w:val="00BC33DE"/>
    <w:rsid w:val="00BC5AC3"/>
    <w:rsid w:val="00BD2C96"/>
    <w:rsid w:val="00BD5BB4"/>
    <w:rsid w:val="00C04C0A"/>
    <w:rsid w:val="00C26A1F"/>
    <w:rsid w:val="00CA0B6D"/>
    <w:rsid w:val="00CA17DB"/>
    <w:rsid w:val="00CA32A8"/>
    <w:rsid w:val="00CA5B05"/>
    <w:rsid w:val="00CA7F3E"/>
    <w:rsid w:val="00CB64C5"/>
    <w:rsid w:val="00CE34FF"/>
    <w:rsid w:val="00CE6B02"/>
    <w:rsid w:val="00CF4431"/>
    <w:rsid w:val="00CF4B6B"/>
    <w:rsid w:val="00D16DC3"/>
    <w:rsid w:val="00D17D20"/>
    <w:rsid w:val="00D320F7"/>
    <w:rsid w:val="00D634E0"/>
    <w:rsid w:val="00D64208"/>
    <w:rsid w:val="00DA7B6E"/>
    <w:rsid w:val="00DC5B68"/>
    <w:rsid w:val="00DC7BF5"/>
    <w:rsid w:val="00DE02FE"/>
    <w:rsid w:val="00DE58F9"/>
    <w:rsid w:val="00DF24E6"/>
    <w:rsid w:val="00E1321F"/>
    <w:rsid w:val="00E14194"/>
    <w:rsid w:val="00E2695F"/>
    <w:rsid w:val="00E44181"/>
    <w:rsid w:val="00E45C69"/>
    <w:rsid w:val="00E95DCE"/>
    <w:rsid w:val="00E96448"/>
    <w:rsid w:val="00EE0500"/>
    <w:rsid w:val="00F16C27"/>
    <w:rsid w:val="00F30363"/>
    <w:rsid w:val="00F6595F"/>
    <w:rsid w:val="00F76EF7"/>
    <w:rsid w:val="00FA6374"/>
    <w:rsid w:val="00FB6CAE"/>
    <w:rsid w:val="00FC495E"/>
    <w:rsid w:val="00FE2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B64C5"/>
    <w:rPr>
      <w:sz w:val="24"/>
      <w:szCs w:val="24"/>
    </w:rPr>
  </w:style>
  <w:style w:styleId="Naslov1" w:type="paragraph">
    <w:name w:val="heading 1"/>
    <w:basedOn w:val="Normal"/>
    <w:next w:val="Normal"/>
    <w:qFormat/>
    <w:rsid w:val="00636E08"/>
    <w:pPr>
      <w:keepNext/>
      <w:jc w:val="center"/>
      <w:outlineLvl w:val="0"/>
    </w:pPr>
    <w:rPr>
      <w:b/>
      <w:bCs/>
      <w:sz w:val="28"/>
    </w:rPr>
  </w:style>
  <w:style w:styleId="Naslov3" w:type="paragraph">
    <w:name w:val="heading 3"/>
    <w:basedOn w:val="Normal"/>
    <w:next w:val="Normal"/>
    <w:qFormat/>
    <w:rsid w:val="00636E08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styleId="Naslov5" w:type="paragraph">
    <w:name w:val="heading 5"/>
    <w:basedOn w:val="Normal"/>
    <w:next w:val="Normal"/>
    <w:qFormat/>
    <w:rsid w:val="00636E0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qFormat/>
    <w:rsid w:val="00636E08"/>
    <w:pPr>
      <w:spacing w:after="60" w:before="240"/>
      <w:outlineLvl w:val="5"/>
    </w:pPr>
    <w:rPr>
      <w:b/>
      <w:bCs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36E08"/>
    <w:pPr>
      <w:jc w:val="both"/>
    </w:pPr>
  </w:style>
  <w:style w:styleId="Reetkatablice" w:type="table">
    <w:name w:val="Table Grid"/>
    <w:basedOn w:val="Obinatablica"/>
    <w:rsid w:val="003B5826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link w:val="ZaglavljeChar"/>
    <w:uiPriority w:val="99"/>
    <w:rsid w:val="00A145A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145A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C61C8"/>
  </w:style>
  <w:style w:customStyle="true" w:styleId="TijelotekstaChar" w:type="character">
    <w:name w:val="Tijelo teksta Char"/>
    <w:link w:val="Tijeloteksta"/>
    <w:rsid w:val="005A4E4D"/>
    <w:rPr>
      <w:sz w:val="24"/>
      <w:szCs w:val="24"/>
    </w:rPr>
  </w:style>
  <w:style w:styleId="Tekstbalonia" w:type="paragraph">
    <w:name w:val="Balloon Text"/>
    <w:basedOn w:val="Normal"/>
    <w:link w:val="TekstbaloniaChar"/>
    <w:rsid w:val="004C440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C440F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58087B"/>
    <w:rPr>
      <w:sz w:val="24"/>
      <w:szCs w:val="24"/>
    </w:rPr>
  </w:style>
  <w:style w:styleId="Naglaeno" w:type="character">
    <w:name w:val="Strong"/>
    <w:qFormat/>
    <w:rsid w:val="0058087B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B6C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6C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6C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6C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6C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B64C5"/>
    <w:rPr>
      <w:sz w:val="24"/>
      <w:szCs w:val="24"/>
    </w:rPr>
  </w:style>
  <w:style w:styleId="Naslov1" w:type="paragraph">
    <w:name w:val="heading 1"/>
    <w:basedOn w:val="Normal"/>
    <w:next w:val="Normal"/>
    <w:qFormat/>
    <w:rsid w:val="00636E08"/>
    <w:pPr>
      <w:keepNext/>
      <w:jc w:val="center"/>
      <w:outlineLvl w:val="0"/>
    </w:pPr>
    <w:rPr>
      <w:b/>
      <w:bCs/>
      <w:sz w:val="28"/>
    </w:rPr>
  </w:style>
  <w:style w:styleId="Naslov3" w:type="paragraph">
    <w:name w:val="heading 3"/>
    <w:basedOn w:val="Normal"/>
    <w:next w:val="Normal"/>
    <w:qFormat/>
    <w:rsid w:val="00636E08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styleId="Naslov5" w:type="paragraph">
    <w:name w:val="heading 5"/>
    <w:basedOn w:val="Normal"/>
    <w:next w:val="Normal"/>
    <w:qFormat/>
    <w:rsid w:val="00636E0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qFormat/>
    <w:rsid w:val="00636E08"/>
    <w:pPr>
      <w:spacing w:after="60" w:before="240"/>
      <w:outlineLvl w:val="5"/>
    </w:pPr>
    <w:rPr>
      <w:b/>
      <w:bCs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36E08"/>
    <w:pPr>
      <w:jc w:val="both"/>
    </w:pPr>
  </w:style>
  <w:style w:styleId="Reetkatablice" w:type="table">
    <w:name w:val="Table Grid"/>
    <w:basedOn w:val="Obinatablica"/>
    <w:rsid w:val="003B5826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link w:val="ZaglavljeChar"/>
    <w:uiPriority w:val="99"/>
    <w:rsid w:val="00A145A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145A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C61C8"/>
  </w:style>
  <w:style w:customStyle="1" w:styleId="TijelotekstaChar" w:type="character">
    <w:name w:val="Tijelo teksta Char"/>
    <w:link w:val="Tijeloteksta"/>
    <w:rsid w:val="005A4E4D"/>
    <w:rPr>
      <w:sz w:val="24"/>
      <w:szCs w:val="24"/>
    </w:rPr>
  </w:style>
  <w:style w:styleId="Tekstbalonia" w:type="paragraph">
    <w:name w:val="Balloon Text"/>
    <w:basedOn w:val="Normal"/>
    <w:link w:val="TekstbaloniaChar"/>
    <w:rsid w:val="004C440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C440F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58087B"/>
    <w:rPr>
      <w:sz w:val="24"/>
      <w:szCs w:val="24"/>
    </w:rPr>
  </w:style>
  <w:style w:styleId="Naglaeno" w:type="character">
    <w:name w:val="Strong"/>
    <w:qFormat/>
    <w:rsid w:val="0058087B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B6C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6C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6C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6C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6C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5977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4941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254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3465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619</izvorni_sadrzaj>
    <derivirana_varijabla naziv="DomainObject.Predmet.Broj_1">619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St-619/2016</izvorni_sadrzaj>
    <derivirana_varijabla naziv="DomainObject.Predmet.OznakaBroj_1">St-619/2016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BUGATTI društvo s ograničenom odgovornošću za trgovinu i usluge</izvorni_sadrzaj>
    <derivirana_varijabla naziv="DomainObject.Predmet.ProtustrankaFormated_1">  BUGATTI društvo s ograničenom odgovornošću za trgovinu i usluge</derivirana_varijabla>
  </DomainObject.Predmet.ProtustrankaFormated>
  <DomainObject.Predmet.ProtustrankaFormatedOIB>
    <izvorni_sadrzaj>  BUGATTI društvo s ograničenom odgovornošću za trgovinu i usluge, OIB 62060134801</izvorni_sadrzaj>
    <derivirana_varijabla naziv="DomainObject.Predmet.ProtustrankaFormatedOIB_1">  BUGATTI društvo s ograničenom odgovornošću za trgovinu i usluge, OIB 62060134801</derivirana_varijabla>
  </DomainObject.Predmet.ProtustrankaFormatedOIB>
  <DomainObject.Predmet.ProtustrankaFormatedWithAdress>
    <izvorni_sadrzaj> BUGATTI društvo s ograničenom odgovornošću za trgovinu i usluge, V.Lisinskog 10/a, 31220 Višnjevac</izvorni_sadrzaj>
    <derivirana_varijabla naziv="DomainObject.Predmet.ProtustrankaFormatedWithAdress_1"> BUGATTI društvo s ograničenom odgovornošću za trgovinu i usluge, V.Lisinskog 10/a, 31220 Višnjevac</derivirana_varijabla>
  </DomainObject.Predmet.ProtustrankaFormatedWithAdress>
  <DomainObject.Predmet.ProtustrankaFormatedWithAdressOIB>
    <izvorni_sadrzaj> BUGATTI društvo s ograničenom odgovornošću za trgovinu i usluge, OIB 62060134801, V.Lisinskog 10/a, 31220 Višnjevac</izvorni_sadrzaj>
    <derivirana_varijabla naziv="DomainObject.Predmet.ProtustrankaFormatedWithAdressOIB_1"> BUGATTI društvo s ograničenom odgovornošću za trgovinu i usluge, OIB 62060134801, V.Lisinskog 10/a, 31220 Višnjevac</derivirana_varijabla>
  </DomainObject.Predmet.ProtustrankaFormatedWithAdressOIB>
  <DomainObject.Predmet.ProtustrankaWithAdress>
    <izvorni_sadrzaj>BUGATTI društvo s ograničenom odgovornošću za trgovinu i usluge V.Lisinskog 10/a, 31220 Višnjevac</izvorni_sadrzaj>
    <derivirana_varijabla naziv="DomainObject.Predmet.ProtustrankaWithAdress_1">BUGATTI društvo s ograničenom odgovornošću za trgovinu i usluge V.Lisinskog 10/a, 31220 Višnjevac</derivirana_varijabla>
  </DomainObject.Predmet.ProtustrankaWithAdress>
  <DomainObject.Predmet.ProtustrankaWithAdressOIB>
    <izvorni_sadrzaj>BUGATTI društvo s ograničenom odgovornošću za trgovinu i usluge, OIB 62060134801, V.Lisinskog 10/a, 31220 Višnjevac</izvorni_sadrzaj>
    <derivirana_varijabla naziv="DomainObject.Predmet.ProtustrankaWithAdressOIB_1">BUGATTI društvo s ograničenom odgovornošću za trgovinu i usluge, OIB 62060134801, V.Lisinskog 10/a, 31220 Višnjevac</derivirana_varijabla>
  </DomainObject.Predmet.ProtustrankaWithAdressOIB>
  <DomainObject.Predmet.ProtustrankaNazivFormated>
    <izvorni_sadrzaj>BUGATTI društvo s ograničenom odgovornošću za trgovinu i usluge</izvorni_sadrzaj>
    <derivirana_varijabla naziv="DomainObject.Predmet.ProtustrankaNazivFormated_1">BUGATTI društvo s ograničenom odgovornošću za trgovinu i usluge</derivirana_varijabla>
  </DomainObject.Predmet.ProtustrankaNazivFormated>
  <DomainObject.Predmet.ProtustrankaNazivFormatedOIB>
    <izvorni_sadrzaj>BUGATTI društvo s ograničenom odgovornošću za trgovinu i usluge, OIB 62060134801</izvorni_sadrzaj>
    <derivirana_varijabla naziv="DomainObject.Predmet.ProtustrankaNazivFormatedOIB_1">BUGATTI društvo s ograničenom odgovornošću za trgovinu i usluge, OIB 62060134801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BUGATTI društvo s ograničenom odgovornošću za trgovinu i usluge</item>
    </izvorni_sadrzaj>
    <derivirana_varijabla naziv="DomainObject.Predmet.ProtuStrankaListFormated_1">
      <item>BUGATTI društvo s ograničenom odgovornošću za trgovinu i usluge</item>
    </derivirana_varijabla>
  </DomainObject.Predmet.ProtuStrankaListFormated>
  <DomainObject.Predmet.ProtuStrankaListFormatedOIB>
    <izvorni_sadrzaj>
      <item>BUGATTI društvo s ograničenom odgovornošću za trgovinu i usluge, OIB 62060134801</item>
    </izvorni_sadrzaj>
    <derivirana_varijabla naziv="DomainObject.Predmet.ProtuStrankaListFormatedOIB_1">
      <item>BUGATTI društvo s ograničenom odgovornošću za trgovinu i usluge, OIB 62060134801</item>
    </derivirana_varijabla>
  </DomainObject.Predmet.ProtuStrankaListFormatedOIB>
  <DomainObject.Predmet.ProtuStrankaListFormatedWithAdress>
    <izvorni_sadrzaj>
      <item>BUGATTI društvo s ograničenom odgovornošću za trgovinu i usluge, V.Lisinskog 10/a, 31220 Višnjevac</item>
    </izvorni_sadrzaj>
    <derivirana_varijabla naziv="DomainObject.Predmet.ProtuStrankaListFormatedWithAdress_1">
      <item>BUGATTI društvo s ograničenom odgovornošću za trgovinu i usluge, V.Lisinskog 10/a, 31220 Višnjevac</item>
    </derivirana_varijabla>
  </DomainObject.Predmet.ProtuStrankaListFormatedWithAdress>
  <DomainObject.Predmet.ProtuStrankaListFormatedWithAdressOIB>
    <izvorni_sadrzaj>
      <item>BUGATTI društvo s ograničenom odgovornošću za trgovinu i usluge, OIB 62060134801, V.Lisinskog 10/a, 31220 Višnjevac</item>
    </izvorni_sadrzaj>
    <derivirana_varijabla naziv="DomainObject.Predmet.ProtuStrankaListFormatedWithAdressOIB_1">
      <item>BUGATTI društvo s ograničenom odgovornošću za trgovinu i usluge, OIB 62060134801, V.Lisinskog 10/a, 31220 Višnjevac</item>
    </derivirana_varijabla>
  </DomainObject.Predmet.ProtuStrankaListFormatedWithAdressOIB>
  <DomainObject.Predmet.ProtuStrankaListNazivFormated>
    <izvorni_sadrzaj>
      <item>BUGATTI društvo s ograničenom odgovornošću za trgovinu i usluge</item>
    </izvorni_sadrzaj>
    <derivirana_varijabla naziv="DomainObject.Predmet.ProtuStrankaListNazivFormated_1">
      <item>BUGATTI društvo s ograničenom odgovornošću za trgovinu i usluge</item>
    </derivirana_varijabla>
  </DomainObject.Predmet.ProtuStrankaListNazivFormated>
  <DomainObject.Predmet.ProtuStrankaListNazivFormatedOIB>
    <izvorni_sadrzaj>
      <item>BUGATTI društvo s ograničenom odgovornošću za trgovinu i usluge, OIB 62060134801</item>
    </izvorni_sadrzaj>
    <derivirana_varijabla naziv="DomainObject.Predmet.ProtuStrankaListNazivFormatedOIB_1">
      <item>BUGATTI društvo s ograničenom odgovornošću za trgovinu i usluge, OIB 62060134801</item>
    </derivirana_varijabla>
  </DomainObject.Predmet.ProtuStrankaListNazivFormatedOIB>
  <DomainObject.Predmet.OstaliListFormated>
    <izvorni_sadrzaj>
      <item>Rade Čović</item>
      <item>ŽDO GUO OSIJEK</item>
    </izvorni_sadrzaj>
    <derivirana_varijabla naziv="DomainObject.Predmet.OstaliListFormated_1">
      <item>Rade Čović</item>
      <item>ŽDO GUO OSIJEK</item>
    </derivirana_varijabla>
  </DomainObject.Predmet.OstaliListFormated>
  <DomainObject.Predmet.OstaliListFormatedOIB>
    <izvorni_sadrzaj>
      <item>Rade Čović, OIB 59425935669</item>
      <item>ŽDO GUO OSIJEK, OIB 61379160880</item>
    </izvorni_sadrzaj>
    <derivirana_varijabla naziv="DomainObject.Predmet.OstaliListFormatedOIB_1">
      <item>Rade Čović, OIB 59425935669</item>
      <item>ŽDO GUO OSIJEK, OIB 61379160880</item>
    </derivirana_varijabla>
  </DomainObject.Predmet.OstaliListFormatedOIB>
  <DomainObject.Predmet.OstaliListFormatedWithAdress>
    <izvorni_sadrzaj>
      <item>Rade Čović, Vatroslava Lisinskog 10, 31220 Višnjevac</item>
      <item>ŽDO GUO OSIJEK</item>
    </izvorni_sadrzaj>
    <derivirana_varijabla naziv="DomainObject.Predmet.OstaliListFormatedWithAdress_1">
      <item>Rade Čović, Vatroslava Lisinskog 10, 31220 Višnjevac</item>
      <item>ŽDO GUO OSIJEK</item>
    </derivirana_varijabla>
  </DomainObject.Predmet.OstaliListFormatedWithAdress>
  <DomainObject.Predmet.OstaliListFormatedWithAdressOIB>
    <izvorni_sadrzaj>
      <item>Rade Čović, OIB 59425935669, Vatroslava Lisinskog 10, 31220 Višnjevac</item>
      <item>ŽDO GUO OSIJEK, OIB 61379160880</item>
    </izvorni_sadrzaj>
    <derivirana_varijabla naziv="DomainObject.Predmet.OstaliListFormatedWithAdressOIB_1">
      <item>Rade Čović, OIB 59425935669, Vatroslava Lisinskog 10, 31220 Višnjevac</item>
      <item>ŽDO GUO OSIJEK, OIB 61379160880</item>
    </derivirana_varijabla>
  </DomainObject.Predmet.OstaliListFormatedWithAdressOIB>
  <DomainObject.Predmet.OstaliListNazivFormated>
    <izvorni_sadrzaj>
      <item>Rade Čović</item>
      <item>ŽDO GUO OSIJEK</item>
    </izvorni_sadrzaj>
    <derivirana_varijabla naziv="DomainObject.Predmet.OstaliListNazivFormated_1">
      <item>Rade Čović</item>
      <item>ŽDO GUO OSIJEK</item>
    </derivirana_varijabla>
  </DomainObject.Predmet.OstaliListNazivFormated>
  <DomainObject.Predmet.OstaliListNazivFormatedOIB>
    <izvorni_sadrzaj>
      <item>Rade Čović, OIB 59425935669</item>
      <item>ŽDO GUO OSIJEK, OIB 61379160880</item>
    </izvorni_sadrzaj>
    <derivirana_varijabla naziv="DomainObject.Predmet.OstaliListNazivFormatedOIB_1">
      <item>Rade Čović, OIB 59425935669</item>
      <item>ŽDO GUO OSIJEK,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BUGATTI društvo s ograničenom odgovornošću za trgovinu i usluge</izvorni_sadrzaj>
    <derivirana_varijabla naziv="DomainObject.Predmet.ProtustrankaIDrugi_1">BUGATTI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BUGATTI društvo s ograničenom odgovornošću za trgovinu i usluge, OIB 62060134801, V.Lisinskog 10/a, 31220 Višnjevac</izvorni_sadrzaj>
    <derivirana_varijabla naziv="DomainObject.Predmet.ProtustrankaIDrugiAdressOIB_1">BUGATTI društvo s ograničenom odgovornošću za trgovinu i usluge, OIB 62060134801, V.Lisinskog 10/a, 31220 Višnjevac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BUGATTI društvo s ograničenom odgovornošću za trgovinu i usluge</item>
      <item>Rade Čović</item>
      <item>ŽDO GUO OSIJEK</item>
    </izvorni_sadrzaj>
    <derivirana_varijabla naziv="DomainObject.Predmet.SudioniciListNaziv_1">
      <item>FINA RC OSIJEK</item>
      <item>BUGATTI društvo s ograničenom odgovornošću za trgovinu i usluge</item>
      <item>Rade Čović</item>
      <item>ŽDO GUO OSIJEK</item>
    </derivirana_varijabla>
  </DomainObject.Predmet.SudioniciListNaziv>
  <DomainObject.Predmet.SudioniciListAdressOIB>
    <izvorni_sadrzaj>
      <item>FINA RC OSIJEK, OIB 85821130368</item>
      <item>BUGATTI društvo s ograničenom odgovornošću za trgovinu i usluge, OIB 62060134801, V.Lisinskog 10/a,31220 Višnjevac</item>
      <item>Rade Čović, OIB 59425935669, Vatroslava Lisinskog 10,31220 Višnjevac</item>
      <item>ŽDO GUO OSIJEK, OIB 61379160880</item>
    </izvorni_sadrzaj>
    <derivirana_varijabla naziv="DomainObject.Predmet.SudioniciListAdressOIB_1">
      <item>FINA RC OSIJEK, OIB 85821130368</item>
      <item>BUGATTI društvo s ograničenom odgovornošću za trgovinu i usluge, OIB 62060134801, V.Lisinskog 10/a,31220 Višnjevac</item>
      <item>Rade Čović, OIB 59425935669, Vatroslava Lisinskog 10,31220 Višnjevac</item>
      <item>ŽDO GUO OSIJEK, OIB 61379160880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62060134801</item>
      <item>, OIB 59425935669</item>
      <item>, OIB 61379160880</item>
    </izvorni_sadrzaj>
    <derivirana_varijabla naziv="DomainObject.Predmet.SudioniciListNazivOIB_1">
      <item>, OIB 85821130368</item>
      <item>, OIB 62060134801</item>
      <item>, OIB 59425935669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Lamza, OIB 55486063770, Zagrebačka 7 Osijek</item>
      <item>Davor Lamza, OIB 55486063770, Zagrebačka 7 Osijek</item>
    </izvorni_sadrzaj>
    <derivirana_varijabla naziv="DomainObject.Predmet.StecajniUpraviteljiListAddressOIB_1">
      <item>Davor Lamza, OIB 55486063770, Zagrebačka 7 Osijek</item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066DED-8226-4178-B74F-678B95A04D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732</properties:Words>
  <properties:Characters>4072</properties:Characters>
  <properties:Lines>425</properties:Lines>
  <properties:Paragraphs>238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XIII-St-49/04-28</vt:lpstr>
    </vt:vector>
  </properties:TitlesOfParts>
  <properties:LinksUpToDate>false</properties:LinksUpToDate>
  <properties:CharactersWithSpaces>4673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2016-09-21T06:46:00Z</dcterms:created>
  <dc:creator>hermanj</dc:creator>
  <cp:lastModifiedBy>Maja Kocijan</cp:lastModifiedBy>
  <cp:lastPrinted>2016-09-21T08:52:00Z</cp:lastPrinted>
  <dcterms:modified xmlns:xsi="http://www.w3.org/2001/XMLSchema-instance" xsi:type="dcterms:W3CDTF">2016-09-21T10:52:00Z</dcterms:modified>
  <cp:revision>6</cp:revision>
  <dc:title>XIII-St-49/04-28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