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6fb5" w14:paraId="e3c6fb5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C139E9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Financijske agencije,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 za provedbu skraćenog stečajnog postupka nad dužnikom </w:t>
      </w:r>
      <w:r w:rsidR="00581CE5" w:rsidRPr="00581CE5">
        <w:t>DUJMIĆ d.o.o.</w:t>
      </w:r>
      <w:r w:rsidRPr="00C66265">
        <w:t xml:space="preserve">, </w:t>
      </w:r>
      <w:r w:rsidR="00581CE5" w:rsidRPr="00581CE5">
        <w:t>Vinkovci</w:t>
      </w:r>
      <w:r w:rsidRPr="00C66265">
        <w:t xml:space="preserve">, </w:t>
      </w:r>
      <w:r w:rsidR="00581CE5" w:rsidRPr="00581CE5">
        <w:t>Barutana 16</w:t>
      </w:r>
      <w:r w:rsidRPr="00C66265">
        <w:t xml:space="preserve">, MBS: </w:t>
      </w:r>
      <w:r w:rsidR="00581CE5" w:rsidRPr="00581CE5">
        <w:t>030081384</w:t>
      </w:r>
      <w:r w:rsidRPr="00C66265">
        <w:t xml:space="preserve">, OIB: </w:t>
      </w:r>
      <w:r w:rsidR="00581CE5" w:rsidRPr="00581CE5">
        <w:t>66106948798</w:t>
      </w:r>
      <w:r w:rsidRPr="00C66265">
        <w:t xml:space="preserve">, dana </w:t>
      </w:r>
      <w:r w:rsidR="00C3248A">
        <w:t>3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D72E03" w:rsidR="00D72E03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581CE5" w:rsidRPr="00581CE5">
        <w:t>DUJMIĆ d.o.o.</w:t>
      </w:r>
      <w:r w:rsidR="00581CE5" w:rsidRPr="00C66265">
        <w:t xml:space="preserve">, </w:t>
      </w:r>
      <w:r w:rsidR="00581CE5" w:rsidRPr="00581CE5">
        <w:t>Vinkovci</w:t>
      </w:r>
      <w:r w:rsidR="00581CE5" w:rsidRPr="00C66265">
        <w:t xml:space="preserve">, </w:t>
      </w:r>
      <w:r w:rsidR="00581CE5" w:rsidRPr="00581CE5">
        <w:t>Barutana 16</w:t>
      </w:r>
      <w:r w:rsidR="00581CE5" w:rsidRPr="00C66265">
        <w:t xml:space="preserve">, MBS: </w:t>
      </w:r>
      <w:r w:rsidR="00581CE5" w:rsidRPr="00581CE5">
        <w:t>030081384</w:t>
      </w:r>
      <w:r w:rsidR="00581CE5" w:rsidRPr="00C66265">
        <w:t xml:space="preserve">, OIB: </w:t>
      </w:r>
      <w:r w:rsidR="00581CE5" w:rsidRPr="00581CE5">
        <w:t>66106948798</w:t>
      </w:r>
      <w:r w:rsidRPr="00C66265">
        <w:t>.</w:t>
      </w:r>
    </w:p>
    <w:p w:rsidRDefault="00D72E03" w:rsidP="00D72E03" w:rsidR="00D72E03">
      <w:pPr>
        <w:pStyle w:val="Odlomakpopisa"/>
        <w:ind w:left="2160"/>
        <w:jc w:val="both"/>
      </w:pPr>
    </w:p>
    <w:p w:rsidRDefault="0002529E" w:rsidP="00D72E03" w:rsidR="00D72E03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D72E03" w:rsidRPr="00C736AD">
        <w:t xml:space="preserve">David Jakovljević, Sesvete, </w:t>
      </w:r>
      <w:proofErr w:type="spellStart"/>
      <w:r w:rsidR="00D72E03" w:rsidRPr="00C736AD">
        <w:t>Kašinska</w:t>
      </w:r>
      <w:proofErr w:type="spellEnd"/>
      <w:r w:rsidR="00D72E03" w:rsidRPr="00C736AD">
        <w:t xml:space="preserve"> 7, OIB: 63014812654</w:t>
      </w:r>
      <w:r w:rsidR="00D72E03">
        <w:t>.</w:t>
      </w:r>
    </w:p>
    <w:p w:rsidRDefault="00085ECC" w:rsidP="00D72E03" w:rsidR="00085ECC" w:rsidRPr="00C66265">
      <w:pPr>
        <w:pStyle w:val="Odlomakpopisa"/>
        <w:ind w:left="2160"/>
        <w:jc w:val="both"/>
      </w:pPr>
    </w:p>
    <w:p w:rsidRDefault="00085ECC" w:rsidP="004E1C96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5015E2" w:rsidRPr="00581CE5">
        <w:t>DUJMIĆ d.o.o.</w:t>
      </w:r>
      <w:r w:rsidR="005015E2" w:rsidRPr="00C66265">
        <w:t xml:space="preserve">, </w:t>
      </w:r>
      <w:r w:rsidR="005015E2" w:rsidRPr="00581CE5">
        <w:t>Vinkovci</w:t>
      </w:r>
      <w:r w:rsidR="005015E2" w:rsidRPr="00C66265">
        <w:t xml:space="preserve">, </w:t>
      </w:r>
      <w:r w:rsidR="005015E2" w:rsidRPr="00581CE5">
        <w:t>Barutana 16</w:t>
      </w:r>
      <w:r w:rsidR="005015E2" w:rsidRPr="00C66265">
        <w:t xml:space="preserve">, MBS: </w:t>
      </w:r>
      <w:r w:rsidR="005015E2" w:rsidRPr="00581CE5">
        <w:t>030081384</w:t>
      </w:r>
      <w:r w:rsidR="005015E2" w:rsidRPr="00C66265">
        <w:t xml:space="preserve">, OIB: </w:t>
      </w:r>
      <w:r w:rsidR="005015E2" w:rsidRPr="00581CE5">
        <w:t>66106948798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/>
          <w:bCs/>
          <w:sz w:val="24"/>
        </w:rPr>
      </w:pPr>
    </w:p>
    <w:p w:rsidRDefault="00085ECC" w:rsidP="00085ECC" w:rsidR="00085ECC" w:rsidRPr="00C66265">
      <w:pPr>
        <w:jc w:val="both"/>
      </w:pPr>
      <w:r w:rsidRPr="00C66265">
        <w:t xml:space="preserve">            Financijska agencija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85821130368, podnijela je dana </w:t>
      </w:r>
      <w:r w:rsidR="00052081">
        <w:t>3</w:t>
      </w:r>
      <w:r w:rsidR="00A4558F">
        <w:t>1</w:t>
      </w:r>
      <w:r w:rsidR="004E1C96" w:rsidRPr="00C66265">
        <w:t xml:space="preserve">. </w:t>
      </w:r>
      <w:r w:rsidR="00052081">
        <w:t>kolovoza</w:t>
      </w:r>
      <w:r w:rsidR="00052081" w:rsidRPr="00C66265">
        <w:t xml:space="preserve"> </w:t>
      </w:r>
      <w:r w:rsidRPr="00C66265">
        <w:t xml:space="preserve">2016. godine ovom sudu zahtjev za provedbu skraćenog stečajnog postupka nad dužnikom </w:t>
      </w:r>
      <w:r w:rsidR="00052081">
        <w:t>DUJMIĆ d.o.o., Vinkovci, Barutana 16, MBS: 030081384, OIB: 66106948798</w:t>
      </w:r>
      <w:r w:rsidRPr="00C66265">
        <w:t>.</w:t>
      </w:r>
    </w:p>
    <w:p w:rsidRDefault="00085ECC" w:rsidP="00085ECC" w:rsidR="00085ECC" w:rsidRPr="00C66265">
      <w:pPr>
        <w:jc w:val="both"/>
      </w:pPr>
    </w:p>
    <w:p w:rsidRDefault="00085ECC" w:rsidP="00085ECC" w:rsidR="00085ECC" w:rsidRPr="00C66265">
      <w:pPr>
        <w:pStyle w:val="Tijeloteksta"/>
        <w:jc w:val="right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706B56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706B56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lastRenderedPageBreak/>
        <w:t xml:space="preserve">Trgovački sud u Osijeku je dana </w:t>
      </w:r>
      <w:r w:rsidR="00706B56" w:rsidRPr="00C66265">
        <w:rPr>
          <w:sz w:val="24"/>
        </w:rPr>
        <w:t xml:space="preserve">18. listopada </w:t>
      </w:r>
      <w:r w:rsidRPr="00C66265">
        <w:rPr>
          <w:sz w:val="24"/>
        </w:rPr>
        <w:t>2016. godine objavio oglas na mrežnoj stranici e-Oglasna ploča sudova pod poslovnim brojem St-</w:t>
      </w:r>
      <w:r w:rsidR="00432DD6">
        <w:rPr>
          <w:sz w:val="24"/>
        </w:rPr>
        <w:t>2196</w:t>
      </w:r>
      <w:r w:rsidRPr="00C66265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C66265">
        <w:rPr>
          <w:sz w:val="24"/>
        </w:rPr>
        <w:t>prokazni</w:t>
      </w:r>
      <w:proofErr w:type="spellEnd"/>
      <w:r w:rsidRPr="00C6626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FA676A">
        <w:rPr>
          <w:sz w:val="24"/>
        </w:rPr>
        <w:t>3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8E7" w:rsidR="00FE78E7">
      <w:r>
        <w:separator/>
      </w:r>
    </w:p>
  </w:endnote>
  <w:endnote w:id="0" w:type="continuationSeparator">
    <w:p w:rsidRDefault="00FE78E7" w:rsidR="00FE7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8E7" w:rsidR="00FE78E7">
      <w:r>
        <w:separator/>
      </w:r>
    </w:p>
  </w:footnote>
  <w:footnote w:id="0" w:type="continuationSeparator">
    <w:p w:rsidRDefault="00FE78E7" w:rsidR="00FE7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9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EA2887">
      <w:t>7 St-2196/16-4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A2887">
      <w:t>2196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49E0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E78E7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9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A49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A49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9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9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49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A49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A49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9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9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St-2196/2016</izvorni_sadrzaj>
    <derivirana_varijabla naziv="DomainObject.Predmet.OznakaBroj_1">St-2196/2016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DUJMIĆ d.o.o. za trgovinu i usluge</izvorni_sadrzaj>
    <derivirana_varijabla naziv="DomainObject.Predmet.ProtustrankaFormated_1">  DUJMIĆ d.o.o. za trgovinu i usluge</derivirana_varijabla>
  </DomainObject.Predmet.ProtustrankaFormated>
  <DomainObject.Predmet.ProtustrankaFormatedOIB>
    <izvorni_sadrzaj>  DUJMIĆ d.o.o. za trgovinu i usluge, OIB 66106948798</izvorni_sadrzaj>
    <derivirana_varijabla naziv="DomainObject.Predmet.ProtustrankaFormatedOIB_1">  DUJMIĆ d.o.o. za trgovinu i usluge, OIB 66106948798</derivirana_varijabla>
  </DomainObject.Predmet.ProtustrankaFormatedOIB>
  <DomainObject.Predmet.ProtustrankaFormatedWithAdress>
    <izvorni_sadrzaj> DUJMIĆ d.o.o. za trgovinu i usluge, Barutana 16, 32100 Vinkovci</izvorni_sadrzaj>
    <derivirana_varijabla naziv="DomainObject.Predmet.ProtustrankaFormatedWithAdress_1"> DUJMIĆ d.o.o. za trgovinu i usluge, Barutana 16, 32100 Vinkovci</derivirana_varijabla>
  </DomainObject.Predmet.ProtustrankaFormatedWithAdress>
  <DomainObject.Predmet.ProtustrankaFormatedWithAdressOIB>
    <izvorni_sadrzaj> DUJMIĆ d.o.o. za trgovinu i usluge, OIB 66106948798, Barutana 16, 32100 Vinkovci</izvorni_sadrzaj>
    <derivirana_varijabla naziv="DomainObject.Predmet.ProtustrankaFormatedWithAdressOIB_1"> DUJMIĆ d.o.o. za trgovinu i usluge, OIB 66106948798, Barutana 16, 32100 Vinkovci</derivirana_varijabla>
  </DomainObject.Predmet.ProtustrankaFormatedWithAdressOIB>
  <DomainObject.Predmet.ProtustrankaWithAdress>
    <izvorni_sadrzaj>DUJMIĆ d.o.o. za trgovinu i usluge Barutana 16, 32100 Vinkovci</izvorni_sadrzaj>
    <derivirana_varijabla naziv="DomainObject.Predmet.ProtustrankaWithAdress_1">DUJMIĆ d.o.o. za trgovinu i usluge Barutana 16, 32100 Vinkovci</derivirana_varijabla>
  </DomainObject.Predmet.ProtustrankaWithAdress>
  <DomainObject.Predmet.ProtustrankaWithAdressOIB>
    <izvorni_sadrzaj>DUJMIĆ d.o.o. za trgovinu i usluge, OIB 66106948798, Barutana 16, 32100 Vinkovci</izvorni_sadrzaj>
    <derivirana_varijabla naziv="DomainObject.Predmet.ProtustrankaWithAdressOIB_1">DUJMIĆ d.o.o. za trgovinu i usluge, OIB 66106948798, Barutana 16, 32100 Vinkovci</derivirana_varijabla>
  </DomainObject.Predmet.ProtustrankaWithAdressOIB>
  <DomainObject.Predmet.ProtustrankaNazivFormated>
    <izvorni_sadrzaj>DUJMIĆ d.o.o. za trgovinu i usluge</izvorni_sadrzaj>
    <derivirana_varijabla naziv="DomainObject.Predmet.ProtustrankaNazivFormated_1">DUJMIĆ d.o.o. za trgovinu i usluge</derivirana_varijabla>
  </DomainObject.Predmet.ProtustrankaNazivFormated>
  <DomainObject.Predmet.ProtustrankaNazivFormatedOIB>
    <izvorni_sadrzaj>DUJMIĆ d.o.o. za trgovinu i usluge, OIB 66106948798</izvorni_sadrzaj>
    <derivirana_varijabla naziv="DomainObject.Predmet.ProtustrankaNazivFormatedOIB_1">DUJMIĆ d.o.o. za trgovinu i usluge, OIB 66106948798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DUJMIĆ d.o.o. za trgovinu i usluge</item>
    </izvorni_sadrzaj>
    <derivirana_varijabla naziv="DomainObject.Predmet.ProtuStrankaListFormated_1">
      <item>DUJMIĆ d.o.o. za trgovinu i usluge</item>
    </derivirana_varijabla>
  </DomainObject.Predmet.ProtuStrankaListFormated>
  <DomainObject.Predmet.ProtuStrankaListFormatedOIB>
    <izvorni_sadrzaj>
      <item>DUJMIĆ d.o.o. za trgovinu i usluge, OIB 66106948798</item>
    </izvorni_sadrzaj>
    <derivirana_varijabla naziv="DomainObject.Predmet.ProtuStrankaListFormatedOIB_1">
      <item>DUJMIĆ d.o.o. za trgovinu i usluge, OIB 66106948798</item>
    </derivirana_varijabla>
  </DomainObject.Predmet.ProtuStrankaListFormatedOIB>
  <DomainObject.Predmet.ProtuStrankaListFormatedWithAdress>
    <izvorni_sadrzaj>
      <item>DUJMIĆ d.o.o. za trgovinu i usluge, Barutana 16, 32100 Vinkovci</item>
    </izvorni_sadrzaj>
    <derivirana_varijabla naziv="DomainObject.Predmet.ProtuStrankaListFormatedWithAdress_1">
      <item>DUJMIĆ d.o.o. za trgovinu i usluge, Barutana 16, 32100 Vinkovci</item>
    </derivirana_varijabla>
  </DomainObject.Predmet.ProtuStrankaListFormatedWithAdress>
  <DomainObject.Predmet.ProtuStrankaListFormatedWithAdressOIB>
    <izvorni_sadrzaj>
      <item>DUJMIĆ d.o.o. za trgovinu i usluge, OIB 66106948798, Barutana 16, 32100 Vinkovci</item>
    </izvorni_sadrzaj>
    <derivirana_varijabla naziv="DomainObject.Predmet.ProtuStrankaListFormatedWithAdressOIB_1">
      <item>DUJMIĆ d.o.o. za trgovinu i usluge, OIB 66106948798, Barutana 16, 32100 Vinkovci</item>
    </derivirana_varijabla>
  </DomainObject.Predmet.ProtuStrankaListFormatedWithAdressOIB>
  <DomainObject.Predmet.ProtuStrankaListNazivFormated>
    <izvorni_sadrzaj>
      <item>DUJMIĆ d.o.o. za trgovinu i usluge</item>
    </izvorni_sadrzaj>
    <derivirana_varijabla naziv="DomainObject.Predmet.ProtuStrankaListNazivFormated_1">
      <item>DUJMIĆ d.o.o. za trgovinu i usluge</item>
    </derivirana_varijabla>
  </DomainObject.Predmet.ProtuStrankaListNazivFormated>
  <DomainObject.Predmet.ProtuStrankaListNazivFormatedOIB>
    <izvorni_sadrzaj>
      <item>DUJMIĆ d.o.o. za trgovinu i usluge, OIB 66106948798</item>
    </izvorni_sadrzaj>
    <derivirana_varijabla naziv="DomainObject.Predmet.ProtuStrankaListNazivFormatedOIB_1">
      <item>DUJMIĆ d.o.o. za trgovinu i usluge, OIB 66106948798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DUJMIĆ d.o.o. za trgovinu i usluge</izvorni_sadrzaj>
    <derivirana_varijabla naziv="DomainObject.Predmet.ProtustrankaIDrugi_1">DUJMIĆ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DUJMIĆ d.o.o. za trgovinu i usluge, OIB 66106948798, Barutana 16, 32100 Vinkovci</izvorni_sadrzaj>
    <derivirana_varijabla naziv="DomainObject.Predmet.ProtustrankaIDrugiAdressOIB_1">DUJMIĆ d.o.o. za trgovinu i usluge, OIB 66106948798, Barutana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DUJMIĆ d.o.o. za trgovinu i usluge</item>
    </izvorni_sadrzaj>
    <derivirana_varijabla naziv="DomainObject.Predmet.SudioniciListNaziv_1">
      <item>FINA RC OSIJEK</item>
      <item>DUJMIĆ d.o.o. za trgovinu i usluge</item>
    </derivirana_varijabla>
  </DomainObject.Predmet.SudioniciListNaziv>
  <DomainObject.Predmet.SudioniciListAdressOIB>
    <izvorni_sadrzaj>
      <item>FINA RC OSIJEK, OIB 85821130368</item>
      <item>DUJMIĆ d.o.o. za trgovinu i usluge, OIB 66106948798, Barutana 16,32100 Vinkovci</item>
    </izvorni_sadrzaj>
    <derivirana_varijabla naziv="DomainObject.Predmet.SudioniciListAdressOIB_1">
      <item>FINA RC OSIJEK, OIB 85821130368</item>
      <item>DUJMIĆ d.o.o. za trgovinu i usluge, OIB 66106948798, Barutana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66106948798</item>
    </izvorni_sadrzaj>
    <derivirana_varijabla naziv="DomainObject.Predmet.SudioniciListNazivOIB_1">
      <item>, OIB 85821130368</item>
      <item>, OIB 66106948798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61B34-FFB5-4230-AC2F-2B202802F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414</properties:Words>
  <properties:Characters>2197</properties:Characters>
  <properties:Lines>153</properties:Lines>
  <properties:Paragraphs>28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2017-02-03T10:11:00Z</dcterms:modified>
  <cp:revision>357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