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8c16" w14:paraId="bcc8c16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F83BB1">
        <w:t>797/</w:t>
      </w:r>
      <w:r>
        <w:t>1</w:t>
      </w:r>
      <w:r w:rsidR="00A2677E">
        <w:t>6</w:t>
      </w:r>
      <w:r>
        <w:t>-</w:t>
      </w:r>
      <w:r w:rsidR="00F83BB1">
        <w:t>9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83BB1">
        <w:t xml:space="preserve"> LUDIS ANIMACIJA j.d.o.o.</w:t>
      </w:r>
      <w:r w:rsidR="003438AE">
        <w:t>, Šibenik, Ante Starčevića 7</w:t>
      </w:r>
      <w:r w:rsidR="00CE483C">
        <w:t xml:space="preserve">, OIB: </w:t>
      </w:r>
      <w:r w:rsidR="00F83BB1">
        <w:t>42379430272</w:t>
      </w:r>
      <w:r w:rsidR="00F81A36" w:rsidRPr="001C5505">
        <w:t xml:space="preserve">,  </w:t>
      </w:r>
      <w:r w:rsidR="003A0A6A" w:rsidRPr="001C5505">
        <w:t xml:space="preserve">dana </w:t>
      </w:r>
      <w:r w:rsidR="009B7DAC">
        <w:t>29.</w:t>
      </w:r>
      <w:r w:rsidR="0017620F">
        <w:t xml:space="preserve"> </w:t>
      </w:r>
      <w:r w:rsidR="009B7DAC">
        <w:t>lipnja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F83BB1">
        <w:t>LUDIS ANIMACIJA j.d.o.o.</w:t>
      </w:r>
      <w:r w:rsidR="009B7DAC">
        <w:t>,</w:t>
      </w:r>
      <w:r w:rsidR="00F83BB1">
        <w:t xml:space="preserve"> Šibenik, Ante Starčevića 7,</w:t>
      </w:r>
      <w:r w:rsidR="009B7DAC">
        <w:t xml:space="preserve"> </w:t>
      </w:r>
      <w:r w:rsidR="00CE483C">
        <w:t>OIB:</w:t>
      </w:r>
      <w:r w:rsidR="00F83BB1" w:rsidRPr="00F83BB1">
        <w:t xml:space="preserve"> 42379430272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F83BB1">
        <w:t>797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F83BB1">
        <w:t>LUDIS ANIMACIJA j.d.o.o</w:t>
      </w:r>
      <w:r w:rsidR="0017620F">
        <w:t>.</w:t>
      </w:r>
      <w:r w:rsidR="00CE483C">
        <w:t>,</w:t>
      </w:r>
      <w:r w:rsidR="003438AE">
        <w:t xml:space="preserve"> Šibenik</w:t>
      </w:r>
      <w:r w:rsidR="00CE483C">
        <w:t xml:space="preserve"> </w:t>
      </w:r>
      <w:r>
        <w:t xml:space="preserve">pokrenut je prethodni postupak i određeno ročište za utvrđivanje uvjeta za otvaranje stečajnog postupka. Na navedeno ročište pristupio je </w:t>
      </w:r>
      <w:r w:rsidR="00F83BB1">
        <w:t>Aleksandar Naletilić</w:t>
      </w:r>
      <w:r w:rsidR="0017620F">
        <w:t xml:space="preserve"> </w:t>
      </w:r>
      <w:r>
        <w:t xml:space="preserve">zastupnik po zakonu stečajnog dužnika i iskazao da stečajni dužnik </w:t>
      </w:r>
      <w:r w:rsidR="003438AE">
        <w:t>nema</w:t>
      </w:r>
      <w:r w:rsidR="00905179">
        <w:t xml:space="preserve"> </w:t>
      </w:r>
      <w:r>
        <w:t xml:space="preserve">imovine, da ne posluje niti da nema uvjeta za poslovanje te da je račun u blokadi za iznos od </w:t>
      </w:r>
      <w:r w:rsidR="00F83BB1">
        <w:t>54.936,55</w:t>
      </w:r>
      <w:r>
        <w:t xml:space="preserve"> kun</w:t>
      </w:r>
      <w:r w:rsidR="00CE483C">
        <w:t>e</w:t>
      </w:r>
      <w:r>
        <w:t xml:space="preserve"> koji iznos predstavlja njegove ukupne dugove, iz čega je proizišlo da stečajni dužnik </w:t>
      </w:r>
      <w:r w:rsidR="00F83BB1">
        <w:t>nema</w:t>
      </w:r>
      <w:r w:rsidR="005221CF">
        <w:t xml:space="preserve"> imovinu</w:t>
      </w:r>
      <w:r>
        <w:t>.</w:t>
      </w:r>
    </w:p>
    <w:p w:rsidRDefault="00DA5DD4" w:rsidP="00B32CC5" w:rsidR="004C7D6E">
      <w:pPr>
        <w:jc w:val="both"/>
      </w:pPr>
      <w:r w:rsidRPr="00D019D4">
        <w:t xml:space="preserve">           Člankom </w:t>
      </w:r>
      <w:smartTag w:element="metricconverter" w:uri="urn:schemas-microsoft-com:office:smarttags">
        <w:smartTagPr>
          <w:attr w:val="132. st" w:name="ProductID"/>
        </w:smartTagPr>
        <w:r w:rsidR="00CC00F1" w:rsidRPr="005838C3">
          <w:t>132</w:t>
        </w:r>
        <w:r w:rsidRPr="005838C3">
          <w:t>. st</w:t>
        </w:r>
      </w:smartTag>
      <w:r w:rsidRPr="005838C3">
        <w:t xml:space="preserve">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17620F">
        <w:t>29.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1CF" w:rsidP="00FC3541" w:rsidR="005221CF">
      <w:r>
        <w:separator/>
      </w:r>
    </w:p>
  </w:endnote>
  <w:endnote w:id="0" w:type="continuationSeparator">
    <w:p w:rsidRDefault="005221CF" w:rsidP="00FC3541" w:rsidR="00522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1CF" w:rsidP="00FC3541" w:rsidR="005221CF">
      <w:r>
        <w:separator/>
      </w:r>
    </w:p>
  </w:footnote>
  <w:footnote w:id="0" w:type="continuationSeparator">
    <w:p w:rsidRDefault="005221CF" w:rsidP="00FC3541" w:rsidR="005221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1CF" w:rsidP="00FC3541" w:rsidR="005221CF">
    <w:pPr>
      <w:pStyle w:val="Zaglavlje"/>
      <w:jc w:val="right"/>
    </w:pPr>
    <w:r>
      <w:t>1 St-</w:t>
    </w:r>
    <w:r w:rsidR="00F83BB1">
      <w:t>797</w:t>
    </w:r>
    <w:r>
      <w:t>/</w:t>
    </w:r>
    <w:r w:rsidR="00905179">
      <w:t>16-</w:t>
    </w:r>
    <w:r w:rsidR="00F83BB1">
      <w:t>9</w:t>
    </w:r>
  </w:p>
  <w:p w:rsidRDefault="005221CF" w:rsidR="005221C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620F"/>
    <w:rsid w:val="0017733B"/>
    <w:rsid w:val="001C5505"/>
    <w:rsid w:val="00242BE7"/>
    <w:rsid w:val="00247B37"/>
    <w:rsid w:val="0031036A"/>
    <w:rsid w:val="003202BD"/>
    <w:rsid w:val="0033015E"/>
    <w:rsid w:val="003438AE"/>
    <w:rsid w:val="003628BB"/>
    <w:rsid w:val="00371287"/>
    <w:rsid w:val="00387347"/>
    <w:rsid w:val="003A0A6A"/>
    <w:rsid w:val="00464650"/>
    <w:rsid w:val="00487C2D"/>
    <w:rsid w:val="004C7D6E"/>
    <w:rsid w:val="005023C1"/>
    <w:rsid w:val="005221CF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905179"/>
    <w:rsid w:val="00914580"/>
    <w:rsid w:val="00933E53"/>
    <w:rsid w:val="009371BD"/>
    <w:rsid w:val="009965B7"/>
    <w:rsid w:val="009B7DAC"/>
    <w:rsid w:val="00A2677E"/>
    <w:rsid w:val="00A448CA"/>
    <w:rsid w:val="00A671E0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F711C7"/>
    <w:rsid w:val="00F81A36"/>
    <w:rsid w:val="00F83BB1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LUDIS ANIMACIJA  j.d.o.o. za usluge u turizmu</izvorni_sadrzaj>
    <derivirana_varijabla naziv="DomainObject.Predmet.ProtustrankaFormated_1">  LUDIS ANIMACIJA  j.d.o.o. za usluge u turizmu</derivirana_varijabla>
  </DomainObject.Predmet.ProtustrankaFormated>
  <DomainObject.Predmet.ProtustrankaFormatedOIB>
    <izvorni_sadrzaj>  LUDIS ANIMACIJA  j.d.o.o. za usluge u turizmu, OIB 42379430272</izvorni_sadrzaj>
    <derivirana_varijabla naziv="DomainObject.Predmet.ProtustrankaFormatedOIB_1">  LUDIS ANIMACIJA  j.d.o.o. za usluge u turizmu, OIB 42379430272</derivirana_varijabla>
  </DomainObject.Predmet.ProtustrankaFormatedOIB>
  <DomainObject.Predmet.ProtustrankaFormatedWithAdress>
    <izvorni_sadrzaj> LUDIS ANIMACIJA  j.d.o.o. za usluge u turizmu, Ante Starčevića 7, 22000 Šibenik</izvorni_sadrzaj>
    <derivirana_varijabla naziv="DomainObject.Predmet.ProtustrankaFormatedWithAdress_1"> LUDIS ANIMACIJA  j.d.o.o. za usluge u turizmu, Ante Starčevića 7, 22000 Šibenik</derivirana_varijabla>
  </DomainObject.Predmet.ProtustrankaFormatedWithAdress>
  <DomainObject.Predmet.ProtustrankaFormatedWithAdressOIB>
    <izvorni_sadrzaj> LUDIS ANIMACIJA  j.d.o.o. za usluge u turizmu, OIB 42379430272, Ante Starčevića 7, 22000 Šibenik</izvorni_sadrzaj>
    <derivirana_varijabla naziv="DomainObject.Predmet.ProtustrankaFormatedWithAdressOIB_1"> LUDIS ANIMACIJA  j.d.o.o. za usluge u turizmu, OIB 42379430272, Ante Starčevića 7, 22000 Šibenik</derivirana_varijabla>
  </DomainObject.Predmet.ProtustrankaFormatedWithAdressOIB>
  <DomainObject.Predmet.ProtustrankaWithAdress>
    <izvorni_sadrzaj>LUDIS ANIMACIJA  j.d.o.o. za usluge u turizmu Ante Starčevića 7, 22000 Šibenik</izvorni_sadrzaj>
    <derivirana_varijabla naziv="DomainObject.Predmet.ProtustrankaWithAdress_1">LUDIS ANIMACIJA  j.d.o.o. za usluge u turizmu Ante Starčevića 7, 22000 Šibenik</derivirana_varijabla>
  </DomainObject.Predmet.ProtustrankaWithAdress>
  <DomainObject.Predmet.ProtustrankaWithAdressOIB>
    <izvorni_sadrzaj>LUDIS ANIMACIJA  j.d.o.o. za usluge u turizmu, OIB 42379430272, Ante Starčevića 7, 22000 Šibenik</izvorni_sadrzaj>
    <derivirana_varijabla naziv="DomainObject.Predmet.ProtustrankaWithAdressOIB_1">LUDIS ANIMACIJA  j.d.o.o. za usluge u turizmu, OIB 42379430272, Ante Starčevića 7, 22000 Šibenik</derivirana_varijabla>
  </DomainObject.Predmet.ProtustrankaWithAdressOIB>
  <DomainObject.Predmet.ProtustrankaNazivFormated>
    <izvorni_sadrzaj>LUDIS ANIMACIJA  j.d.o.o. za usluge u turizmu</izvorni_sadrzaj>
    <derivirana_varijabla naziv="DomainObject.Predmet.ProtustrankaNazivFormated_1">LUDIS ANIMACIJA  j.d.o.o. za usluge u turizmu</derivirana_varijabla>
  </DomainObject.Predmet.ProtustrankaNazivFormated>
  <DomainObject.Predmet.ProtustrankaNazivFormatedOIB>
    <izvorni_sadrzaj>LUDIS ANIMACIJA  j.d.o.o. za usluge u turizmu, OIB 42379430272</izvorni_sadrzaj>
    <derivirana_varijabla naziv="DomainObject.Predmet.ProtustrankaNazivFormatedOIB_1">LUDIS ANIMACIJA  j.d.o.o. za usluge u turizmu, OIB 42379430272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LUDIS ANIMACIJA  j.d.o.o. za usluge u turizmu</item>
    </izvorni_sadrzaj>
    <derivirana_varijabla naziv="DomainObject.Predmet.ProtuStrankaListFormated_1">
      <item>LUDIS ANIMACIJA  j.d.o.o. za usluge u turizmu</item>
    </derivirana_varijabla>
  </DomainObject.Predmet.ProtuStrankaListFormated>
  <DomainObject.Predmet.ProtuStrankaListFormatedOIB>
    <izvorni_sadrzaj>
      <item>LUDIS ANIMACIJA  j.d.o.o. za usluge u turizmu, OIB 42379430272</item>
    </izvorni_sadrzaj>
    <derivirana_varijabla naziv="DomainObject.Predmet.ProtuStrankaListFormatedOIB_1">
      <item>LUDIS ANIMACIJA  j.d.o.o. za usluge u turizmu, OIB 42379430272</item>
    </derivirana_varijabla>
  </DomainObject.Predmet.ProtuStrankaListFormatedOIB>
  <DomainObject.Predmet.ProtuStrankaListFormatedWithAdress>
    <izvorni_sadrzaj>
      <item>LUDIS ANIMACIJA  j.d.o.o. za usluge u turizmu, Ante Starčevića 7, 22000 Šibenik</item>
    </izvorni_sadrzaj>
    <derivirana_varijabla naziv="DomainObject.Predmet.ProtuStrankaListFormatedWithAdress_1">
      <item>LUDIS ANIMACIJA  j.d.o.o. za usluge u turizmu, Ante Starčevića 7, 22000 Šibenik</item>
    </derivirana_varijabla>
  </DomainObject.Predmet.ProtuStrankaListFormatedWithAdress>
  <DomainObject.Predmet.ProtuStrankaListFormatedWithAdressOIB>
    <izvorni_sadrzaj>
      <item>LUDIS ANIMACIJA  j.d.o.o. za usluge u turizmu, OIB 42379430272, Ante Starčevića 7, 22000 Šibenik</item>
    </izvorni_sadrzaj>
    <derivirana_varijabla naziv="DomainObject.Predmet.ProtuStrankaListFormatedWithAdressOIB_1">
      <item>LUDIS ANIMACIJA  j.d.o.o. za usluge u turizmu, OIB 42379430272, Ante Starčevića 7, 22000 Šibenik</item>
    </derivirana_varijabla>
  </DomainObject.Predmet.ProtuStrankaListFormatedWithAdressOIB>
  <DomainObject.Predmet.ProtuStrankaListNazivFormated>
    <izvorni_sadrzaj>
      <item>LUDIS ANIMACIJA  j.d.o.o. za usluge u turizmu</item>
    </izvorni_sadrzaj>
    <derivirana_varijabla naziv="DomainObject.Predmet.ProtuStrankaListNazivFormated_1">
      <item>LUDIS ANIMACIJA  j.d.o.o. za usluge u turizmu</item>
    </derivirana_varijabla>
  </DomainObject.Predmet.ProtuStrankaListNazivFormated>
  <DomainObject.Predmet.ProtuStrankaListNazivFormatedOIB>
    <izvorni_sadrzaj>
      <item>LUDIS ANIMACIJA  j.d.o.o. za usluge u turizmu, OIB 42379430272</item>
    </izvorni_sadrzaj>
    <derivirana_varijabla naziv="DomainObject.Predmet.ProtuStrankaListNazivFormatedOIB_1">
      <item>LUDIS ANIMACIJA  j.d.o.o. za usluge u turizmu, OIB 42379430272</item>
    </derivirana_varijabla>
  </DomainObject.Predmet.ProtuStrankaListNazivFormatedOIB>
  <DomainObject.Predmet.OstaliListFormated>
    <izvorni_sadrzaj>
      <item>Aleksandar Naletilić</item>
    </izvorni_sadrzaj>
    <derivirana_varijabla naziv="DomainObject.Predmet.OstaliListFormated_1">
      <item>Aleksandar Naletilić</item>
    </derivirana_varijabla>
  </DomainObject.Predmet.OstaliListFormated>
  <DomainObject.Predmet.OstaliListFormatedOIB>
    <izvorni_sadrzaj>
      <item>Aleksandar Naletilić, OIB 02316768690</item>
    </izvorni_sadrzaj>
    <derivirana_varijabla naziv="DomainObject.Predmet.OstaliListFormatedOIB_1">
      <item>Aleksandar Naletilić, OIB 02316768690</item>
    </derivirana_varijabla>
  </DomainObject.Predmet.OstaliListFormatedOIB>
  <DomainObject.Predmet.OstaliListFormatedWithAdress>
    <izvorni_sadrzaj>
      <item>Aleksandar Naletilić, Ante Starčevića 7, 22000 Šibenik</item>
    </izvorni_sadrzaj>
    <derivirana_varijabla naziv="DomainObject.Predmet.OstaliListFormatedWithAdress_1">
      <item>Aleksandar Naletilić, Ante Starčevića 7, 22000 Šibenik</item>
    </derivirana_varijabla>
  </DomainObject.Predmet.OstaliListFormatedWithAdress>
  <DomainObject.Predmet.OstaliListFormatedWithAdressOIB>
    <izvorni_sadrzaj>
      <item>Aleksandar Naletilić, OIB 02316768690, Ante Starčevića 7, 22000 Šibenik</item>
    </izvorni_sadrzaj>
    <derivirana_varijabla naziv="DomainObject.Predmet.OstaliListFormatedWithAdressOIB_1">
      <item>Aleksandar Naletilić, OIB 02316768690, Ante Starčevića 7, 22000 Šibenik</item>
    </derivirana_varijabla>
  </DomainObject.Predmet.OstaliListFormatedWithAdressOIB>
  <DomainObject.Predmet.OstaliListNazivFormated>
    <izvorni_sadrzaj>
      <item>Aleksandar Naletilić</item>
    </izvorni_sadrzaj>
    <derivirana_varijabla naziv="DomainObject.Predmet.OstaliListNazivFormated_1">
      <item>Aleksandar Naletilić</item>
    </derivirana_varijabla>
  </DomainObject.Predmet.OstaliListNazivFormated>
  <DomainObject.Predmet.OstaliListNazivFormatedOIB>
    <izvorni_sadrzaj>
      <item>Aleksandar Naletilić, OIB 02316768690</item>
    </izvorni_sadrzaj>
    <derivirana_varijabla naziv="DomainObject.Predmet.OstaliListNazivFormatedOIB_1">
      <item>Aleksandar Naletilić, OIB 02316768690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LUDIS ANIMACIJA  j.d.o.o. za usluge u turizmu</izvorni_sadrzaj>
    <derivirana_varijabla naziv="DomainObject.Predmet.ProtustrankaIDrugi_1">LUDIS ANIMACIJA  j.d.o.o. za usluge u turizmu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LUDIS ANIMACIJA  j.d.o.o. za usluge u turizmu, OIB 42379430272, Ante Starčevića 7, 22000 Šibenik</izvorni_sadrzaj>
    <derivirana_varijabla naziv="DomainObject.Predmet.ProtustrankaIDrugiAdressOIB_1">LUDIS ANIMACIJA  j.d.o.o. za usluge u turizmu, OIB 42379430272, Ante Starčevića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LUDIS ANIMACIJA  j.d.o.o. za usluge u turizmu</item>
      <item>Aleksandar Naletilić</item>
    </izvorni_sadrzaj>
    <derivirana_varijabla naziv="DomainObject.Predmet.SudioniciListNaziv_1">
      <item>FINA - Podružnica Šibenik</item>
      <item>LUDIS ANIMACIJA  j.d.o.o. za usluge u turizmu</item>
      <item>Aleksandar Naletilić</item>
    </derivirana_varijabla>
  </DomainObject.Predmet.SudioniciListNaziv>
  <DomainObject.Predmet.SudioniciListAdressOIB>
    <izvorni_sadrzaj>
      <item>FINA - Podružnica Šibenik, OIB 85821130368, Perivoj L. Marune 1,22000 Šibenik</item>
      <item>LUDIS ANIMACIJA  j.d.o.o. za usluge u turizmu, OIB 42379430272, Ante Starčevića 7,22000 Šibenik</item>
      <item>Aleksandar Naletilić, OIB 02316768690, Ante Starčevića 7,22000 Šibenik</item>
    </izvorni_sadrzaj>
    <derivirana_varijabla naziv="DomainObject.Predmet.SudioniciListAdressOIB_1">
      <item>FINA - Podružnica Šibenik, OIB 85821130368, Perivoj L. Marune 1,22000 Šibenik</item>
      <item>LUDIS ANIMACIJA  j.d.o.o. za usluge u turizmu, OIB 42379430272, Ante Starčevića 7,22000 Šibenik</item>
      <item>Aleksandar Naletilić, OIB 02316768690, Ante Starčevića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42379430272</item>
      <item>, OIB 02316768690</item>
    </izvorni_sadrzaj>
    <derivirana_varijabla naziv="DomainObject.Predmet.SudioniciListNazivOIB_1">
      <item>, OIB 85821130368</item>
      <item>, OIB 42379430272</item>
      <item>, OIB 02316768690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E2B53-D776-4D1A-A7EA-E24032EEE5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477</properties:Words>
  <properties:Characters>2500</properties:Characters>
  <properties:Lines>81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2016-06-28T06:35:00Z</dcterms:created>
  <dc:creator>Ardena Bajlo</dc:creator>
  <cp:lastModifiedBy>wsadmin</cp:lastModifiedBy>
  <cp:lastPrinted>2014-11-21T08:47:00Z</cp:lastPrinted>
  <dcterms:modified xmlns:xsi="http://www.w3.org/2001/XMLSchema-instance" xsi:type="dcterms:W3CDTF">2016-07-01T09:50:00Z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