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1fb9c" w14:paraId="d51fb9c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ED74B0">
        <w:rPr>
          <w:lang w:val="hr-HR"/>
        </w:rPr>
        <w:t>101</w:t>
      </w:r>
      <w:r w:rsidR="00537961">
        <w:rPr>
          <w:lang w:val="hr-HR"/>
        </w:rPr>
        <w:t>/</w:t>
      </w:r>
      <w:r w:rsidR="00ED74B0">
        <w:rPr>
          <w:lang w:val="hr-HR"/>
        </w:rPr>
        <w:t>2016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ED74B0">
        <w:rPr>
          <w:lang w:val="hr-HR"/>
        </w:rPr>
        <w:t>BUMERANG</w:t>
      </w:r>
      <w:r w:rsidR="006418C9">
        <w:rPr>
          <w:lang w:val="hr-HR"/>
        </w:rPr>
        <w:t xml:space="preserve"> jednostavno</w:t>
      </w:r>
      <w:r w:rsidR="0066343B">
        <w:rPr>
          <w:lang w:val="hr-HR"/>
        </w:rPr>
        <w:t xml:space="preserve"> društvo s ograničenom odgovornošću za </w:t>
      </w:r>
      <w:r w:rsidR="006418C9">
        <w:rPr>
          <w:lang w:val="hr-HR"/>
        </w:rPr>
        <w:t xml:space="preserve">trgovinu i usluge, </w:t>
      </w:r>
      <w:proofErr w:type="spellStart"/>
      <w:r w:rsidR="00ED74B0">
        <w:rPr>
          <w:lang w:val="hr-HR"/>
        </w:rPr>
        <w:t>Trnovitički</w:t>
      </w:r>
      <w:proofErr w:type="spellEnd"/>
      <w:r w:rsidR="00ED74B0">
        <w:rPr>
          <w:lang w:val="hr-HR"/>
        </w:rPr>
        <w:t xml:space="preserve"> Popovac, </w:t>
      </w:r>
      <w:proofErr w:type="spellStart"/>
      <w:r w:rsidR="00ED74B0">
        <w:rPr>
          <w:lang w:val="hr-HR"/>
        </w:rPr>
        <w:t>Trnovitički</w:t>
      </w:r>
      <w:proofErr w:type="spellEnd"/>
      <w:r w:rsidR="00ED74B0">
        <w:rPr>
          <w:lang w:val="hr-HR"/>
        </w:rPr>
        <w:t xml:space="preserve"> Popovac 96</w:t>
      </w:r>
      <w:r w:rsidR="0066343B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ED74B0">
        <w:rPr>
          <w:lang w:val="hr-HR"/>
        </w:rPr>
        <w:t>010090340</w:t>
      </w:r>
      <w:r w:rsidR="003734FC">
        <w:rPr>
          <w:lang w:val="hr-HR"/>
        </w:rPr>
        <w:t xml:space="preserve">, OIB: </w:t>
      </w:r>
      <w:r w:rsidR="00ED74B0">
        <w:rPr>
          <w:lang w:val="hr-HR"/>
        </w:rPr>
        <w:t>57282334194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ED74B0">
        <w:rPr>
          <w:lang w:val="hr-HR"/>
        </w:rPr>
        <w:t>101</w:t>
      </w:r>
      <w:r w:rsidRPr="000664E3">
        <w:rPr>
          <w:lang w:val="hr-HR"/>
        </w:rPr>
        <w:t>/201</w:t>
      </w:r>
      <w:r w:rsidR="00ED74B0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ED74B0">
        <w:rPr>
          <w:lang w:val="hr-HR"/>
        </w:rPr>
        <w:t>15.001,34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6418C9">
        <w:rPr>
          <w:lang w:val="hr-HR"/>
        </w:rPr>
        <w:t xml:space="preserve">– </w:t>
      </w:r>
      <w:r w:rsidR="00ED74B0">
        <w:rPr>
          <w:lang w:val="hr-HR"/>
        </w:rPr>
        <w:t xml:space="preserve">Saša </w:t>
      </w:r>
      <w:proofErr w:type="spellStart"/>
      <w:r w:rsidR="00ED74B0">
        <w:rPr>
          <w:lang w:val="hr-HR"/>
        </w:rPr>
        <w:t>Masleša</w:t>
      </w:r>
      <w:proofErr w:type="spellEnd"/>
      <w:r w:rsidR="00ED74B0">
        <w:rPr>
          <w:lang w:val="hr-HR"/>
        </w:rPr>
        <w:t xml:space="preserve"> iz </w:t>
      </w:r>
      <w:proofErr w:type="spellStart"/>
      <w:r w:rsidR="00ED74B0">
        <w:rPr>
          <w:lang w:val="hr-HR"/>
        </w:rPr>
        <w:t>Trnovitičkog</w:t>
      </w:r>
      <w:proofErr w:type="spellEnd"/>
      <w:r w:rsidR="00ED74B0">
        <w:rPr>
          <w:lang w:val="hr-HR"/>
        </w:rPr>
        <w:t xml:space="preserve"> Popovca, </w:t>
      </w:r>
      <w:proofErr w:type="spellStart"/>
      <w:r w:rsidR="00ED74B0">
        <w:rPr>
          <w:lang w:val="hr-HR"/>
        </w:rPr>
        <w:t>Trnovitički</w:t>
      </w:r>
      <w:proofErr w:type="spellEnd"/>
      <w:r w:rsidR="00ED74B0">
        <w:rPr>
          <w:lang w:val="hr-HR"/>
        </w:rPr>
        <w:t xml:space="preserve"> Popovac 96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ED74B0">
        <w:rPr>
          <w:lang w:val="hr-HR"/>
        </w:rPr>
        <w:t>80605525141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ED74B0">
        <w:rPr>
          <w:lang w:val="hr-HR"/>
        </w:rPr>
        <w:t>19. veljače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ED74B0">
        <w:rPr>
          <w:lang w:val="hr-HR"/>
        </w:rPr>
        <w:t>19</w:t>
      </w:r>
      <w:r w:rsidR="0094317E">
        <w:rPr>
          <w:lang w:val="hr-HR"/>
        </w:rPr>
        <w:t>.</w:t>
      </w:r>
      <w:r w:rsidR="00ED74B0">
        <w:rPr>
          <w:lang w:val="hr-HR"/>
        </w:rPr>
        <w:t>2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5DBE" w:rsidR="00835DBE">
      <w:r>
        <w:separator/>
      </w:r>
    </w:p>
  </w:endnote>
  <w:endnote w:id="0" w:type="continuationSeparator">
    <w:p w:rsidRDefault="00835DBE" w:rsidR="00835D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5DBE" w:rsidR="00835DBE">
      <w:r>
        <w:separator/>
      </w:r>
    </w:p>
  </w:footnote>
  <w:footnote w:id="0" w:type="continuationSeparator">
    <w:p w:rsidRDefault="00835DBE" w:rsidR="00835D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B7FB0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50DA1"/>
    <w:rsid w:val="004935A0"/>
    <w:rsid w:val="004D5164"/>
    <w:rsid w:val="004F1D25"/>
    <w:rsid w:val="00537961"/>
    <w:rsid w:val="00543B57"/>
    <w:rsid w:val="005A2447"/>
    <w:rsid w:val="005A6A0A"/>
    <w:rsid w:val="005E7F6D"/>
    <w:rsid w:val="00606637"/>
    <w:rsid w:val="006418C9"/>
    <w:rsid w:val="006425FF"/>
    <w:rsid w:val="0066064B"/>
    <w:rsid w:val="0066343B"/>
    <w:rsid w:val="00677658"/>
    <w:rsid w:val="006825E3"/>
    <w:rsid w:val="006D69FC"/>
    <w:rsid w:val="00701DB2"/>
    <w:rsid w:val="00725BCB"/>
    <w:rsid w:val="007F06DD"/>
    <w:rsid w:val="00834CA1"/>
    <w:rsid w:val="00835DBE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ED74B0"/>
    <w:rsid w:val="00F24118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B7F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F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F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F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F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B7F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F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F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F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F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St-101/2016</izvorni_sadrzaj>
    <derivirana_varijabla naziv="DomainObject.Predmet.OznakaBroj_1">St-101/2016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BUMERANG jednostavno društvo s ograničenom odgovornošću za trgovinu i usluge, Trnovitički Popovac zastupanog po punomoćniku Saša Masleša</izvorni_sadrzaj>
    <derivirana_varijabla naziv="DomainObject.Predmet.ProtustrankaFormated_1">  BUMERANG jednostavno društvo s ograničenom odgovornošću za trgovinu i usluge, Trnovitički Popovac zastupanog po punomoćniku Saša Masleša</derivirana_varijabla>
  </DomainObject.Predmet.ProtustrankaFormated>
  <DomainObject.Predmet.ProtustrankaFormatedOIB>
    <izvorni_sadrzaj>  BUMERANG jednostavno društvo s ograničenom odgovornošću za trgovinu i usluge, Trnovitički Popovac, OIB 57282334194 zastupanog po punomoćniku Saša Masleša</izvorni_sadrzaj>
    <derivirana_varijabla naziv="DomainObject.Predmet.ProtustrankaFormatedOIB_1">  BUMERANG jednostavno društvo s ograničenom odgovornošću za trgovinu i usluge, Trnovitički Popovac, OIB 57282334194 zastupanog po punomoćniku Saša Masleša</derivirana_varijabla>
  </DomainObject.Predmet.ProtustrankaFormatedOIB>
  <DomainObject.Predmet.ProtustrankaFormatedWithAdress>
    <izvorni_sadrzaj> BUMERANG jednostavno društvo s ograničenom odgovornošću za trgovinu i usluge, Trnovitički Popovac, Trnovitički Popovac 96, 43280 Trnovitički Popovac zastupanog po punomoćniku Saša Masleša</izvorni_sadrzaj>
    <derivirana_varijabla naziv="DomainObject.Predmet.ProtustrankaFormatedWithAdress_1"> BUMERANG jednostavno društvo s ograničenom odgovornošću za trgovinu i usluge, Trnovitički Popovac, Trnovitički Popovac 96, 43280 Trnovitički Popovac zastupanog po punomoćniku Saša Masleša</derivirana_varijabla>
  </DomainObject.Predmet.ProtustrankaFormatedWithAdress>
  <DomainObject.Predmet.ProtustrankaFormatedWithAdressOIB>
    <izvorni_sadrzaj> BUMERANG jednostavno društvo s ograničenom odgovornošću za trgovinu i usluge, Trnovitički Popovac, OIB 57282334194, Trnovitički Popovac 96, 43280 Trnovitički Popovac zastupanog po punomoćniku Saša Masleša</izvorni_sadrzaj>
    <derivirana_varijabla naziv="DomainObject.Predmet.ProtustrankaFormatedWithAdressOIB_1"> BUMERANG jednostavno društvo s ograničenom odgovornošću za trgovinu i usluge, Trnovitički Popovac, OIB 57282334194, Trnovitički Popovac 96, 43280 Trnovitički Popovac zastupanog po punomoćniku Saša Masleša</derivirana_varijabla>
  </DomainObject.Predmet.ProtustrankaFormatedWithAdressOIB>
  <DomainObject.Predmet.ProtustrankaWithAdress>
    <izvorni_sadrzaj>BUMERANG jednostavno društvo s ograničenom odgovornošću za trgovinu i usluge, Trnovitički Popovac Trnovitički Popovac 96, 43280 Trnovitički Popovac</izvorni_sadrzaj>
    <derivirana_varijabla naziv="DomainObject.Predmet.ProtustrankaWithAdress_1">BUMERANG jednostavno društvo s ograničenom odgovornošću za trgovinu i usluge, Trnovitički Popovac Trnovitički Popovac 96, 43280 Trnovitički Popovac</derivirana_varijabla>
  </DomainObject.Predmet.ProtustrankaWithAdress>
  <DomainObject.Predmet.ProtustrankaWithAdressOIB>
    <izvorni_sadrzaj>BUMERANG jednostavno društvo s ograničenom odgovornošću za trgovinu i usluge, Trnovitički Popovac, OIB 57282334194, Trnovitički Popovac 96, 43280 Trnovitički Popovac</izvorni_sadrzaj>
    <derivirana_varijabla naziv="DomainObject.Predmet.ProtustrankaWithAdressOIB_1">BUMERANG jednostavno društvo s ograničenom odgovornošću za trgovinu i usluge, Trnovitički Popovac, OIB 57282334194, Trnovitički Popovac 96, 43280 Trnovitički Popovac</derivirana_varijabla>
  </DomainObject.Predmet.ProtustrankaWithAdressOIB>
  <DomainObject.Predmet.ProtustrankaNazivFormated>
    <izvorni_sadrzaj>BUMERANG jednostavno društvo s ograničenom odgovornošću za trgovinu i usluge, Trnovitički Popovac</izvorni_sadrzaj>
    <derivirana_varijabla naziv="DomainObject.Predmet.ProtustrankaNazivFormated_1">BUMERANG jednostavno društvo s ograničenom odgovornošću za trgovinu i usluge, Trnovitički Popovac</derivirana_varijabla>
  </DomainObject.Predmet.ProtustrankaNazivFormated>
  <DomainObject.Predmet.ProtustrankaNazivFormatedOIB>
    <izvorni_sadrzaj>BUMERANG jednostavno društvo s ograničenom odgovornošću za trgovinu i usluge, Trnovitički Popovac, OIB 57282334194</izvorni_sadrzaj>
    <derivirana_varijabla naziv="DomainObject.Predmet.ProtustrankaNazivFormatedOIB_1">BUMERANG jednostavno društvo s ograničenom odgovornošću za trgovinu i usluge, Trnovitički Popovac, OIB 57282334194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BUMERANG jednostavno društvo s ograničenom odgovornošću za trgovinu i usluge, Trnovitički Popovac zastupanog po punomoćniku Saša Masleša</item>
    </izvorni_sadrzaj>
    <derivirana_varijabla naziv="DomainObject.Predmet.ProtuStrankaListFormated_1">
      <item>BUMERANG jednostavno društvo s ograničenom odgovornošću za trgovinu i usluge, Trnovitički Popovac zastupanog po punomoćniku Saša Masleša</item>
    </derivirana_varijabla>
  </DomainObject.Predmet.ProtuStrankaListFormated>
  <DomainObject.Predmet.ProtuStrankaListFormatedOIB>
    <izvorni_sadrzaj>
      <item>BUMERANG jednostavno društvo s ograničenom odgovornošću za trgovinu i usluge, Trnovitički Popovac, OIB 57282334194 zastupanog po punomoćniku Saša Masleša</item>
    </izvorni_sadrzaj>
    <derivirana_varijabla naziv="DomainObject.Predmet.ProtuStrankaListFormatedOIB_1">
      <item>BUMERANG jednostavno društvo s ograničenom odgovornošću za trgovinu i usluge, Trnovitički Popovac, OIB 57282334194 zastupanog po punomoćniku Saša Masleša</item>
    </derivirana_varijabla>
  </DomainObject.Predmet.ProtuStrankaListFormatedOIB>
  <DomainObject.Predmet.ProtuStrankaListFormatedWithAdress>
    <izvorni_sadrzaj>
      <item>BUMERANG jednostavno društvo s ograničenom odgovornošću za trgovinu i usluge, Trnovitički Popovac, Trnovitički Popovac 96, 43280 Trnovitički Popovac zastupanog po punomoćniku Saša Masleša</item>
    </izvorni_sadrzaj>
    <derivirana_varijabla naziv="DomainObject.Predmet.ProtuStrankaListFormatedWithAdress_1">
      <item>BUMERANG jednostavno društvo s ograničenom odgovornošću za trgovinu i usluge, Trnovitički Popovac, Trnovitički Popovac 96, 43280 Trnovitički Popovac zastupanog po punomoćniku Saša Masleša</item>
    </derivirana_varijabla>
  </DomainObject.Predmet.ProtuStrankaListFormatedWithAdress>
  <DomainObject.Predmet.ProtuStrankaListFormatedWithAdressOIB>
    <izvorni_sadrzaj>
      <item>BUMERANG jednostavno društvo s ograničenom odgovornošću za trgovinu i usluge, Trnovitički Popovac, OIB 57282334194, Trnovitički Popovac 96, 43280 Trnovitički Popovac zastupanog po punomoćniku Saša Masleša</item>
    </izvorni_sadrzaj>
    <derivirana_varijabla naziv="DomainObject.Predmet.ProtuStrankaListFormatedWithAdressOIB_1">
      <item>BUMERANG jednostavno društvo s ograničenom odgovornošću za trgovinu i usluge, Trnovitički Popovac, OIB 57282334194, Trnovitički Popovac 96, 43280 Trnovitički Popovac zastupanog po punomoćniku Saša Masleša</item>
    </derivirana_varijabla>
  </DomainObject.Predmet.ProtuStrankaListFormatedWithAdressOIB>
  <DomainObject.Predmet.ProtuStrankaListNazivFormated>
    <izvorni_sadrzaj>
      <item>BUMERANG jednostavno društvo s ograničenom odgovornošću za trgovinu i usluge, Trnovitički Popovac</item>
    </izvorni_sadrzaj>
    <derivirana_varijabla naziv="DomainObject.Predmet.ProtuStrankaListNazivFormated_1">
      <item>BUMERANG jednostavno društvo s ograničenom odgovornošću za trgovinu i usluge, Trnovitički Popovac</item>
    </derivirana_varijabla>
  </DomainObject.Predmet.ProtuStrankaListNazivFormated>
  <DomainObject.Predmet.ProtuStrankaListNazivFormatedOIB>
    <izvorni_sadrzaj>
      <item>BUMERANG jednostavno društvo s ograničenom odgovornošću za trgovinu i usluge, Trnovitički Popovac, OIB 57282334194</item>
    </izvorni_sadrzaj>
    <derivirana_varijabla naziv="DomainObject.Predmet.ProtuStrankaListNazivFormatedOIB_1">
      <item>BUMERANG jednostavno društvo s ograničenom odgovornošću za trgovinu i usluge, Trnovitički Popovac, OIB 57282334194</item>
    </derivirana_varijabla>
  </DomainObject.Predmet.ProtuStrankaListNazivFormatedOIB>
  <DomainObject.Predmet.OstaliListFormated>
    <izvorni_sadrzaj>
      <item>Saša Masleša punomoćnik sudionika u postupku BUMERANG jednostavno društvo s ograničenom odgovornošću za trgovinu i usluge, Trnovitički Popovac</item>
    </izvorni_sadrzaj>
    <derivirana_varijabla naziv="DomainObject.Predmet.OstaliListFormated_1">
      <item>Saša Masleša punomoćnik sudionika u postupku BUMERANG jednostavno društvo s ograničenom odgovornošću za trgovinu i usluge, Trnovitički Popovac</item>
    </derivirana_varijabla>
  </DomainObject.Predmet.OstaliListFormated>
  <DomainObject.Predmet.OstaliListFormatedOIB>
    <izvorni_sadrzaj>
      <item>Saša Masleša, OIB 80605525141 punomoćnik sudionika u postupku BUMERANG jednostavno društvo s ograničenom odgovornošću za trgovinu i usluge, Trnovitički Popovac</item>
    </izvorni_sadrzaj>
    <derivirana_varijabla naziv="DomainObject.Predmet.OstaliListFormatedOIB_1">
      <item>Saša Masleša, OIB 80605525141 punomoćnik sudionika u postupku BUMERANG jednostavno društvo s ograničenom odgovornošću za trgovinu i usluge, Trnovitički Popovac</item>
    </derivirana_varijabla>
  </DomainObject.Predmet.OstaliListFormatedOIB>
  <DomainObject.Predmet.OstaliListFormatedWithAdress>
    <izvorni_sadrzaj>
      <item>Saša Masleša, Trnovitički Popovac 96, 43280 Trnovitički Popovac punomoćnik sudionika u postupku BUMERANG jednostavno društvo s ograničenom odgovornošću za trgovinu i usluge, Trnovitički Popovac</item>
    </izvorni_sadrzaj>
    <derivirana_varijabla naziv="DomainObject.Predmet.OstaliListFormatedWithAdress_1">
      <item>Saša Masleša, Trnovitički Popovac 96, 43280 Trnovitički Popovac punomoćnik sudionika u postupku BUMERANG jednostavno društvo s ograničenom odgovornošću za trgovinu i usluge, Trnovitički Popovac</item>
    </derivirana_varijabla>
  </DomainObject.Predmet.OstaliListFormatedWithAdress>
  <DomainObject.Predmet.OstaliListFormatedWithAdressOIB>
    <izvorni_sadrzaj>
      <item>Saša Masleša, OIB 80605525141, Trnovitički Popovac 96, 43280 Trnovitički Popovac punomoćnik sudionika u postupku BUMERANG jednostavno društvo s ograničenom odgovornošću za trgovinu i usluge, Trnovitički Popovac</item>
    </izvorni_sadrzaj>
    <derivirana_varijabla naziv="DomainObject.Predmet.OstaliListFormatedWithAdressOIB_1">
      <item>Saša Masleša, OIB 80605525141, Trnovitički Popovac 96, 43280 Trnovitički Popovac punomoćnik sudionika u postupku BUMERANG jednostavno društvo s ograničenom odgovornošću za trgovinu i usluge, Trnovitički Popovac</item>
    </derivirana_varijabla>
  </DomainObject.Predmet.OstaliListFormatedWithAdressOIB>
  <DomainObject.Predmet.OstaliListNazivFormated>
    <izvorni_sadrzaj>
      <item>Saša Masleša</item>
    </izvorni_sadrzaj>
    <derivirana_varijabla naziv="DomainObject.Predmet.OstaliListNazivFormated_1">
      <item>Saša Masleša</item>
    </derivirana_varijabla>
  </DomainObject.Predmet.OstaliListNazivFormated>
  <DomainObject.Predmet.OstaliListNazivFormatedOIB>
    <izvorni_sadrzaj>
      <item>Saša Masleša, OIB 80605525141</item>
    </izvorni_sadrzaj>
    <derivirana_varijabla naziv="DomainObject.Predmet.OstaliListNazivFormatedOIB_1">
      <item>Saša Masleša, OIB 80605525141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BUMERANG jednostavno društvo s ograničenom odgovornošću za trgovinu i usluge, Trnovitički Popovac</izvorni_sadrzaj>
    <derivirana_varijabla naziv="DomainObject.Predmet.ProtustrankaIDrugi_1">BUMERANG jednostavno društvo s ograničenom odgovornošću za trgovinu i usluge, Trnovitički Popovac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BUMERANG jednostavno društvo s ograničenom odgovornošću za trgovinu i usluge, Trnovitički Popovac, OIB 57282334194, Trnovitički Popovac 96, 43280 Trnovitički Popovac</izvorni_sadrzaj>
    <derivirana_varijabla naziv="DomainObject.Predmet.ProtustrankaIDrugiAdressOIB_1">BUMERANG jednostavno društvo s ograničenom odgovornošću za trgovinu i usluge, Trnovitički Popovac, OIB 57282334194, Trnovitički Popovac 96, 43280 Trnovitički Popovac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BUMERANG jednostavno društvo s ograničenom odgovornošću za trgovinu i usluge, Trnovitički Popovac</item>
      <item>Saša Masleša</item>
    </izvorni_sadrzaj>
    <derivirana_varijabla naziv="DomainObject.Predmet.SudioniciListNaziv_1">
      <item>FINA, RC ZAGREB, Podružnica Bjelovar</item>
      <item>BUMERANG jednostavno društvo s ograničenom odgovornošću za trgovinu i usluge, Trnovitički Popovac</item>
      <item>Saša Masleša</item>
    </derivirana_varijabla>
  </DomainObject.Predmet.SudioniciListNaziv>
  <DomainObject.Predmet.SudioniciListAdressOIB>
    <izvorni_sadrzaj>
      <item>FINA, RC ZAGREB, Podružnica Bjelovar, OIB 85821130368, F. Supila 4,43000 Bjelovar</item>
      <item>BUMERANG jednostavno društvo s ograničenom odgovornošću za trgovinu i usluge, Trnovitički Popovac, OIB 57282334194, Trnovitički Popovac 96,43280 Trnovitički Popovac</item>
      <item>Saša Masleša, OIB 80605525141, Trnovitički Popovac 96,43280 Trnovitički Popovac</item>
    </izvorni_sadrzaj>
    <derivirana_varijabla naziv="DomainObject.Predmet.SudioniciListAdressOIB_1">
      <item>FINA, RC ZAGREB, Podružnica Bjelovar, OIB 85821130368, F. Supila 4,43000 Bjelovar</item>
      <item>BUMERANG jednostavno društvo s ograničenom odgovornošću za trgovinu i usluge, Trnovitički Popovac, OIB 57282334194, Trnovitički Popovac 96,43280 Trnovitički Popovac</item>
      <item>Saša Masleša, OIB 80605525141, Trnovitički Popovac 96,43280 Trnovitički Popovac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57282334194</item>
      <item>, OIB 80605525141</item>
    </izvorni_sadrzaj>
    <derivirana_varijabla naziv="DomainObject.Predmet.SudioniciListNazivOIB_1">
      <item>, OIB 85821130368</item>
      <item>, OIB 57282334194</item>
      <item>, OIB 80605525141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1E3AAF-A7FA-4AA1-84FA-BD07E472B9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305</properties:Words>
  <properties:Characters>1745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2016-02-19T13:43:00Z</dcterms:created>
  <dc:creator>553y7k3</dc:creator>
  <cp:lastModifiedBy>Željka Vitez</cp:lastModifiedBy>
  <cp:lastPrinted>2016-02-19T13:43:00Z</cp:lastPrinted>
  <dcterms:modified xmlns:xsi="http://www.w3.org/2001/XMLSchema-instance" xsi:type="dcterms:W3CDTF">2016-02-19T13:46:00Z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