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f915" w14:paraId="94ef915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D735F1">
        <w:t>1046</w:t>
      </w:r>
      <w:r w:rsidR="0026110E">
        <w:t>/16-2</w:t>
      </w:r>
      <w:r w:rsidR="00D735F1">
        <w:t>5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REPUBLIKA HRVATSKA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D735F1">
        <w:rPr>
          <w:b/>
        </w:rPr>
        <w:t>NOX d.o.o. Otok, Zrinski-Frankopan 18, OIB: 02543575231, MBS: 030089668</w:t>
      </w:r>
      <w:r w:rsidR="00370575">
        <w:t>,</w:t>
      </w:r>
      <w:r w:rsidR="00984ABF">
        <w:t xml:space="preserve">  dana </w:t>
      </w:r>
      <w:r w:rsidR="00D735F1">
        <w:t>3. siječnja 2017.</w:t>
      </w:r>
      <w:r w:rsidR="00607731">
        <w:t xml:space="preserve">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D735F1">
        <w:rPr>
          <w:b/>
        </w:rPr>
        <w:t>NOX d.o.o. Otok, Zrinski-Frankopan 18, OIB: 02543575231, MBS: 030089668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D735F1" w:rsidP="00984ABF" w:rsidR="00984ABF">
      <w:pPr>
        <w:pStyle w:val="Tijeloteksta"/>
        <w:jc w:val="center"/>
        <w:rPr>
          <w:b/>
        </w:rPr>
      </w:pPr>
      <w:r>
        <w:rPr>
          <w:b/>
        </w:rPr>
        <w:t>13. siječnja 2017. g. u 10,30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607731">
        <w:t>40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6045AD" w:rsidP="00607731" w:rsidR="0026110E">
      <w:pPr>
        <w:numPr>
          <w:ilvl w:val="0"/>
          <w:numId w:val="5"/>
        </w:numPr>
        <w:jc w:val="both"/>
      </w:pPr>
      <w:r>
        <w:t>Utvrđivanje vrijednosti nekretnine te način i uvjeti prodaje iste</w:t>
      </w:r>
    </w:p>
    <w:p w:rsidRDefault="006045AD" w:rsidP="006045AD" w:rsidR="006045AD">
      <w:pPr>
        <w:numPr>
          <w:ilvl w:val="0"/>
          <w:numId w:val="5"/>
        </w:numPr>
        <w:jc w:val="both"/>
      </w:pPr>
      <w:r>
        <w:t>Razno</w:t>
      </w:r>
    </w:p>
    <w:p w:rsidRDefault="006045AD" w:rsidP="006045AD" w:rsidR="006045AD">
      <w:pPr>
        <w:ind w:left="720"/>
        <w:jc w:val="both"/>
      </w:pPr>
    </w:p>
    <w:p w:rsidRDefault="006045AD" w:rsidP="006045AD" w:rsidR="006045AD">
      <w:pPr>
        <w:ind w:left="720"/>
        <w:jc w:val="both"/>
      </w:pPr>
    </w:p>
    <w:p w:rsidRDefault="00984ABF" w:rsidP="006045AD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D735F1">
        <w:t>14. prosinca</w:t>
      </w:r>
      <w:r w:rsidR="00F64D2E">
        <w:t xml:space="preserve"> 201</w:t>
      </w:r>
      <w:r w:rsidR="00607731">
        <w:t>6</w:t>
      </w:r>
      <w:r w:rsidR="00F64D2E">
        <w:t>. g. 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</w:t>
      </w:r>
      <w:r w:rsidR="00D735F1">
        <w:t>Žarko Timarac</w:t>
      </w:r>
      <w:r w:rsidR="00583E66">
        <w:t xml:space="preserve"> </w:t>
      </w:r>
      <w:r w:rsidR="00D735F1">
        <w:t xml:space="preserve">iz Požege </w:t>
      </w:r>
      <w:r w:rsidR="006045AD">
        <w:t xml:space="preserve">dostavio je procjenu nekretnine i predložio </w:t>
      </w:r>
      <w:r w:rsidR="00583E66">
        <w:t>sazivanje Skupštine vjerovnika</w:t>
      </w:r>
      <w:r w:rsidR="004013E3">
        <w:t xml:space="preserve"> u izreci označenim dnevnim redom. </w:t>
      </w: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D735F1">
        <w:t>3. siječnja</w:t>
      </w:r>
      <w:r w:rsidR="00607731">
        <w:t xml:space="preserve"> 201</w:t>
      </w:r>
      <w:r w:rsidR="00D735F1">
        <w:t>7</w:t>
      </w:r>
      <w:r w:rsidR="00607731">
        <w:t>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984ABF" w:rsidR="004013E3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lastRenderedPageBreak/>
        <w:t>DNA</w:t>
      </w:r>
    </w:p>
    <w:p w:rsidRDefault="00984ABF" w:rsidP="00984ABF" w:rsidR="0026110E" w:rsidRPr="0026110E">
      <w:pPr>
        <w:pStyle w:val="Tijeloteksta"/>
        <w:numPr>
          <w:ilvl w:val="0"/>
          <w:numId w:val="3"/>
        </w:numPr>
        <w:jc w:val="left"/>
      </w:pPr>
      <w:r>
        <w:t>Stečajn</w:t>
      </w:r>
      <w:r w:rsidR="0026110E">
        <w:t>i</w:t>
      </w:r>
      <w:r>
        <w:t xml:space="preserve"> upravitelj</w:t>
      </w:r>
      <w:r w:rsidR="00AB7477">
        <w:t xml:space="preserve"> </w:t>
      </w:r>
      <w:r w:rsidR="00D735F1">
        <w:t>Žarko Timarac, Požega, Radnička 31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4013E3">
        <w:t xml:space="preserve"> uz podnesak st. uprav. </w:t>
      </w:r>
      <w:r w:rsidR="006045AD">
        <w:t>od 14.12.2016. g. (str. 97 spisa)</w:t>
      </w:r>
    </w:p>
    <w:p w:rsidRDefault="00025FCE" w:rsidP="00984ABF" w:rsidR="001432C7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26110E">
        <w:t>Vukovar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D735F1">
        <w:t>13.1.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  <w:bookmarkStart w:name="_GoBack" w:id="0"/>
      <w:bookmarkEnd w:id="0"/>
    </w:p>
    <w:sectPr w:rsidSect="001432C7" w:rsidR="00D72462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6E23" w:rsidP="00025FCE" w:rsidR="00516E23">
      <w:r>
        <w:separator/>
      </w:r>
    </w:p>
  </w:endnote>
  <w:endnote w:id="0" w:type="continuationSeparator">
    <w:p w:rsidRDefault="00516E23" w:rsidP="00025FCE" w:rsidR="00516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6E23" w:rsidP="00025FCE" w:rsidR="00516E23">
      <w:r>
        <w:separator/>
      </w:r>
    </w:p>
  </w:footnote>
  <w:footnote w:id="0" w:type="continuationSeparator">
    <w:p w:rsidRDefault="00516E23" w:rsidP="00025FCE" w:rsidR="00516E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B74A0">
      <w:rPr>
        <w:noProof/>
      </w:rPr>
      <w:t>3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17CE4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110E"/>
    <w:rsid w:val="00267D26"/>
    <w:rsid w:val="0028507D"/>
    <w:rsid w:val="00292D89"/>
    <w:rsid w:val="002A21F4"/>
    <w:rsid w:val="002A2AF5"/>
    <w:rsid w:val="002D2610"/>
    <w:rsid w:val="002D7681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94954"/>
    <w:rsid w:val="003A3E78"/>
    <w:rsid w:val="003A56C0"/>
    <w:rsid w:val="003A610E"/>
    <w:rsid w:val="003B74A0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16E23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45AD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6FF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7477"/>
    <w:rsid w:val="00AC0506"/>
    <w:rsid w:val="00B04D36"/>
    <w:rsid w:val="00B24B41"/>
    <w:rsid w:val="00B82540"/>
    <w:rsid w:val="00B95B20"/>
    <w:rsid w:val="00BE33FF"/>
    <w:rsid w:val="00C2016D"/>
    <w:rsid w:val="00C255B2"/>
    <w:rsid w:val="00C77B5C"/>
    <w:rsid w:val="00CA01EF"/>
    <w:rsid w:val="00CE0EE4"/>
    <w:rsid w:val="00D212DB"/>
    <w:rsid w:val="00D23251"/>
    <w:rsid w:val="00D24D2F"/>
    <w:rsid w:val="00D72462"/>
    <w:rsid w:val="00D735F1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4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74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4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4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4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74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74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4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4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4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C3C543-D53C-4EEF-8D18-B08D5B21A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214</properties:Words>
  <properties:Characters>1104</properties:Characters>
  <properties:Lines>107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2017-01-03T06:49:00Z</dcterms:created>
  <dc:creator>Korisnik</dc:creator>
  <cp:lastModifiedBy>Danijela Sekulić</cp:lastModifiedBy>
  <cp:lastPrinted>2017-01-03T08:01:00Z</cp:lastPrinted>
  <dcterms:modified xmlns:xsi="http://www.w3.org/2001/XMLSchema-instance" xsi:type="dcterms:W3CDTF">2017-01-03T08:03:00Z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