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a456" w14:paraId="f8ca456" w:rsidRDefault="0000076E" w:rsidP="0000076E" w:rsidR="0000076E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76E" w:rsidP="0000076E" w:rsidR="0000076E">
      <w:r>
        <w:t xml:space="preserve">REPUBLIKA HRVATSKA                                                                             </w:t>
      </w:r>
    </w:p>
    <w:p w:rsidRDefault="0000076E" w:rsidP="0000076E" w:rsidR="0000076E">
      <w:r>
        <w:t>Trgovački sud u Zagrebu</w:t>
      </w:r>
    </w:p>
    <w:p w:rsidRDefault="0000076E" w:rsidP="0000076E" w:rsidR="0000076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0076E" w:rsidP="0000076E" w:rsidR="0000076E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6781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20</w:t>
      </w:r>
      <w:proofErr w:type="spellEnd"/>
    </w:p>
    <w:p w:rsidRDefault="0000076E" w:rsidP="0000076E" w:rsidR="0000076E">
      <w:pPr>
        <w:jc w:val="center"/>
      </w:pPr>
      <w:r>
        <w:t>R E P U B L I K A    H R V A T S K A</w:t>
      </w:r>
    </w:p>
    <w:p w:rsidRDefault="0000076E" w:rsidP="0000076E" w:rsidR="0000076E">
      <w:pPr>
        <w:jc w:val="center"/>
      </w:pPr>
    </w:p>
    <w:p w:rsidRDefault="0000076E" w:rsidP="0000076E" w:rsidR="0000076E">
      <w:pPr>
        <w:jc w:val="center"/>
      </w:pPr>
      <w:r>
        <w:t>R J E Š E N J E</w:t>
      </w:r>
    </w:p>
    <w:p w:rsidRDefault="0000076E" w:rsidP="0000076E" w:rsidR="0000076E">
      <w:pPr>
        <w:jc w:val="center"/>
      </w:pPr>
    </w:p>
    <w:p w:rsidRDefault="0000076E" w:rsidP="0000076E" w:rsidR="0000076E"/>
    <w:p w:rsidRDefault="0000076E" w:rsidP="0000076E" w:rsidR="0000076E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 xml:space="preserve">dužnikom </w:t>
      </w:r>
      <w:proofErr w:type="spellStart"/>
      <w:r>
        <w:rPr>
          <w:szCs w:val="24"/>
        </w:rPr>
        <w:t>ENGLER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GRUNDBESITZ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ZAGREB</w:t>
      </w:r>
      <w:proofErr w:type="spellEnd"/>
      <w:r>
        <w:rPr>
          <w:szCs w:val="24"/>
        </w:rPr>
        <w:t xml:space="preserve"> d.o.o. za građevinarstvo, trgovinu i poslovanje nekretninama, Zagreb, Medulićeva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57953059898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080363667</w:t>
      </w:r>
      <w:proofErr w:type="spellEnd"/>
      <w:r>
        <w:rPr>
          <w:szCs w:val="24"/>
        </w:rPr>
        <w:t>,</w:t>
      </w:r>
      <w:r>
        <w:t xml:space="preserve"> dana </w:t>
      </w:r>
      <w:proofErr w:type="spellStart"/>
      <w:r>
        <w:t>12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 godine</w:t>
      </w:r>
    </w:p>
    <w:p w:rsidRDefault="0000076E" w:rsidP="0000076E" w:rsidR="0000076E"/>
    <w:p w:rsidRDefault="0000076E" w:rsidP="0000076E" w:rsidR="0000076E">
      <w:pPr>
        <w:jc w:val="center"/>
      </w:pPr>
      <w:r>
        <w:t>r i j e š i o    j e</w:t>
      </w:r>
    </w:p>
    <w:p w:rsidRDefault="0000076E" w:rsidP="0000076E" w:rsidR="0000076E"/>
    <w:p w:rsidRDefault="0000076E" w:rsidP="0000076E" w:rsidR="0000076E">
      <w:pPr>
        <w:pStyle w:val="Odlomakpopisa"/>
        <w:jc w:val="both"/>
      </w:pPr>
      <w:r>
        <w:t>Određuje se ročište radi rasprave o pretpostavkama za otvaranje stečajnog postupka za dan</w:t>
      </w:r>
    </w:p>
    <w:p w:rsidRDefault="0000076E" w:rsidP="0000076E" w:rsidR="0000076E">
      <w:pPr>
        <w:ind w:left="705"/>
        <w:jc w:val="both"/>
      </w:pPr>
    </w:p>
    <w:p w:rsidRDefault="0000076E" w:rsidP="0000076E" w:rsidR="0000076E">
      <w:pPr>
        <w:ind w:left="705"/>
        <w:jc w:val="center"/>
      </w:pPr>
      <w:proofErr w:type="spellStart"/>
      <w:r>
        <w:t>29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00076E" w:rsidP="0000076E" w:rsidR="0000076E">
      <w:pPr>
        <w:ind w:left="705"/>
        <w:jc w:val="center"/>
      </w:pPr>
    </w:p>
    <w:p w:rsidRDefault="0000076E" w:rsidP="0000076E" w:rsidR="0000076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00076E" w:rsidP="0000076E" w:rsidR="0000076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0076E" w:rsidP="0000076E" w:rsidR="0000076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00076E" w:rsidP="001C4662" w:rsidR="0000076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</w:t>
      </w:r>
      <w:r w:rsidR="001C4662">
        <w:t>i</w:t>
      </w:r>
      <w:r>
        <w:t xml:space="preserve">: – </w:t>
      </w:r>
      <w:r w:rsidR="001C4662">
        <w:t xml:space="preserve">  </w:t>
      </w:r>
      <w:r>
        <w:t>FINA,</w:t>
      </w:r>
    </w:p>
    <w:p w:rsidRDefault="001C4662" w:rsidP="001C4662" w:rsidR="001C466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>
        <w:t>NAVA</w:t>
      </w:r>
      <w:proofErr w:type="spellEnd"/>
      <w:r>
        <w:t xml:space="preserve"> BANKA d.d.</w:t>
      </w:r>
    </w:p>
    <w:p w:rsidRDefault="0000076E" w:rsidP="0000076E" w:rsidR="0000076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00076E" w:rsidP="0000076E" w:rsidR="0000076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dužnika.</w:t>
      </w:r>
    </w:p>
    <w:p w:rsidRDefault="0000076E" w:rsidP="0000076E" w:rsidR="0000076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0076E" w:rsidP="0000076E" w:rsidR="0000076E">
      <w:pPr>
        <w:ind w:left="705"/>
        <w:jc w:val="both"/>
      </w:pPr>
    </w:p>
    <w:p w:rsidRDefault="0000076E" w:rsidP="0000076E" w:rsidR="0000076E">
      <w:pPr>
        <w:jc w:val="center"/>
      </w:pPr>
      <w:r>
        <w:t xml:space="preserve">Zagreb </w:t>
      </w:r>
      <w:proofErr w:type="spellStart"/>
      <w:r>
        <w:t>12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</w:t>
      </w:r>
    </w:p>
    <w:p w:rsidRDefault="0000076E" w:rsidP="0000076E" w:rsidR="0000076E"/>
    <w:p w:rsidRDefault="0000076E" w:rsidP="0000076E" w:rsidR="000007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00076E" w:rsidP="0000076E" w:rsidR="000007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00076E" w:rsidP="0000076E" w:rsidR="0000076E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A526D6">
        <w:t>, v.r.</w:t>
      </w:r>
    </w:p>
    <w:p w:rsidRDefault="0000076E" w:rsidP="0000076E" w:rsidR="0000076E"/>
    <w:p w:rsidRDefault="001E1F87" w:rsidR="001E1F87"/>
    <w:p w:rsidRDefault="00A526D6" w:rsidP="00E40762" w:rsidR="00A526D6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A526D6" w:rsidP="00E40762" w:rsidR="00A526D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526D6" w:rsidR="00A526D6"/>
    <w:sectPr w:rsidR="00A526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B5CFE"/>
    <w:multiLevelType w:val="hybridMultilevel"/>
    <w:tmpl w:val="086EA8E8"/>
    <w:lvl w:tplc="0A524DB8" w:ilvl="0">
      <w:start w:val="1"/>
      <w:numFmt w:val="bullet"/>
      <w:lvlText w:val="-"/>
      <w:lvlJc w:val="left"/>
      <w:pPr>
        <w:ind w:hanging="360" w:left="26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3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9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36"/>
      </w:pPr>
      <w:rPr>
        <w:rFonts w:hAnsi="Wingdings" w:ascii="Wingdings" w:hint="default"/>
      </w:rPr>
    </w:lvl>
  </w:abstractNum>
  <w:abstractNum w:abstractNumId="1">
    <w:nsid w:val="2DD864AD"/>
    <w:multiLevelType w:val="hybridMultilevel"/>
    <w:tmpl w:val="1FC66A5A"/>
    <w:lvl w:tplc="89B8C356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76E"/>
    <w:rsid w:val="0000076E"/>
    <w:rsid w:val="00045FAF"/>
    <w:rsid w:val="0005710B"/>
    <w:rsid w:val="00096970"/>
    <w:rsid w:val="001033F0"/>
    <w:rsid w:val="00117BC5"/>
    <w:rsid w:val="00193FB6"/>
    <w:rsid w:val="001C4662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6C578B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526D6"/>
    <w:rsid w:val="00AF40C4"/>
    <w:rsid w:val="00BA536C"/>
    <w:rsid w:val="00C60B87"/>
    <w:rsid w:val="00CD0023"/>
    <w:rsid w:val="00CF6257"/>
    <w:rsid w:val="00E37745"/>
    <w:rsid w:val="00E769D4"/>
    <w:rsid w:val="00EB7BCA"/>
    <w:rsid w:val="00ED46BF"/>
    <w:rsid w:val="00F03380"/>
    <w:rsid w:val="00F27AEA"/>
    <w:rsid w:val="00F36AF7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76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0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07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7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76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0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07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7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St-6781/2016-20</izvorni_sadrzaj>
    <derivirana_varijabla naziv="DomainObject.Oznaka_1">St-6781/2016-20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St-6781/2016</izvorni_sadrzaj>
    <derivirana_varijabla naziv="DomainObject.Predmet.OznakaBroj_1">St-6781/2016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ENGLER GRUNDBESITZ ZAGREB d.o.o. zastupanog po punomoćniku Josip Đerek</izvorni_sadrzaj>
    <derivirana_varijabla naziv="DomainObject.Predmet.ProtustrankaFormated_1">  ENGLER GRUNDBESITZ ZAGREB d.o.o. zastupanog po punomoćniku Josip Đerek</derivirana_varijabla>
  </DomainObject.Predmet.ProtustrankaFormated>
  <DomainObject.Predmet.ProtustrankaFormatedOIB>
    <izvorni_sadrzaj>  ENGLER GRUNDBESITZ ZAGREB d.o.o., OIB 57953059898 zastupanog po punomoćniku Josip Đerek</izvorni_sadrzaj>
    <derivirana_varijabla naziv="DomainObject.Predmet.ProtustrankaFormatedOIB_1">  ENGLER GRUNDBESITZ ZAGREB d.o.o., OIB 57953059898 zastupanog po punomoćniku Josip Đerek</derivirana_varijabla>
  </DomainObject.Predmet.ProtustrankaFormatedOIB>
  <DomainObject.Predmet.ProtustrankaFormatedWithAdress>
    <izvorni_sadrzaj> ENGLER GRUNDBESITZ ZAGREB d.o.o., Medulićeva 2, 10000 Zagreb zastupanog po punomoćniku Josip Đerek</izvorni_sadrzaj>
    <derivirana_varijabla naziv="DomainObject.Predmet.ProtustrankaFormatedWithAdress_1"> ENGLER GRUNDBESITZ ZAGREB d.o.o., Medulićeva 2, 10000 Zagreb zastupanog po punomoćniku Josip Đerek</derivirana_varijabla>
  </DomainObject.Predmet.ProtustrankaFormatedWithAdress>
  <DomainObject.Predmet.ProtustrankaFormatedWithAdressOIB>
    <izvorni_sadrzaj> ENGLER GRUNDBESITZ ZAGREB d.o.o., OIB 57953059898, Medulićeva 2, 10000 Zagreb zastupanog po punomoćniku Josip Đerek</izvorni_sadrzaj>
    <derivirana_varijabla naziv="DomainObject.Predmet.ProtustrankaFormatedWithAdressOIB_1"> ENGLER GRUNDBESITZ ZAGREB d.o.o., OIB 57953059898, Medulićeva 2, 10000 Zagreb zastupanog po punomoćniku Josip Đerek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d.d. u stečaju</izvorni_sadrzaj>
    <derivirana_varijabla naziv="DomainObject.Predmet.StrankaFormated_1">  FINA Regionalni centar Zagreb; NAVA BANKA d.d. u stečaju</derivirana_varijabla>
  </DomainObject.Predmet.StrankaFormated>
  <DomainObject.Predmet.StrankaFormatedOIB>
    <izvorni_sadrzaj>  FINA Regionalni centar Zagreb, OIB 85821130368; NAVA BANKA d.d. u stečaju, OIB 07492912398</izvorni_sadrzaj>
    <derivirana_varijabla naziv="DomainObject.Predmet.StrankaFormatedOIB_1">  FINA Regionalni centar Zagreb, OIB 85821130368; NAVA BANKA d.d. u stečaju, OIB 07492912398</derivirana_varijabla>
  </DomainObject.Predmet.StrankaFormatedOIB>
  <DomainObject.Predmet.StrankaFormatedWithAdress>
    <izvorni_sadrzaj> FINA Regionalni centar Zagreb, Trg svibanjskih žrtava 1995. 1, 10000 Zagreb; NAVA BANKA d.d. u stečaju, Tratinska 27, 10000 Zagreb</izvorni_sadrzaj>
    <derivirana_varijabla naziv="DomainObject.Predmet.StrankaFormatedWithAdress_1"> FINA Regionalni centar Zagreb, Trg svibanjskih žrtava 1995. 1, 10000 Zagreb; NAVA BANKA d.d.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d.d. u stečaju, OIB 07492912398, Tratinska 27, 10000 Zagreb</izvorni_sadrzaj>
    <derivirana_varijabla naziv="DomainObject.Predmet.StrankaFormatedWithAdressOIB_1"> FINA Regionalni centar Zagreb, OIB 85821130368, Trg svibanjskih žrtava 1995. 1, 10000 Zagreb; NAVA BANKA d.d.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d.d. u stečaju Tratinska 27,10000 Zagreb</izvorni_sadrzaj>
    <derivirana_varijabla naziv="DomainObject.Predmet.StrankaWithAdress_1">FINA Regionalni centar Zagreb Trg svibanjskih žrtava 1995. 1,10000 Zagreb,NAVA BANKA d.d. u stečaju Tratinska 27,10000 Zagreb</derivirana_varijabla>
  </DomainObject.Predmet.StrankaWithAdress>
  <DomainObject.Predmet.StrankaWithAdressOIB>
    <izvorni_sadrzaj>FINA Regionalni centar Zagreb, OIB 85821130368, Trg svibanjskih žrtava 1995. 1,10000 Zagreb,NAVA BANKA d.d. u stečaju, OIB 07492912398, Tratinska 27,10000 Zagreb</izvorni_sadrzaj>
    <derivirana_varijabla naziv="DomainObject.Predmet.StrankaWithAdressOIB_1">FINA Regionalni centar Zagreb, OIB 85821130368, Trg svibanjskih žrtava 1995. 1,10000 Zagreb,NAVA BANKA d.d. u stečaju, OIB 07492912398, Tratinska 27,10000 Zagreb</derivirana_varijabla>
  </DomainObject.Predmet.StrankaWithAdressOIB>
  <DomainObject.Predmet.StrankaNazivFormated>
    <izvorni_sadrzaj>FINA Regionalni centar Zagreb,NAVA BANKA d.d. u stečaju</izvorni_sadrzaj>
    <derivirana_varijabla naziv="DomainObject.Predmet.StrankaNazivFormated_1">FINA Regionalni centar Zagreb,NAVA BANKA d.d. u stečaju</derivirana_varijabla>
  </DomainObject.Predmet.StrankaNazivFormated>
  <DomainObject.Predmet.StrankaNazivFormatedOIB>
    <izvorni_sadrzaj>FINA Regionalni centar Zagreb, OIB 85821130368,NAVA BANKA d.d. u stečaju, OIB 07492912398</izvorni_sadrzaj>
    <derivirana_varijabla naziv="DomainObject.Predmet.StrankaNazivFormatedOIB_1">FINA Regionalni centar Zagreb, OIB 85821130368,NAVA BANKA d.d.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NAVA BANKA d.d. u stečaju</item>
    </izvorni_sadrzaj>
    <derivirana_varijabla naziv="DomainObject.Predmet.StrankaListFormated_1">
      <item>FINA Regionalni centar Zagreb</item>
      <item>NAVA BANKA d.d. u stečaju</item>
    </derivirana_varijabla>
  </DomainObject.Predmet.StrankaListFormated>
  <DomainObject.Predmet.StrankaListFormatedOIB>
    <izvorni_sadrzaj>
      <item>FINA Regionalni centar Zagreb, OIB 85821130368</item>
      <item>NAVA BANKA d.d. u stečaju, OIB 07492912398</item>
    </izvorni_sadrzaj>
    <derivirana_varijabla naziv="DomainObject.Predmet.StrankaListFormatedOIB_1">
      <item>FINA Regionalni centar Zagreb, OIB 85821130368</item>
      <item>NAVA BANKA d.d.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d.d. u stečaju, Tratinska 27, 10000 Zagreb</item>
    </izvorni_sadrzaj>
    <derivirana_varijabla naziv="DomainObject.Predmet.StrankaListFormatedWithAdress_1">
      <item>FINA Regionalni centar Zagreb, Trg svibanjskih žrtava 1995. 1, 10000 Zagreb</item>
      <item>NAVA BANKA d.d.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d.d.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d.d.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d.d. u stečaju</item>
    </izvorni_sadrzaj>
    <derivirana_varijabla naziv="DomainObject.Predmet.StrankaListNazivFormated_1">
      <item>FINA Regionalni centar Zagreb</item>
      <item>NAVA BANKA d.d. u stečaju</item>
    </derivirana_varijabla>
  </DomainObject.Predmet.StrankaListNazivFormated>
  <DomainObject.Predmet.StrankaListNazivFormatedOIB>
    <izvorni_sadrzaj>
      <item>FINA Regionalni centar Zagreb, OIB 85821130368</item>
      <item>NAVA BANKA d.d. u stečaju, OIB 07492912398</item>
    </izvorni_sadrzaj>
    <derivirana_varijabla naziv="DomainObject.Predmet.StrankaListNazivFormatedOIB_1">
      <item>FINA Regionalni centar Zagreb, OIB 85821130368</item>
      <item>NAVA BANKA d.d. u stečaju, OIB 07492912398</item>
    </derivirana_varijabla>
  </DomainObject.Predmet.StrankaListNazivFormatedOIB>
  <DomainObject.Predmet.ProtuStrankaListFormated>
    <izvorni_sadrzaj>
      <item>ENGLER GRUNDBESITZ ZAGREB d.o.o. zastupanog po punomoćniku Josip Đerek</item>
    </izvorni_sadrzaj>
    <derivirana_varijabla naziv="DomainObject.Predmet.ProtuStrankaListFormated_1">
      <item>ENGLER GRUNDBESITZ ZAGREB d.o.o. zastupanog po punomoćniku Josip Đerek</item>
    </derivirana_varijabla>
  </DomainObject.Predmet.ProtuStrankaListFormated>
  <DomainObject.Predmet.ProtuStrankaListFormatedOIB>
    <izvorni_sadrzaj>
      <item>ENGLER GRUNDBESITZ ZAGREB d.o.o., OIB 57953059898 zastupanog po punomoćniku Josip Đerek</item>
    </izvorni_sadrzaj>
    <derivirana_varijabla naziv="DomainObject.Predmet.ProtuStrankaListFormatedOIB_1">
      <item>ENGLER GRUNDBESITZ ZAGREB d.o.o., OIB 57953059898 zastupanog po punomoćniku Josip Đerek</item>
    </derivirana_varijabla>
  </DomainObject.Predmet.ProtuStrankaListFormatedOIB>
  <DomainObject.Predmet.ProtuStrankaListFormatedWithAdress>
    <izvorni_sadrzaj>
      <item>ENGLER GRUNDBESITZ ZAGREB d.o.o., Medulićeva 2, 10000 Zagreb zastupanog po punomoćniku Josip Đerek</item>
    </izvorni_sadrzaj>
    <derivirana_varijabla naziv="DomainObject.Predmet.ProtuStrankaListFormatedWithAdress_1">
      <item>ENGLER GRUNDBESITZ ZAGREB d.o.o., Medulićeva 2, 10000 Zagreb zastupanog po punomoćniku Josip Đerek</item>
    </derivirana_varijabla>
  </DomainObject.Predmet.ProtuStrankaListFormatedWithAdress>
  <DomainObject.Predmet.ProtuStrankaListFormatedWithAdressOIB>
    <izvorni_sadrzaj>
      <item>ENGLER GRUNDBESITZ ZAGREB d.o.o., OIB 57953059898, Medulićeva 2, 10000 Zagreb zastupanog po punomoćniku Josip Đerek</item>
    </izvorni_sadrzaj>
    <derivirana_varijabla naziv="DomainObject.Predmet.ProtuStrankaListFormatedWithAdressOIB_1">
      <item>ENGLER GRUNDBESITZ ZAGREB d.o.o., OIB 57953059898, Medulićeva 2, 10000 Zagreb zastupanog po punomoćniku Josip Đerek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>
      <item>Zdravko Mitak</item>
      <item>Josip Đerek punomoćnik sudionika u postupku ENGLER GRUNDBESITZ ZAGREB d.o.o.</item>
    </izvorni_sadrzaj>
    <derivirana_varijabla naziv="DomainObject.Predmet.OstaliListFormated_1">
      <item>Zdravko Mitak</item>
      <item>Josip Đerek punomoćnik sudionika u postupku ENGLER GRUNDBESITZ ZAGREB d.o.o.</item>
    </derivirana_varijabla>
  </DomainObject.Predmet.OstaliListFormated>
  <DomainObject.Predmet.OstaliListFormatedOIB>
    <izvorni_sadrzaj>
      <item>Zdravko Mitak, OIB </item>
      <item>Josip Đerek, OIB 67219483199 punomoćnik sudionika u postupku ENGLER GRUNDBESITZ ZAGREB d.o.o.</item>
    </izvorni_sadrzaj>
    <derivirana_varijabla naziv="DomainObject.Predmet.OstaliListFormatedOIB_1">
      <item>Zdravko Mitak, OIB </item>
      <item>Josip Đerek, OIB 67219483199 punomoćnik sudionika u postupku ENGLER GRUNDBESITZ ZAGREB d.o.o.</item>
    </derivirana_varijabla>
  </DomainObject.Predmet.OstaliListFormatedOIB>
  <DomainObject.Predmet.OstaliListFormatedWithAdress>
    <izvorni_sadrzaj>
      <item>Zdravko Mitak, Tratinska 27, 10000 Zagreb</item>
      <item>Josip Đerek, Bolnička Cesta 95, 10000 Zagreb punomoćnik sudionika u postupku ENGLER GRUNDBESITZ ZAGREB d.o.o.</item>
    </izvorni_sadrzaj>
    <derivirana_varijabla naziv="DomainObject.Predmet.OstaliListFormatedWithAdress_1">
      <item>Zdravko Mitak, Tratinska 27, 10000 Zagreb</item>
      <item>Josip Đerek, Bolnička Cesta 95, 10000 Zagreb punomoćnik sudionika u postupku ENGLER GRUNDBESITZ ZAGREB d.o.o.</item>
    </derivirana_varijabla>
  </DomainObject.Predmet.OstaliListFormatedWithAdress>
  <DomainObject.Predmet.OstaliListFormatedWithAdressOIB>
    <izvorni_sadrzaj>
      <item>Zdravko Mitak, OIB , Tratinska 27, 10000 Zagreb</item>
      <item>Josip Đerek, OIB 67219483199, Bolnička Cesta 95, 10000 Zagreb punomoćnik sudionika u postupku ENGLER GRUNDBESITZ ZAGREB d.o.o.</item>
    </izvorni_sadrzaj>
    <derivirana_varijabla naziv="DomainObject.Predmet.OstaliListFormatedWithAdressOIB_1">
      <item>Zdravko Mitak, OIB , Tratinska 27, 10000 Zagreb</item>
      <item>Josip Đerek, OIB 67219483199, Bolnička Cesta 95, 10000 Zagreb punomoćnik sudionika u postupku ENGLER GRUNDBESITZ ZAGREB d.o.o.</item>
    </derivirana_varijabla>
  </DomainObject.Predmet.OstaliListFormatedWithAdressOIB>
  <DomainObject.Predmet.OstaliListNazivFormated>
    <izvorni_sadrzaj>
      <item>Zdravko Mitak</item>
      <item>Josip Đerek</item>
    </izvorni_sadrzaj>
    <derivirana_varijabla naziv="DomainObject.Predmet.OstaliListNazivFormated_1">
      <item>Zdravko Mitak</item>
      <item>Josip Đerek</item>
    </derivirana_varijabla>
  </DomainObject.Predmet.OstaliListNazivFormated>
  <DomainObject.Predmet.OstaliListNazivFormatedOIB>
    <izvorni_sadrzaj>
      <item>Zdravko Mitak, OIB </item>
      <item>Josip Đerek, OIB 67219483199</item>
    </izvorni_sadrzaj>
    <derivirana_varijabla naziv="DomainObject.Predmet.OstaliListNazivFormatedOIB_1">
      <item>Zdravko Mitak, OIB </item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St-6781/2016-20</izvorni_sadrzaj>
    <derivirana_varijabla naziv="DomainObject.PoslovniBrojDokumenta_1">St-6781/2016-20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  <item>NAVA BANKA d.d. u stečaju</item>
      <item>Zdravko Mitak</item>
      <item>Josip Đerek</item>
    </izvorni_sadrzaj>
    <derivirana_varijabla naziv="DomainObject.Predmet.SudioniciListNaziv_1">
      <item>ENGLER GRUNDBESITZ ZAGREB d.o.o.</item>
      <item>FINA Regionalni centar Zagreb</item>
      <item>NAVA BANKA d.d. u stečaju</item>
      <item>Zdravko Mitak</item>
      <item>Josip Đerek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  <item>, OIB 07492912398</item>
      <item>, OIB </item>
      <item>, OIB 67219483199</item>
    </izvorni_sadrzaj>
    <derivirana_varijabla naziv="DomainObject.Predmet.SudioniciListNazivOIB_1">
      <item>, OIB 57953059898</item>
      <item>, OIB 85821130368</item>
      <item>, OIB 07492912398</item>
      <item>, OIB 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719</properties:Characters>
  <properties:Lines>40</properties:Lines>
  <properties:Paragraphs>21</properties:Paragraphs>
  <properties:TotalTime>7</properties:TotalTime>
  <properties:ScaleCrop>false</properties:ScaleCrop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2018-04-12T09:06:00Z</dcterms:created>
  <dc:creator>Vlasta Bogović Milisavljević</dc:creator>
  <cp:lastModifiedBy>Vlasta Bogović Milisavljević</cp:lastModifiedBy>
  <cp:lastPrinted>2018-04-12T09:16:00Z</cp:lastPrinted>
  <dcterms:modified xmlns:xsi="http://www.w3.org/2001/XMLSchema-instance" xsi:type="dcterms:W3CDTF">2018-04-12T09:16:00Z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St-6781/2016-20 / Odluka - Rješenje - određeno ročište radi rasprave o uvjetima za otvaranje stečajnog postupka (RJEŠENJE_-_poziv_za_29.05.2018..docx)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