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a5aa" w14:paraId="dd5a5aa" w:rsidRDefault="005A7300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EA1E30">
        <w:t xml:space="preserve">FUAD d.o.o., Umag, Nikole Tesle 8, OIB: 21111593837, </w:t>
      </w:r>
      <w:r w:rsidR="003B092C">
        <w:t>5</w:t>
      </w:r>
      <w:r w:rsidRPr="00C10C53">
        <w:t xml:space="preserve">. </w:t>
      </w:r>
      <w:r w:rsidR="00EA1E30">
        <w:t xml:space="preserve">svibnja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5A7300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EA1E30">
        <w:t>FUAD d.o.o., Umag, Nikole Tesle 8, OIB: 21111593837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HR43 2390001 1300029763, poziv na </w:t>
      </w:r>
      <w:r w:rsidRPr="005A7300">
        <w:t>broj 020-</w:t>
      </w:r>
      <w:r w:rsidR="004F782C" w:rsidRPr="005A7300">
        <w:t>471</w:t>
      </w:r>
      <w:r w:rsidRPr="005A7300">
        <w:t>-1</w:t>
      </w:r>
      <w:r w:rsidR="00643D7D" w:rsidRPr="005A7300">
        <w:t>6</w:t>
      </w:r>
      <w:r w:rsidRPr="005A7300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5A7300" w:rsidP="00C765FC" w:rsidR="005A7300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5A7300" w:rsidP="00C765FC" w:rsidR="005A7300">
      <w:pPr>
        <w:ind w:firstLine="708"/>
        <w:jc w:val="both"/>
      </w:pPr>
    </w:p>
    <w:p w:rsidRDefault="00B77EB9" w:rsidP="00B77EB9" w:rsidR="00B77EB9">
      <w:pPr>
        <w:spacing w:lineRule="atLeast" w:line="240"/>
        <w:jc w:val="both"/>
      </w:pPr>
      <w:r>
        <w:tab/>
        <w:t>Na ročište od 14. trav</w:t>
      </w:r>
      <w:r w:rsidR="005A7300">
        <w:t>n</w:t>
      </w:r>
      <w:r>
        <w:t xml:space="preserve">ja 2016. pristupio je zakonski zastupnik dužnika Fuad </w:t>
      </w:r>
      <w:r w:rsidR="005A7300">
        <w:t>Jakup</w:t>
      </w:r>
      <w:r>
        <w:t xml:space="preserve">ović, koji je naveo da </w:t>
      </w:r>
      <w:r>
        <w:rPr>
          <w:sz w:val="23"/>
          <w:szCs w:val="23"/>
        </w:rPr>
        <w:t xml:space="preserve">društvo </w:t>
      </w:r>
      <w:r>
        <w:t xml:space="preserve">od imovine ima samo teretno vozilo marke Isuzu staro oko osam godina. Druge imovine, nekretnine ili što god drugog  društvo nema u vlasništvu. </w:t>
      </w:r>
    </w:p>
    <w:p w:rsidRDefault="005A7300" w:rsidP="00B77EB9" w:rsidR="005A7300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3B092C">
        <w:t>5</w:t>
      </w:r>
      <w:r w:rsidR="00C765FC" w:rsidRPr="00C10C53">
        <w:t xml:space="preserve">. </w:t>
      </w:r>
      <w:r w:rsidR="004F782C">
        <w:t xml:space="preserve">svibnja </w:t>
      </w:r>
      <w:r w:rsidR="00C765FC" w:rsidRPr="00C10C53">
        <w:t>2016.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>- e-Oglasna ploča suda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5A7300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510" w:rsidP="00C765FC" w:rsidR="00955510">
      <w:r>
        <w:separator/>
      </w:r>
    </w:p>
  </w:endnote>
  <w:endnote w:id="0" w:type="continuationSeparator">
    <w:p w:rsidRDefault="00955510" w:rsidP="00C765FC" w:rsidR="00955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510" w:rsidP="00C765FC" w:rsidR="00955510">
      <w:r>
        <w:separator/>
      </w:r>
    </w:p>
  </w:footnote>
  <w:footnote w:id="0" w:type="continuationSeparator">
    <w:p w:rsidRDefault="00955510" w:rsidP="00C765FC" w:rsidR="009555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2388360"/>
      <w:docPartObj>
        <w:docPartGallery w:val="Page Numbers (Top of Page)"/>
        <w:docPartUnique/>
      </w:docPartObj>
    </w:sdtPr>
    <w:sdtEndPr/>
    <w:sdtContent>
      <w:p w:rsidRDefault="005A7300" w:rsidP="005A7300" w:rsidR="005A7300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871">
          <w:rPr>
            <w:noProof/>
          </w:rPr>
          <w:t>2</w:t>
        </w:r>
        <w:r>
          <w:fldChar w:fldCharType="end"/>
        </w:r>
        <w:r>
          <w:tab/>
        </w:r>
        <w:r w:rsidRPr="005A7300">
          <w:t xml:space="preserve"> </w:t>
        </w:r>
        <w:r>
          <w:t>Posl. broj: 1 St-471/16-9</w:t>
        </w:r>
      </w:p>
    </w:sdtContent>
  </w:sdt>
  <w:p w:rsidRDefault="00A0087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300" w:rsidP="005A7300" w:rsidR="005A7300">
    <w:pPr>
      <w:pStyle w:val="Zaglavlje"/>
      <w:ind w:firstLine="4536"/>
      <w:jc w:val="right"/>
    </w:pPr>
    <w:r>
      <w:t>Posl. broj: 1 St-471/16-9</w:t>
    </w:r>
  </w:p>
  <w:p w:rsidRDefault="00A00871" w:rsidR="00DF28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217A54"/>
    <w:rsid w:val="002442A7"/>
    <w:rsid w:val="003B092C"/>
    <w:rsid w:val="00496112"/>
    <w:rsid w:val="004F782C"/>
    <w:rsid w:val="0051489A"/>
    <w:rsid w:val="005A7300"/>
    <w:rsid w:val="00643D7D"/>
    <w:rsid w:val="0065137D"/>
    <w:rsid w:val="0065386B"/>
    <w:rsid w:val="007F482F"/>
    <w:rsid w:val="00814708"/>
    <w:rsid w:val="00955510"/>
    <w:rsid w:val="009E515D"/>
    <w:rsid w:val="00A00871"/>
    <w:rsid w:val="00A45397"/>
    <w:rsid w:val="00AC57D6"/>
    <w:rsid w:val="00B10C40"/>
    <w:rsid w:val="00B77EB9"/>
    <w:rsid w:val="00C10C53"/>
    <w:rsid w:val="00C331EB"/>
    <w:rsid w:val="00C765FC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8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0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8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FUAD d.o.o. UMAG</izvorni_sadrzaj>
    <derivirana_varijabla naziv="DomainObject.Predmet.ProtustrankaFormated_1">  FUAD d.o.o. UMAG</derivirana_varijabla>
  </DomainObject.Predmet.ProtustrankaFormated>
  <DomainObject.Predmet.ProtustrankaFormatedOIB>
    <izvorni_sadrzaj>  FUAD d.o.o. UMAG, OIB 21111593837</izvorni_sadrzaj>
    <derivirana_varijabla naziv="DomainObject.Predmet.ProtustrankaFormatedOIB_1">  FUAD d.o.o. UMAG, OIB 21111593837</derivirana_varijabla>
  </DomainObject.Predmet.ProtustrankaFormatedOIB>
  <DomainObject.Predmet.ProtustrankaFormatedWithAdress>
    <izvorni_sadrzaj> FUAD d.o.o. UMAG, Nikole Tesle 8, 52470 Umag</izvorni_sadrzaj>
    <derivirana_varijabla naziv="DomainObject.Predmet.ProtustrankaFormatedWithAdress_1"> FUAD d.o.o. UMAG, Nikole Tesle 8, 52470 Umag</derivirana_varijabla>
  </DomainObject.Predmet.ProtustrankaFormatedWithAdress>
  <DomainObject.Predmet.ProtustrankaFormatedWithAdressOIB>
    <izvorni_sadrzaj> FUAD d.o.o. UMAG, OIB 21111593837, Nikole Tesle 8, 52470 Umag</izvorni_sadrzaj>
    <derivirana_varijabla naziv="DomainObject.Predmet.ProtustrankaFormatedWithAdressOIB_1"> FUAD d.o.o. UMAG, OIB 21111593837, Nikole Tesle 8, 52470 Umag</derivirana_varijabla>
  </DomainObject.Predmet.ProtustrankaFormatedWithAdressOIB>
  <DomainObject.Predmet.ProtustrankaWithAdress>
    <izvorni_sadrzaj>FUAD d.o.o. UMAG Nikole Tesle 8, 52470 Umag</izvorni_sadrzaj>
    <derivirana_varijabla naziv="DomainObject.Predmet.ProtustrankaWithAdress_1">FUAD d.o.o. UMAG Nikole Tesle 8, 52470 Umag</derivirana_varijabla>
  </DomainObject.Predmet.ProtustrankaWithAdress>
  <DomainObject.Predmet.ProtustrankaWithAdressOIB>
    <izvorni_sadrzaj>FUAD d.o.o. UMAG, OIB 21111593837, Nikole Tesle 8, 52470 Umag</izvorni_sadrzaj>
    <derivirana_varijabla naziv="DomainObject.Predmet.ProtustrankaWithAdressOIB_1">FUAD d.o.o. UMAG, OIB 21111593837, Nikole Tesle 8, 52470 Umag</derivirana_varijabla>
  </DomainObject.Predmet.ProtustrankaWithAdressOIB>
  <DomainObject.Predmet.ProtustrankaNazivFormated>
    <izvorni_sadrzaj>FUAD d.o.o. UMAG</izvorni_sadrzaj>
    <derivirana_varijabla naziv="DomainObject.Predmet.ProtustrankaNazivFormated_1">FUAD d.o.o. UMAG</derivirana_varijabla>
  </DomainObject.Predmet.ProtustrankaNazivFormated>
  <DomainObject.Predmet.ProtustrankaNazivFormatedOIB>
    <izvorni_sadrzaj>FUAD d.o.o. UMAG, OIB 21111593837</izvorni_sadrzaj>
    <derivirana_varijabla naziv="DomainObject.Predmet.ProtustrankaNazivFormatedOIB_1">FUAD d.o.o. UMAG, OIB 21111593837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204705.47</izvorni_sadrzaj>
    <derivirana_varijabla naziv="DomainObject.Predmet.TrenutnaVrijednost_1">204705.47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FUAD d.o.o. UMAG</item>
    </izvorni_sadrzaj>
    <derivirana_varijabla naziv="DomainObject.Predmet.ProtuStrankaListFormated_1">
      <item>FUAD d.o.o. UMAG</item>
    </derivirana_varijabla>
  </DomainObject.Predmet.ProtuStrankaListFormated>
  <DomainObject.Predmet.ProtuStrankaListFormatedOIB>
    <izvorni_sadrzaj>
      <item>FUAD d.o.o. UMAG, OIB 21111593837</item>
    </izvorni_sadrzaj>
    <derivirana_varijabla naziv="DomainObject.Predmet.ProtuStrankaListFormatedOIB_1">
      <item>FUAD d.o.o. UMAG, OIB 21111593837</item>
    </derivirana_varijabla>
  </DomainObject.Predmet.ProtuStrankaListFormatedOIB>
  <DomainObject.Predmet.ProtuStrankaListFormatedWithAdress>
    <izvorni_sadrzaj>
      <item>FUAD d.o.o. UMAG, Nikole Tesle 8, 52470 Umag</item>
    </izvorni_sadrzaj>
    <derivirana_varijabla naziv="DomainObject.Predmet.ProtuStrankaListFormatedWithAdress_1">
      <item>FUAD d.o.o. UMAG, Nikole Tesle 8, 52470 Umag</item>
    </derivirana_varijabla>
  </DomainObject.Predmet.ProtuStrankaListFormatedWithAdress>
  <DomainObject.Predmet.ProtuStrankaListFormatedWithAdressOIB>
    <izvorni_sadrzaj>
      <item>FUAD d.o.o. UMAG, OIB 21111593837, Nikole Tesle 8, 52470 Umag</item>
    </izvorni_sadrzaj>
    <derivirana_varijabla naziv="DomainObject.Predmet.ProtuStrankaListFormatedWithAdressOIB_1">
      <item>FUAD d.o.o. UMAG, OIB 21111593837, Nikole Tesle 8, 52470 Umag</item>
    </derivirana_varijabla>
  </DomainObject.Predmet.ProtuStrankaListFormatedWithAdressOIB>
  <DomainObject.Predmet.ProtuStrankaListNazivFormated>
    <izvorni_sadrzaj>
      <item>FUAD d.o.o. UMAG</item>
    </izvorni_sadrzaj>
    <derivirana_varijabla naziv="DomainObject.Predmet.ProtuStrankaListNazivFormated_1">
      <item>FUAD d.o.o. UMAG</item>
    </derivirana_varijabla>
  </DomainObject.Predmet.ProtuStrankaListNazivFormated>
  <DomainObject.Predmet.ProtuStrankaListNazivFormatedOIB>
    <izvorni_sadrzaj>
      <item>FUAD d.o.o. UMAG, OIB 21111593837</item>
    </izvorni_sadrzaj>
    <derivirana_varijabla naziv="DomainObject.Predmet.ProtuStrankaListNazivFormatedOIB_1">
      <item>FUAD d.o.o. UMAG, OIB 21111593837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FUAD d.o.o. UMAG</izvorni_sadrzaj>
    <derivirana_varijabla naziv="DomainObject.Predmet.ProtustrankaIDrugi_1">FUAD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FUAD d.o.o. UMAG, OIB 21111593837, Nikole Tesle 8, 52470 Umag</izvorni_sadrzaj>
    <derivirana_varijabla naziv="DomainObject.Predmet.ProtustrankaIDrugiAdressOIB_1">FUAD d.o.o. UMAG, OIB 21111593837, Nikole Tesle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FUAD d.o.o. UMAG</item>
    </izvorni_sadrzaj>
    <derivirana_varijabla naziv="DomainObject.Predmet.SudioniciListNaziv_1">
      <item>FINANCIJSKA AGENCIJA, RC RIJEKA, PODRUŽNICA PULA, PULA</item>
      <item>FUAD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FUAD d.o.o. UMAG, OIB 21111593837, Nikole Tesle 8,52470 Umag</item>
    </izvorni_sadrzaj>
    <derivirana_varijabla naziv="DomainObject.Predmet.SudioniciListAdressOIB_1">
      <item>FINANCIJSKA AGENCIJA, RC RIJEKA, PODRUŽNICA PULA, PULA, OIB 85821130368, Ulica grada Vukovara 70,10000 Zagreb</item>
      <item>FUAD d.o.o. UMAG, OIB 21111593837, Nikole Tesle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21111593837</item>
    </izvorni_sadrzaj>
    <derivirana_varijabla naziv="DomainObject.Predmet.SudioniciListNazivOIB_1">
      <item>, OIB 85821130368</item>
      <item>, OIB 21111593837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2225</properties:Characters>
  <properties:Lines>69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2016-05-05T12:52:00Z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2016-05-05T12:58:00Z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