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040c" w14:paraId="6ca040c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C1935">
        <w:t>186/16-21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9C1935">
        <w:rPr>
          <w:color w:val="000000"/>
        </w:rPr>
        <w:t>LENTA d.o.o. za poljoprivrednu proizvodnju, trgovinu i usluge, Donji Miholjac,  Kolodvorska 101, MBS: 030068161, OIB: 89891777063</w:t>
      </w:r>
      <w:r w:rsidRPr="005F32B9">
        <w:t xml:space="preserve">, </w:t>
      </w:r>
      <w:r w:rsidR="008D6901" w:rsidRPr="005D1548">
        <w:t>dana</w:t>
      </w:r>
      <w:r w:rsidR="00A74C84">
        <w:t xml:space="preserve"> </w:t>
      </w:r>
      <w:r w:rsidR="009C1935">
        <w:t>26. travnja</w:t>
      </w:r>
      <w:r w:rsidR="00902DB4">
        <w:t xml:space="preserve">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D120A" w:rsidP="00E15FED" w:rsidR="009A6857">
      <w:pPr>
        <w:pStyle w:val="Tijeloteksta"/>
        <w:numPr>
          <w:ilvl w:val="0"/>
          <w:numId w:val="25"/>
        </w:numPr>
      </w:pPr>
      <w:r>
        <w:t>Privremenoj stečajnoj upraviteljici</w:t>
      </w:r>
      <w:r w:rsidRPr="00A076FF">
        <w:t xml:space="preserve"> </w:t>
      </w:r>
      <w:r w:rsidRPr="00DB10A6">
        <w:t>Ivani Krstić, Osijek, Županijska 2, OIB 47574637103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9C1935">
        <w:rPr>
          <w:color w:val="000000"/>
        </w:rPr>
        <w:t>LENTA d.o.o. za poljoprivrednu proizvodnju, trgovinu i usluge, Donji Miholjac,  Kolodvorska 101, MBS: 030068161, OIB: 89891777063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7D120A">
        <w:t>Ivane Krstić iz Osijeka</w:t>
      </w:r>
      <w:r w:rsidR="00C506BA">
        <w:t>,</w:t>
      </w:r>
      <w:r w:rsidR="00745503">
        <w:t xml:space="preserve"> </w:t>
      </w:r>
      <w:r w:rsidR="007D120A">
        <w:t>IBAN: HR8723400093101061115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C1935">
        <w:rPr>
          <w:bCs/>
        </w:rPr>
        <w:t>186/16-11</w:t>
      </w:r>
      <w:r>
        <w:rPr>
          <w:bCs/>
        </w:rPr>
        <w:t xml:space="preserve"> od </w:t>
      </w:r>
      <w:r w:rsidR="009C1935">
        <w:rPr>
          <w:bCs/>
        </w:rPr>
        <w:t>16. siječnja</w:t>
      </w:r>
      <w:r w:rsidR="007D120A">
        <w:rPr>
          <w:bCs/>
        </w:rPr>
        <w:t xml:space="preserve"> 2017</w:t>
      </w:r>
      <w:r>
        <w:rPr>
          <w:bCs/>
        </w:rPr>
        <w:t xml:space="preserve">. godine pokrenut je prethodni postupak nad dužnikom </w:t>
      </w:r>
      <w:r w:rsidR="009C1935">
        <w:rPr>
          <w:color w:val="000000"/>
        </w:rPr>
        <w:t>LENTA d.o.o. za poljoprivrednu proizvodnju, trgovinu i usluge, Donji Miholjac,  Kolodvorska 101, MBS: 030068161, OIB: 89891777063</w:t>
      </w:r>
      <w:r>
        <w:rPr>
          <w:bCs/>
        </w:rPr>
        <w:t xml:space="preserve">. Istim rješenjem imenovan je privremeni stečajni upravitelj </w:t>
      </w:r>
      <w:r w:rsidR="007D120A">
        <w:t>Ivana</w:t>
      </w:r>
      <w:r w:rsidR="007D120A" w:rsidRPr="00DB10A6">
        <w:t xml:space="preserve"> Krstić, Osijek, Županijska 2, OIB 47574637103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9C1935">
        <w:t>186/16-21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9C1935">
        <w:rPr>
          <w:bCs/>
        </w:rPr>
        <w:t>30. siječnja</w:t>
      </w:r>
      <w:r w:rsidR="007D120A">
        <w:rPr>
          <w:bCs/>
        </w:rPr>
        <w:t xml:space="preserve">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A109B2">
        <w:rPr>
          <w:bCs/>
        </w:rPr>
        <w:t xml:space="preserve">22. </w:t>
      </w:r>
      <w:r w:rsidR="009C1935">
        <w:rPr>
          <w:bCs/>
        </w:rPr>
        <w:t>veljače</w:t>
      </w:r>
      <w:r w:rsidR="007D120A">
        <w:rPr>
          <w:bCs/>
        </w:rPr>
        <w:t xml:space="preserve">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7D120A" w:rsidP="00916CB5" w:rsidR="007D120A">
      <w:pPr>
        <w:pStyle w:val="Tijeloteksta"/>
        <w:ind w:firstLine="708"/>
        <w:rPr>
          <w:bCs/>
        </w:rPr>
      </w:pPr>
    </w:p>
    <w:p w:rsidRDefault="007D120A" w:rsidP="007D120A" w:rsidR="007D120A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A109B2">
        <w:rPr>
          <w:bCs/>
        </w:rPr>
        <w:t>24</w:t>
      </w:r>
      <w:r w:rsidR="00A74C84">
        <w:rPr>
          <w:bCs/>
        </w:rPr>
        <w:t xml:space="preserve">. </w:t>
      </w:r>
      <w:r w:rsidR="009C1935">
        <w:rPr>
          <w:bCs/>
        </w:rPr>
        <w:t>travnja</w:t>
      </w:r>
      <w:r>
        <w:rPr>
          <w:bCs/>
        </w:rPr>
        <w:t xml:space="preserve"> 2017. godine privremeni stečajni upravitelj u spis je dostavio zahtjev za određivanje nagrade za obavljene poslove privremenog stečajnog upravitelja.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9C1935">
        <w:t>26. travnja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7D120A" w:rsidP="009A6857" w:rsidR="009A6857">
      <w:pPr>
        <w:pStyle w:val="Tijeloteksta"/>
        <w:numPr>
          <w:ilvl w:val="0"/>
          <w:numId w:val="21"/>
        </w:numPr>
        <w:jc w:val="left"/>
      </w:pPr>
      <w:r>
        <w:t>Privremena s</w:t>
      </w:r>
      <w:r w:rsidR="00902DB4">
        <w:t>tečajna</w:t>
      </w:r>
      <w:r w:rsidR="009A6857" w:rsidRPr="007B3432">
        <w:t xml:space="preserve"> upravitelj</w:t>
      </w:r>
      <w:r w:rsidR="00902DB4"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9C1935">
        <w:t>22/5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54FC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0D3A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D120A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1935"/>
    <w:rsid w:val="009C6677"/>
    <w:rsid w:val="009D0CF7"/>
    <w:rsid w:val="009D636E"/>
    <w:rsid w:val="009E0AC0"/>
    <w:rsid w:val="009E20D8"/>
    <w:rsid w:val="009F0022"/>
    <w:rsid w:val="00A025E8"/>
    <w:rsid w:val="00A07AC6"/>
    <w:rsid w:val="00A109B2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74C84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4B27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travnja 2017.</izvorni_sadrzaj>
    <derivirana_varijabla naziv="DomainObject.Predmet.DatumRjesavanja_1">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LENTA društvo s ograničenom odgovornošću za poljoprivrednu proizvodnju, trgovinu i usluge</izvorni_sadrzaj>
    <derivirana_varijabla naziv="DomainObject.Predmet.ProtustrankaFormated_1">  LENTA društvo s ograničenom odgovornošću za poljoprivrednu proizvodnju, trgovinu i usluge</derivirana_varijabla>
  </DomainObject.Predmet.ProtustrankaFormated>
  <DomainObject.Predmet.ProtustrankaFormatedOIB>
    <izvorni_sadrzaj>  LENTA društvo s ograničenom odgovornošću za poljoprivrednu proizvodnju, trgovinu i usluge, OIB 89891777063</izvorni_sadrzaj>
    <derivirana_varijabla naziv="DomainObject.Predmet.ProtustrankaFormatedOIB_1">  LENTA društvo s ograničenom odgovornošću za poljoprivrednu proizvodnju, trgovinu i usluge, OIB 89891777063</derivirana_varijabla>
  </DomainObject.Predmet.ProtustrankaFormatedOIB>
  <DomainObject.Predmet.ProtustrankaFormatedWithAdress>
    <izvorni_sadrzaj> LENTA društvo s ograničenom odgovornošću za poljoprivrednu proizvodnju, trgovinu i usluge, Kolodvorska 101, 31540 Donji Miholjac</izvorni_sadrzaj>
    <derivirana_varijabla naziv="DomainObject.Predmet.ProtustrankaFormatedWithAdress_1"> LENTA društvo s ograničenom odgovornošću za poljoprivrednu proizvodnju, trgovinu i usluge, Kolodvorska 101, 31540 Donji Miholjac</derivirana_varijabla>
  </DomainObject.Predmet.ProtustrankaFormatedWithAdress>
  <DomainObject.Predmet.ProtustrankaFormatedWithAdressOIB>
    <izvorni_sadrzaj> LENTA društvo s ograničenom odgovornošću za poljoprivrednu proizvodnju, trgovinu i usluge, OIB 89891777063, Kolodvorska 101, 31540 Donji Miholjac</izvorni_sadrzaj>
    <derivirana_varijabla naziv="DomainObject.Predmet.ProtustrankaFormatedWithAdressOIB_1"> LENTA društvo s ograničenom odgovornošću za poljoprivrednu proizvodnju, trgovinu i usluge, OIB 89891777063, Kolodvorska 101, 31540 Donji Miholjac</derivirana_varijabla>
  </DomainObject.Predmet.ProtustrankaFormatedWithAdressOIB>
  <DomainObject.Predmet.ProtustrankaWithAdress>
    <izvorni_sadrzaj>LENTA društvo s ograničenom odgovornošću za poljoprivrednu proizvodnju, trgovinu i usluge Kolodvorska 101, 31540 Donji Miholjac</izvorni_sadrzaj>
    <derivirana_varijabla naziv="DomainObject.Predmet.ProtustrankaWithAdress_1">LENTA društvo s ograničenom odgovornošću za poljoprivrednu proizvodnju, trgovinu i usluge Kolodvorska 101, 31540 Donji Miholjac</derivirana_varijabla>
  </DomainObject.Predmet.ProtustrankaWithAdress>
  <DomainObject.Predmet.ProtustrankaWithAdressOIB>
    <izvorni_sadrzaj>LENTA društvo s ograničenom odgovornošću za poljoprivrednu proizvodnju, trgovinu i usluge, OIB 89891777063, Kolodvorska 101, 31540 Donji Miholjac</izvorni_sadrzaj>
    <derivirana_varijabla naziv="DomainObject.Predmet.ProtustrankaWithAdressOIB_1">LENTA društvo s ograničenom odgovornošću za poljoprivrednu proizvodnju, trgovinu i usluge, OIB 89891777063, Kolodvorska 101, 31540 Donji Miholjac</derivirana_varijabla>
  </DomainObject.Predmet.ProtustrankaWithAdressOIB>
  <DomainObject.Predmet.ProtustrankaNazivFormated>
    <izvorni_sadrzaj>LENTA društvo s ograničenom odgovornošću za poljoprivrednu proizvodnju, trgovinu i usluge</izvorni_sadrzaj>
    <derivirana_varijabla naziv="DomainObject.Predmet.ProtustrankaNazivFormated_1">LENTA društvo s ograničenom odgovornošću za poljoprivrednu proizvodnju, trgovinu i usluge</derivirana_varijabla>
  </DomainObject.Predmet.ProtustrankaNazivFormated>
  <DomainObject.Predmet.ProtustrankaNazivFormatedOIB>
    <izvorni_sadrzaj>LENTA društvo s ograničenom odgovornošću za poljoprivrednu proizvodnju, trgovinu i usluge, OIB 89891777063</izvorni_sadrzaj>
    <derivirana_varijabla naziv="DomainObject.Predmet.ProtustrankaNazivFormatedOIB_1">LENTA društvo s ograničenom odgovornošću za poljoprivrednu proizvodnju, trgovinu i usluge, OIB 89891777063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ŽDO Osijek</izvorni_sadrzaj>
    <derivirana_varijabla naziv="DomainObject.Predmet.StrankaFormated_1">  RH MINISTARSTVO FINANCIJA zastupanog po punomoćniku ŽDO Osijek</derivirana_varijabla>
  </DomainObject.Predmet.StrankaFormated>
  <DomainObject.Predmet.StrankaFormatedOIB>
    <izvorni_sadrzaj>  RH MINISTARSTVO FINANCIJA, OIB 52634238587 zastupanog po punomoćniku ŽDO Osijek</izvorni_sadrzaj>
    <derivirana_varijabla naziv="DomainObject.Predmet.StrankaFormatedOIB_1">  RH MINISTARSTVO FINANCIJA, OIB 52634238587 zastupanog po punomoćniku ŽDO Osijek</derivirana_varijabla>
  </DomainObject.Predmet.StrankaFormatedOIB>
  <DomainObject.Predmet.StrankaFormatedWithAdress>
    <izvorni_sadrzaj> RH MINISTARSTVO FINANCIJA zastupanog po punomoćniku ŽDO Osijek</izvorni_sadrzaj>
    <derivirana_varijabla naziv="DomainObject.Predmet.StrankaFormatedWithAdress_1"> RH MINISTARSTVO FINANCIJA zastupanog po punomoćniku ŽDO Osijek</derivirana_varijabla>
  </DomainObject.Predmet.StrankaFormatedWithAdress>
  <DomainObject.Predmet.StrankaFormatedWithAdressOIB>
    <izvorni_sadrzaj> RH MINISTARSTVO FINANCIJA, OIB 52634238587 zastupanog po punomoćniku ŽDO Osijek</izvorni_sadrzaj>
    <derivirana_varijabla naziv="DomainObject.Predmet.StrankaFormatedWithAdressOIB_1"> RH MINISTARSTVO FINANCIJA, OIB 52634238587 zastupanog po punomoćniku ŽDO Osijek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zastupanog po punomoćniku ŽDO Osijek</item>
    </izvorni_sadrzaj>
    <derivirana_varijabla naziv="DomainObject.Predmet.StrankaListFormated_1">
      <item>RH MINISTARSTVO FINANCIJA zastupanog po punomoćniku ŽDO Osijek</item>
    </derivirana_varijabla>
  </DomainObject.Predmet.StrankaListFormated>
  <DomainObject.Predmet.StrankaListFormatedOIB>
    <izvorni_sadrzaj>
      <item>RH MINISTARSTVO FINANCIJA, OIB 52634238587 zastupanog po punomoćniku ŽDO Osijek</item>
    </izvorni_sadrzaj>
    <derivirana_varijabla naziv="DomainObject.Predmet.StrankaListFormatedOIB_1">
      <item>RH MINISTARSTVO FINANCIJA, OIB 52634238587 zastupanog po punomoćniku ŽDO Osijek</item>
    </derivirana_varijabla>
  </DomainObject.Predmet.StrankaListFormatedOIB>
  <DomainObject.Predmet.StrankaListFormatedWithAdress>
    <izvorni_sadrzaj>
      <item>RH MINISTARSTVO FINANCIJA zastupanog po punomoćniku ŽDO Osijek</item>
    </izvorni_sadrzaj>
    <derivirana_varijabla naziv="DomainObject.Predmet.StrankaListFormatedWithAdress_1">
      <item>RH MINISTARSTVO FINANCIJA zastupanog po punomoćniku ŽDO Osijek</item>
    </derivirana_varijabla>
  </DomainObject.Predmet.StrankaListFormatedWithAdress>
  <DomainObject.Predmet.StrankaListFormatedWithAdressOIB>
    <izvorni_sadrzaj>
      <item>RH MINISTARSTVO FINANCIJA, OIB 52634238587 zastupanog po punomoćniku ŽDO Osijek</item>
    </izvorni_sadrzaj>
    <derivirana_varijabla naziv="DomainObject.Predmet.StrankaListFormatedWithAdressOIB_1">
      <item>RH MINISTARSTVO FINANCIJA, OIB 52634238587 zastupanog po punomoćniku ŽDO Osijek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LENTA društvo s ograničenom odgovornošću za poljoprivrednu proizvodnju, trgovinu i usluge</item>
    </izvorni_sadrzaj>
    <derivirana_varijabla naziv="DomainObject.Predmet.ProtuStrankaListFormated_1">
      <item>LENTA društvo s ograničenom odgovornošću za poljoprivrednu proizvodnju, trgovinu i usluge</item>
    </derivirana_varijabla>
  </DomainObject.Predmet.ProtuStrankaListFormated>
  <DomainObject.Predmet.ProtuStrankaListFormatedOIB>
    <izvorni_sadrzaj>
      <item>LENTA društvo s ograničenom odgovornošću za poljoprivrednu proizvodnju, trgovinu i usluge, OIB 89891777063</item>
    </izvorni_sadrzaj>
    <derivirana_varijabla naziv="DomainObject.Predmet.ProtuStrankaListFormatedOIB_1">
      <item>LENTA društvo s ograničenom odgovornošću za poljoprivrednu proizvodnju, trgovinu i usluge, OIB 89891777063</item>
    </derivirana_varijabla>
  </DomainObject.Predmet.ProtuStrankaListFormatedOIB>
  <DomainObject.Predmet.ProtuStrankaListFormatedWithAdress>
    <izvorni_sadrzaj>
      <item>LENTA društvo s ograničenom odgovornošću za poljoprivrednu proizvodnju, trgovinu i usluge, Kolodvorska 101, 31540 Donji Miholjac</item>
    </izvorni_sadrzaj>
    <derivirana_varijabla naziv="DomainObject.Predmet.ProtuStrankaListFormatedWithAdress_1">
      <item>LENTA društvo s ograničenom odgovornošću za poljoprivrednu proizvodnju, trgovinu i usluge, Kolodvorska 101, 31540 Donji Miholjac</item>
    </derivirana_varijabla>
  </DomainObject.Predmet.ProtuStrankaListFormatedWithAdress>
  <DomainObject.Predmet.ProtuStrankaListFormatedWithAdressOIB>
    <izvorni_sadrzaj>
      <item>LENTA društvo s ograničenom odgovornošću za poljoprivrednu proizvodnju, trgovinu i usluge, OIB 89891777063, Kolodvorska 101, 31540 Donji Miholjac</item>
    </izvorni_sadrzaj>
    <derivirana_varijabla naziv="DomainObject.Predmet.ProtuStrankaListFormatedWithAdressOIB_1">
      <item>LENTA društvo s ograničenom odgovornošću za poljoprivrednu proizvodnju, trgovinu i usluge, OIB 89891777063, Kolodvorska 101, 31540 Donji Miholjac</item>
    </derivirana_varijabla>
  </DomainObject.Predmet.ProtuStrankaListFormatedWithAdressOIB>
  <DomainObject.Predmet.ProtuStrankaListNazivFormated>
    <izvorni_sadrzaj>
      <item>LENTA društvo s ograničenom odgovornošću za poljoprivrednu proizvodnju, trgovinu i usluge</item>
    </izvorni_sadrzaj>
    <derivirana_varijabla naziv="DomainObject.Predmet.ProtuStrankaListNazivFormated_1">
      <item>LENTA društvo s ograničenom odgovornošću za poljoprivrednu proizvodnju, trgovinu i usluge</item>
    </derivirana_varijabla>
  </DomainObject.Predmet.ProtuStrankaListNazivFormated>
  <DomainObject.Predmet.ProtuStrankaListNazivFormatedOIB>
    <izvorni_sadrzaj>
      <item>LENTA društvo s ograničenom odgovornošću za poljoprivrednu proizvodnju, trgovinu i usluge, OIB 89891777063</item>
    </izvorni_sadrzaj>
    <derivirana_varijabla naziv="DomainObject.Predmet.ProtuStrankaListNazivFormatedOIB_1">
      <item>LENTA društvo s ograničenom odgovornošću za poljoprivrednu proizvodnju, trgovinu i usluge, OIB 89891777063</item>
    </derivirana_varijabla>
  </DomainObject.Predmet.ProtuStrankaListNazivFormatedOIB>
  <DomainObject.Predmet.OstaliListFormated>
    <izvorni_sadrzaj>
      <item>Mato Kupanovac</item>
      <item>Ministarstvo pravosuđa RH</item>
      <item>Lenta d.o.o. Donji Miholjac - javnost</item>
      <item>ŽDO Osijek punomoćnik sudionika u postupku RH MINISTARSTVO FINANCIJA</item>
      <item>FINA Osijek</item>
    </izvorni_sadrzaj>
    <derivirana_varijabla naziv="DomainObject.Predmet.OstaliListFormated_1">
      <item>Mato Kupanovac</item>
      <item>Ministarstvo pravosuđa RH</item>
      <item>Lenta d.o.o. Donji Miholjac - javnost</item>
      <item>ŽDO Osijek punomoćnik sudionika u postupku RH MINISTARSTVO FINANCIJA</item>
      <item>FINA Osijek</item>
    </derivirana_varijabla>
  </DomainObject.Predmet.OstaliListFormated>
  <DomainObject.Predmet.OstaliListFormatedOIB>
    <izvorni_sadrzaj>
      <item>Mato Kupanovac, OIB 51096426208</item>
      <item>Ministarstvo pravosuđa RH</item>
      <item>Lenta d.o.o. Donji Miholjac - javnost, OIB 89891777063</item>
      <item>ŽDO Osijek punomoćnik sudionika u postupku RH MINISTARSTVO FINANCIJA</item>
      <item>FINA Osijek</item>
    </izvorni_sadrzaj>
    <derivirana_varijabla naziv="DomainObject.Predmet.OstaliListFormatedOIB_1">
      <item>Mato Kupanovac, OIB 51096426208</item>
      <item>Ministarstvo pravosuđa RH</item>
      <item>Lenta d.o.o. Donji Miholjac - javnost, OIB 89891777063</item>
      <item>ŽDO Osijek punomoćnik sudionika u postupku RH MINISTARSTVO FINANCIJA</item>
      <item>FINA Osijek</item>
    </derivirana_varijabla>
  </DomainObject.Predmet.OstaliListFormatedOIB>
  <DomainObject.Predmet.OstaliListFormatedWithAdress>
    <izvorni_sadrzaj>
      <item>Mato Kupanovac, Braće Radića 121, 31540 Viljevo</item>
      <item>Ministarstvo pravosuđa RH, Ul. grada Vukovara 49, 10000 Zagreb</item>
      <item>Lenta d.o.o. Donji Miholjac - javnost</item>
      <item>ŽDO Osijek punomoćnik sudionika u postupku RH MINISTARSTVO FINANCIJA</item>
      <item>FINA Osijek</item>
    </izvorni_sadrzaj>
    <derivirana_varijabla naziv="DomainObject.Predmet.OstaliListFormatedWithAdress_1">
      <item>Mato Kupanovac, Braće Radića 121, 31540 Viljevo</item>
      <item>Ministarstvo pravosuđa RH, Ul. grada Vukovara 49, 10000 Zagreb</item>
      <item>Lenta d.o.o. Donji Miholjac - javnost</item>
      <item>ŽDO Osijek punomoćnik sudionika u postupku RH MINISTARSTVO FINANCIJA</item>
      <item>FINA Osijek</item>
    </derivirana_varijabla>
  </DomainObject.Predmet.OstaliListFormatedWithAdress>
  <DomainObject.Predmet.OstaliListFormatedWithAdressOIB>
    <izvorni_sadrzaj>
      <item>Mato Kupanovac, OIB 51096426208, Braće Radića 121, 31540 Viljevo</item>
      <item>Ministarstvo pravosuđa RH, Ul. grada Vukovara 49, 10000 Zagreb</item>
      <item>Lenta d.o.o. Donji Miholjac - javnost, OIB 89891777063</item>
      <item>ŽDO Osijek punomoćnik sudionika u postupku RH MINISTARSTVO FINANCIJA</item>
      <item>FINA Osijek</item>
    </izvorni_sadrzaj>
    <derivirana_varijabla naziv="DomainObject.Predmet.OstaliListFormatedWithAdressOIB_1">
      <item>Mato Kupanovac, OIB 51096426208, Braće Radića 121, 31540 Viljevo</item>
      <item>Ministarstvo pravosuđa RH, Ul. grada Vukovara 49, 10000 Zagreb</item>
      <item>Lenta d.o.o. Donji Miholjac - javnost, OIB 89891777063</item>
      <item>ŽDO Osijek punomoćnik sudionika u postupku RH MINISTARSTVO FINANCIJA</item>
      <item>FINA Osijek</item>
    </derivirana_varijabla>
  </DomainObject.Predmet.OstaliListFormatedWithAdressOIB>
  <DomainObject.Predmet.OstaliListNazivFormated>
    <izvorni_sadrzaj>
      <item>Mato Kupanovac</item>
      <item>Ministarstvo pravosuđa RH</item>
      <item>Lenta d.o.o. Donji Miholjac - javnost</item>
      <item>ŽDO Osijek</item>
      <item>FINA Osijek</item>
    </izvorni_sadrzaj>
    <derivirana_varijabla naziv="DomainObject.Predmet.OstaliListNazivFormated_1">
      <item>Mato Kupanovac</item>
      <item>Ministarstvo pravosuđa RH</item>
      <item>Lenta d.o.o. Donji Miholjac - javnost</item>
      <item>ŽDO Osijek</item>
      <item>FINA Osijek</item>
    </derivirana_varijabla>
  </DomainObject.Predmet.OstaliListNazivFormated>
  <DomainObject.Predmet.OstaliListNazivFormatedOIB>
    <izvorni_sadrzaj>
      <item>Mato Kupanovac, OIB 51096426208</item>
      <item>Ministarstvo pravosuđa RH</item>
      <item>Lenta d.o.o. Donji Miholjac - javnost, OIB 89891777063</item>
      <item>ŽDO Osijek</item>
      <item>FINA Osijek</item>
    </izvorni_sadrzaj>
    <derivirana_varijabla naziv="DomainObject.Predmet.OstaliListNazivFormatedOIB_1">
      <item>Mato Kupanovac, OIB 51096426208</item>
      <item>Ministarstvo pravosuđa RH</item>
      <item>Lenta d.o.o. Donji Miholjac - javnost, OIB 89891777063</item>
      <item>ŽDO Osijek</item>
      <item>FINA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LENTA društvo s ograničenom odgovornošću za poljoprivrednu proizvodnju, trgovinu i usluge</izvorni_sadrzaj>
    <derivirana_varijabla naziv="DomainObject.Predmet.ProtustrankaIDrugi_1">LENTA društvo s ograničenom odgovornošću za poljoprivrednu proizvodnju,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LENTA društvo s ograničenom odgovornošću za poljoprivrednu proizvodnju, trgovinu i usluge, OIB 89891777063, Kolodvorska 101, 31540 Donji Miholjac</izvorni_sadrzaj>
    <derivirana_varijabla naziv="DomainObject.Predmet.ProtustrankaIDrugiAdressOIB_1">LENTA društvo s ograničenom odgovornošću za poljoprivrednu proizvodnju, trgovinu i usluge, OIB 89891777063, Kolodvorska 101,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2017.</izvorni_sadrzaj>
    <derivirana_varijabla naziv="DomainObject.Predmet.OdlukaRjesenje.DatumDonosenjaOdluke_1">6.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St-186/2016-19</izvorni_sadrzaj>
    <derivirana_varijabla naziv="DomainObject.Predmet.OdlukaRjesenje.Oznaka_1">St-186/2016-19</derivirana_varijabla>
  </DomainObject.Predmet.OdlukaRjesenje.Oznaka>
  <DomainObject.Predmet.SudioniciListNaziv>
    <izvorni_sadrzaj>
      <item>LENTA društvo s ograničenom odgovornošću za poljoprivrednu proizvodnju, trgovinu i usluge</item>
      <item>RH MINISTARSTVO FINANCIJA</item>
      <item>Mato Kupanovac</item>
      <item>Ministarstvo pravosuđa RH</item>
      <item>Lenta d.o.o. Donji Miholjac - javnost</item>
      <item>ŽDO Osijek</item>
      <item>FINA Osijek</item>
    </izvorni_sadrzaj>
    <derivirana_varijabla naziv="DomainObject.Predmet.SudioniciListNaziv_1">
      <item>LENTA društvo s ograničenom odgovornošću za poljoprivrednu proizvodnju, trgovinu i usluge</item>
      <item>RH MINISTARSTVO FINANCIJA</item>
      <item>Mato Kupanovac</item>
      <item>Ministarstvo pravosuđa RH</item>
      <item>Lenta d.o.o. Donji Miholjac - javnost</item>
      <item>ŽDO Osijek</item>
      <item>FINA Osijek</item>
    </derivirana_varijabla>
  </DomainObject.Predmet.SudioniciListNaziv>
  <DomainObject.Predmet.SudioniciListAdressOIB>
    <izvorni_sadrzaj>
      <item>LENTA društvo s ograničenom odgovornošću za poljoprivrednu proizvodnju, trgovinu i usluge, OIB 89891777063, Kolodvorska 101,31540 Donji Miholjac</item>
      <item>RH MINISTARSTVO FINANCIJA, OIB 52634238587</item>
      <item>Mato Kupanovac, OIB 51096426208, Braće Radića 121,31540 Viljevo</item>
      <item>Ministarstvo pravosuđa RH, Ul. grada Vukovara 49,10000 Zagreb</item>
      <item>Lenta d.o.o. Donji Miholjac - javnost, OIB 89891777063</item>
      <item>ŽDO Osijek</item>
      <item>FINA Osijek</item>
    </izvorni_sadrzaj>
    <derivirana_varijabla naziv="DomainObject.Predmet.SudioniciListAdressOIB_1">
      <item>LENTA društvo s ograničenom odgovornošću za poljoprivrednu proizvodnju, trgovinu i usluge, OIB 89891777063, Kolodvorska 101,31540 Donji Miholjac</item>
      <item>RH MINISTARSTVO FINANCIJA, OIB 52634238587</item>
      <item>Mato Kupanovac, OIB 51096426208, Braće Radića 121,31540 Viljevo</item>
      <item>Ministarstvo pravosuđa RH, Ul. grada Vukovara 49,10000 Zagreb</item>
      <item>Lenta d.o.o. Donji Miholjac - javnost, OIB 89891777063</item>
      <item>ŽDO Osijek</item>
      <item>FINA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89891777063</item>
      <item>, OIB 52634238587</item>
      <item>, OIB 51096426208</item>
      <item>, OIB null</item>
      <item>, OIB 89891777063</item>
      <item>, OIB null</item>
      <item>, OIB null</item>
    </izvorni_sadrzaj>
    <derivirana_varijabla naziv="DomainObject.Predmet.SudioniciListNazivOIB_1">
      <item>, OIB 89891777063</item>
      <item>, OIB 52634238587</item>
      <item>, OIB 51096426208</item>
      <item>, OIB null</item>
      <item>, OIB 89891777063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B6B9F-FBFB-4930-9481-664119E67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2559</properties:Characters>
  <properties:Lines>94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2017-04-26T07:21:00Z</dcterms:created>
  <dc:creator>hermanj</dc:creator>
  <cp:lastModifiedBy>Žana Bem</cp:lastModifiedBy>
  <cp:lastPrinted>2017-03-27T09:38:00Z</cp:lastPrinted>
  <dcterms:modified xmlns:xsi="http://www.w3.org/2001/XMLSchema-instance" xsi:type="dcterms:W3CDTF">2017-04-26T07:23:00Z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