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7aa6" w14:paraId="ba87aa6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 xml:space="preserve">MAGNUS DOMUS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proofErr w:type="spellStart"/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Vidakovica</w:t>
      </w:r>
      <w:proofErr w:type="spellEnd"/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36607642904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1</w:t>
    </w:r>
    <w:r w:rsidR="00C76F12">
      <w:rPr>
        <w:rFonts w:eastAsia="Times New Roman" w:hAnsi="Times New Roman" w:ascii="Times New Roman"/>
        <w:sz w:val="24"/>
        <w:szCs w:val="24"/>
        <w:lang w:eastAsia="hr-HR"/>
      </w:rPr>
      <w:t>23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/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110B50"/>
    <w:rsid w:val="002C7497"/>
    <w:rsid w:val="00330958"/>
    <w:rsid w:val="00334FC4"/>
    <w:rsid w:val="0034288D"/>
    <w:rsid w:val="004901DF"/>
    <w:rsid w:val="004D2225"/>
    <w:rsid w:val="0052527F"/>
    <w:rsid w:val="00574A80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B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0B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0B5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0B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0B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B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0B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0B5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0B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0B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DOMUS d.o.o. za građenje i turizam</izvorni_sadrzaj>
    <derivirana_varijabla naziv="DomainObject.Predmet.ProtustrankaFormated_1">  MAGNUS DOMUS d.o.o. za građenje i turizam</derivirana_varijabla>
  </DomainObject.Predmet.ProtustrankaFormated>
  <DomainObject.Predmet.ProtustrankaFormatedOIB>
    <izvorni_sadrzaj>  MAGNUS DOMUS d.o.o. za građenje i turizam, OIB 36607642904</izvorni_sadrzaj>
    <derivirana_varijabla naziv="DomainObject.Predmet.ProtustrankaFormatedOIB_1">  MAGNUS DOMUS d.o.o. za građenje i turizam, OIB 36607642904</derivirana_varijabla>
  </DomainObject.Predmet.ProtustrankaFormatedOIB>
  <DomainObject.Predmet.ProtustrankaFormatedWithAdress>
    <izvorni_sadrzaj> MAGNUS DOMUS d.o.o. za građenje i turizam, Vidakovica/bb, 23206 Sukošan</izvorni_sadrzaj>
    <derivirana_varijabla naziv="DomainObject.Predmet.ProtustrankaFormatedWithAdress_1"> MAGNUS DOMUS d.o.o. za građenje i turizam, Vidakovica/bb, 23206 Sukošan</derivirana_varijabla>
  </DomainObject.Predmet.ProtustrankaFormatedWithAdress>
  <DomainObject.Predmet.ProtustrankaFormatedWithAdressOIB>
    <izvorni_sadrzaj> MAGNUS DOMUS d.o.o. za građenje i turizam, OIB 36607642904, Vidakovica/bb, 23206 Sukošan</izvorni_sadrzaj>
    <derivirana_varijabla naziv="DomainObject.Predmet.ProtustrankaFormatedWithAdressOIB_1"> MAGNUS DOMUS d.o.o. za građenje i turizam, OIB 36607642904, Vidakovica/bb, 23206 Sukošan</derivirana_varijabla>
  </DomainObject.Predmet.ProtustrankaFormatedWithAdressOIB>
  <DomainObject.Predmet.ProtustrankaWithAdress>
    <izvorni_sadrzaj>MAGNUS DOMUS d.o.o. za građenje i turizam Vidakovica/bb, 23206 Sukošan</izvorni_sadrzaj>
    <derivirana_varijabla naziv="DomainObject.Predmet.ProtustrankaWithAdress_1">MAGNUS DOMUS d.o.o. za građenje i turizam Vidakovica/bb, 23206 Sukošan</derivirana_varijabla>
  </DomainObject.Predmet.ProtustrankaWithAdress>
  <DomainObject.Predmet.ProtustrankaWithAdressOIB>
    <izvorni_sadrzaj>MAGNUS DOMUS d.o.o. za građenje i turizam, OIB 36607642904, Vidakovica/bb, 23206 Sukošan</izvorni_sadrzaj>
    <derivirana_varijabla naziv="DomainObject.Predmet.ProtustrankaWithAdressOIB_1">MAGNUS DOMUS d.o.o. za građenje i turizam, OIB 36607642904, Vidakovica/bb, 23206 Sukošan</derivirana_varijabla>
  </DomainObject.Predmet.ProtustrankaWithAdressOIB>
  <DomainObject.Predmet.ProtustrankaNazivFormated>
    <izvorni_sadrzaj>MAGNUS DOMUS d.o.o. za građenje i turizam</izvorni_sadrzaj>
    <derivirana_varijabla naziv="DomainObject.Predmet.ProtustrankaNazivFormated_1">MAGNUS DOMUS d.o.o. za građenje i turizam</derivirana_varijabla>
  </DomainObject.Predmet.ProtustrankaNazivFormated>
  <DomainObject.Predmet.ProtustrankaNazivFormatedOIB>
    <izvorni_sadrzaj>MAGNUS DOMUS d.o.o. za građenje i turizam, OIB 36607642904</izvorni_sadrzaj>
    <derivirana_varijabla naziv="DomainObject.Predmet.ProtustrankaNazivFormatedOIB_1">MAGNUS DOMUS d.o.o. za građenje i turizam, OIB 36607642904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2325.38</izvorni_sadrzaj>
    <derivirana_varijabla naziv="DomainObject.Predmet.TrenutnaVrijednost_1">2325.38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MAGNUS DOMUS d.o.o. za građenje i turizam</item>
    </izvorni_sadrzaj>
    <derivirana_varijabla naziv="DomainObject.Predmet.ProtuStrankaListFormated_1">
      <item>MAGNUS DOMUS d.o.o. za građenje i turizam</item>
    </derivirana_varijabla>
  </DomainObject.Predmet.ProtuStrankaListFormated>
  <DomainObject.Predmet.ProtuStrankaListFormatedOIB>
    <izvorni_sadrzaj>
      <item>MAGNUS DOMUS d.o.o. za građenje i turizam, OIB 36607642904</item>
    </izvorni_sadrzaj>
    <derivirana_varijabla naziv="DomainObject.Predmet.ProtuStrankaListFormatedOIB_1">
      <item>MAGNUS DOMUS d.o.o. za građenje i turizam, OIB 36607642904</item>
    </derivirana_varijabla>
  </DomainObject.Predmet.ProtuStrankaListFormatedOIB>
  <DomainObject.Predmet.ProtuStrankaListFormatedWithAdress>
    <izvorni_sadrzaj>
      <item>MAGNUS DOMUS d.o.o. za građenje i turizam, Vidakovica/bb, 23206 Sukošan</item>
    </izvorni_sadrzaj>
    <derivirana_varijabla naziv="DomainObject.Predmet.ProtuStrankaListFormatedWithAdress_1">
      <item>MAGNUS DOMUS d.o.o. za građenje i turizam, Vidakovica/bb, 23206 Sukošan</item>
    </derivirana_varijabla>
  </DomainObject.Predmet.ProtuStrankaListFormatedWithAdress>
  <DomainObject.Predmet.ProtuStrankaListFormatedWithAdressOIB>
    <izvorni_sadrzaj>
      <item>MAGNUS DOMUS d.o.o. za građenje i turizam, OIB 36607642904, Vidakovica/bb, 23206 Sukošan</item>
    </izvorni_sadrzaj>
    <derivirana_varijabla naziv="DomainObject.Predmet.ProtuStrankaListFormatedWithAdressOIB_1">
      <item>MAGNUS DOMUS d.o.o. za građenje i turizam, OIB 36607642904, Vidakovica/bb, 23206 Sukošan</item>
    </derivirana_varijabla>
  </DomainObject.Predmet.ProtuStrankaListFormatedWithAdressOIB>
  <DomainObject.Predmet.ProtuStrankaListNazivFormated>
    <izvorni_sadrzaj>
      <item>MAGNUS DOMUS d.o.o. za građenje i turizam</item>
    </izvorni_sadrzaj>
    <derivirana_varijabla naziv="DomainObject.Predmet.ProtuStrankaListNazivFormated_1">
      <item>MAGNUS DOMUS d.o.o. za građenje i turizam</item>
    </derivirana_varijabla>
  </DomainObject.Predmet.ProtuStrankaListNazivFormated>
  <DomainObject.Predmet.ProtuStrankaListNazivFormatedOIB>
    <izvorni_sadrzaj>
      <item>MAGNUS DOMUS d.o.o. za građenje i turizam, OIB 36607642904</item>
    </izvorni_sadrzaj>
    <derivirana_varijabla naziv="DomainObject.Predmet.ProtuStrankaListNazivFormatedOIB_1">
      <item>MAGNUS DOMUS d.o.o. za građenje i turizam, OIB 36607642904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MAGNUS DOMUS d.o.o. za građenje i turizam</izvorni_sadrzaj>
    <derivirana_varijabla naziv="DomainObject.Predmet.ProtustrankaIDrugi_1">MAGNUS DOMUS d.o.o. za građenje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MAGNUS DOMUS d.o.o. za građenje i turizam, OIB 36607642904, Vidakovica/bb, 23206 Sukošan</izvorni_sadrzaj>
    <derivirana_varijabla naziv="DomainObject.Predmet.ProtustrankaIDrugiAdressOIB_1">MAGNUS DOMUS d.o.o. za građenje i turizam, OIB 36607642904, Vidakovica/bb,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MAGNUS DOMUS d.o.o. za građenje i turizam</item>
    </izvorni_sadrzaj>
    <derivirana_varijabla naziv="DomainObject.Predmet.SudioniciListNaziv_1">
      <item>Financijska agencija</item>
      <item>MAGNUS DOMUS d.o.o. za građenje i turizam</item>
    </derivirana_varijabla>
  </DomainObject.Predmet.SudioniciListNaziv>
  <DomainObject.Predmet.SudioniciListAdressOIB>
    <izvorni_sadrzaj>
      <item>Financijska agencija, OIB 85821130368, Ivana Danila 4,23000 Zadar</item>
      <item>MAGNUS DOMUS d.o.o. za građenje i turizam, OIB 36607642904, Vidakovica/bb,23206 Sukošan</item>
    </izvorni_sadrzaj>
    <derivirana_varijabla naziv="DomainObject.Predmet.SudioniciListAdressOIB_1">
      <item>Financijska agencija, OIB 85821130368, Ivana Danila 4,23000 Zadar</item>
      <item>MAGNUS DOMUS d.o.o. za građenje i turizam, OIB 36607642904, Vidakovica/bb,23206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36607642904</item>
    </izvorni_sadrzaj>
    <derivirana_varijabla naziv="DomainObject.Predmet.SudioniciListNazivOIB_1">
      <item>, OIB 85821130368</item>
      <item>, OIB 36607642904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896</properties:Characters>
  <properties:Lines>43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st-123-16.docx)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