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9101" w14:paraId="1f2910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906DC0">
        <w:t>415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91406C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906DC0">
        <w:t>POLJOCENTAR 92 d.o.o., OIB: 24639890294 sa sjedištem u Ivana Gorana Kovačića 23, 42240 Ivanec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5207B1" w:rsidRPr="005207B1">
        <w:t>4.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906DC0">
        <w:t>POLJOCENTAR 92 d.o.o., OIB: 24639890294 sa sjedištem u Ivana Gorana Kovačića 23, 42240 Ivanec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906DC0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8. lipanj 2016. u 09,15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906DC0">
        <w:t>Marija Mojzeš iz Ivanca, Ivana Gorana Kovačića 23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906DC0">
        <w:t>15</w:t>
      </w:r>
      <w:r w:rsidR="009C1489">
        <w:t>.3.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906DC0">
        <w:t>301.696,69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207B1">
        <w:t>4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A5227" w:rsidR="004A5227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906DC0">
        <w:t>POLJOCENTAR 92 d.o.o., Ivana Gorana Kovačića 23, 42240 Ivanec</w:t>
      </w:r>
    </w:p>
    <w:p w:rsidRDefault="005C102C" w:rsidP="005C102C" w:rsidR="0091406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906DC0">
        <w:t>Marija Mojzeš iz Ivanca, Ivana Gorana Kovačića 23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9CC" w:rsidP="00CD4711" w:rsidR="003959CC">
      <w:pPr>
        <w:spacing w:lineRule="auto" w:line="240" w:after="0"/>
      </w:pPr>
      <w:r>
        <w:separator/>
      </w:r>
    </w:p>
  </w:endnote>
  <w:endnote w:id="0" w:type="continuationSeparator">
    <w:p w:rsidRDefault="003959CC" w:rsidP="00CD4711" w:rsidR="003959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9CC" w:rsidP="00CD4711" w:rsidR="003959CC">
      <w:pPr>
        <w:spacing w:lineRule="auto" w:line="240" w:after="0"/>
      </w:pPr>
      <w:r>
        <w:separator/>
      </w:r>
    </w:p>
  </w:footnote>
  <w:footnote w:id="0" w:type="continuationSeparator">
    <w:p w:rsidRDefault="003959CC" w:rsidP="00CD4711" w:rsidR="003959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227">
          <w:rPr>
            <w:noProof/>
          </w:rPr>
          <w:t>2</w:t>
        </w:r>
        <w:r>
          <w:fldChar w:fldCharType="end"/>
        </w:r>
      </w:p>
    </w:sdtContent>
  </w:sdt>
  <w:p w:rsidRDefault="00906DC0" w:rsidP="00906DC0" w:rsidR="00906DC0" w:rsidRPr="005207B1">
    <w:pPr>
      <w:pStyle w:val="Zaglavlje"/>
      <w:jc w:val="right"/>
    </w:pPr>
    <w:r>
      <w:t>Poslovni broj: 2 St-415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4A522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5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POLJOCENTAR 92 društvo s ograničenom odgovornošću za trgovinu, ugostiteljstvo i usluge</izvorni_sadrzaj>
    <derivirana_varijabla naziv="DomainObject.Predmet.ProtustrankaFormated_1">  POLJOCENTAR 92 društvo s ograničenom odgovornošću za trgovinu, ugostiteljstvo i usluge</derivirana_varijabla>
  </DomainObject.Predmet.ProtustrankaFormated>
  <DomainObject.Predmet.ProtustrankaFormatedOIB>
    <izvorni_sadrzaj>  POLJOCENTAR 92 društvo s ograničenom odgovornošću za trgovinu, ugostiteljstvo i usluge, OIB 24639890294</izvorni_sadrzaj>
    <derivirana_varijabla naziv="DomainObject.Predmet.ProtustrankaFormatedOIB_1">  POLJOCENTAR 92 društvo s ograničenom odgovornošću za trgovinu, ugostiteljstvo i usluge, OIB 24639890294</derivirana_varijabla>
  </DomainObject.Predmet.ProtustrankaFormatedOIB>
  <DomainObject.Predmet.ProtustrankaFormatedWithAdress>
    <izvorni_sadrzaj> POLJOCENTAR 92 društvo s ograničenom odgovornošću za trgovinu, ugostiteljstvo i usluge, Ivana Gorana Kovačića 23, 42240 Ivanec</izvorni_sadrzaj>
    <derivirana_varijabla naziv="DomainObject.Predmet.ProtustrankaFormatedWithAdress_1"> POLJOCENTAR 92 društvo s ograničenom odgovornošću za trgovinu, ugostiteljstvo i usluge, Ivana Gorana Kovačića 23, 42240 Ivanec</derivirana_varijabla>
  </DomainObject.Predmet.ProtustrankaFormatedWithAdress>
  <DomainObject.Predmet.ProtustrankaFormatedWithAdressOIB>
    <izvorni_sadrzaj> POLJOCENTAR 92 društvo s ograničenom odgovornošću za trgovinu, ugostiteljstvo i usluge, OIB 24639890294, Ivana Gorana Kovačića 23, 42240 Ivanec</izvorni_sadrzaj>
    <derivirana_varijabla naziv="DomainObject.Predmet.ProtustrankaFormatedWithAdressOIB_1"> POLJOCENTAR 92 društvo s ograničenom odgovornošću za trgovinu, ugostiteljstvo i usluge, OIB 24639890294, Ivana Gorana Kovačića 23, 42240 Ivanec</derivirana_varijabla>
  </DomainObject.Predmet.ProtustrankaFormatedWithAdressOIB>
  <DomainObject.Predmet.ProtustrankaWithAdress>
    <izvorni_sadrzaj>POLJOCENTAR 92 društvo s ograničenom odgovornošću za trgovinu, ugostiteljstvo i usluge Ivana Gorana Kovačića 23, 42240 Ivanec</izvorni_sadrzaj>
    <derivirana_varijabla naziv="DomainObject.Predmet.ProtustrankaWithAdress_1">POLJOCENTAR 92 društvo s ograničenom odgovornošću za trgovinu, ugostiteljstvo i usluge Ivana Gorana Kovačića 23, 42240 Ivanec</derivirana_varijabla>
  </DomainObject.Predmet.ProtustrankaWithAdress>
  <DomainObject.Predmet.ProtustrankaWithAdressOIB>
    <izvorni_sadrzaj>POLJOCENTAR 92 društvo s ograničenom odgovornošću za trgovinu, ugostiteljstvo i usluge, OIB 24639890294, Ivana Gorana Kovačića 23, 42240 Ivanec</izvorni_sadrzaj>
    <derivirana_varijabla naziv="DomainObject.Predmet.ProtustrankaWithAdressOIB_1">POLJOCENTAR 92 društvo s ograničenom odgovornošću za trgovinu, ugostiteljstvo i usluge, OIB 24639890294, Ivana Gorana Kovačića 23, 42240 Ivanec</derivirana_varijabla>
  </DomainObject.Predmet.ProtustrankaWithAdressOIB>
  <DomainObject.Predmet.ProtustrankaNazivFormated>
    <izvorni_sadrzaj>POLJOCENTAR 92 društvo s ograničenom odgovornošću za trgovinu, ugostiteljstvo i usluge</izvorni_sadrzaj>
    <derivirana_varijabla naziv="DomainObject.Predmet.ProtustrankaNazivFormated_1">POLJOCENTAR 92 društvo s ograničenom odgovornošću za trgovinu, ugostiteljstvo i usluge</derivirana_varijabla>
  </DomainObject.Predmet.ProtustrankaNazivFormated>
  <DomainObject.Predmet.ProtustrankaNazivFormatedOIB>
    <izvorni_sadrzaj>POLJOCENTAR 92 društvo s ograničenom odgovornošću za trgovinu, ugostiteljstvo i usluge, OIB 24639890294</izvorni_sadrzaj>
    <derivirana_varijabla naziv="DomainObject.Predmet.ProtustrankaNazivFormatedOIB_1">POLJOCENTAR 92 društvo s ograničenom odgovornošću za trgovinu, ugostiteljstvo i usluge, OIB 24639890294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301696.69</izvorni_sadrzaj>
    <derivirana_varijabla naziv="DomainObject.Predmet.TrenutnaVrijednost_1">301696.69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POLJOCENTAR 92 društvo s ograničenom odgovornošću za trgovinu, ugostiteljstvo i usluge</item>
    </izvorni_sadrzaj>
    <derivirana_varijabla naziv="DomainObject.Predmet.ProtuStrankaListFormated_1">
      <item>POLJOCENTAR 92 društvo s ograničenom odgovornošću za trgovinu, ugostiteljstvo i usluge</item>
    </derivirana_varijabla>
  </DomainObject.Predmet.ProtuStrankaListFormated>
  <DomainObject.Predmet.ProtuStrankaListFormatedOIB>
    <izvorni_sadrzaj>
      <item>POLJOCENTAR 92 društvo s ograničenom odgovornošću za trgovinu, ugostiteljstvo i usluge, OIB 24639890294</item>
    </izvorni_sadrzaj>
    <derivirana_varijabla naziv="DomainObject.Predmet.ProtuStrankaListFormatedOIB_1">
      <item>POLJOCENTAR 92 društvo s ograničenom odgovornošću za trgovinu, ugostiteljstvo i usluge, OIB 24639890294</item>
    </derivirana_varijabla>
  </DomainObject.Predmet.ProtuStrankaListFormatedOIB>
  <DomainObject.Predmet.ProtuStrankaListFormatedWithAdress>
    <izvorni_sadrzaj>
      <item>POLJOCENTAR 92 društvo s ograničenom odgovornošću za trgovinu, ugostiteljstvo i usluge, Ivana Gorana Kovačića 23, 42240 Ivanec</item>
    </izvorni_sadrzaj>
    <derivirana_varijabla naziv="DomainObject.Predmet.ProtuStrankaListFormatedWithAdress_1">
      <item>POLJOCENTAR 92 društvo s ograničenom odgovornošću za trgovinu, ugostiteljstvo i usluge, Ivana Gorana Kovačića 23, 42240 Ivanec</item>
    </derivirana_varijabla>
  </DomainObject.Predmet.ProtuStrankaListFormatedWithAdress>
  <DomainObject.Predmet.ProtuStrankaListFormatedWithAdressOIB>
    <izvorni_sadrzaj>
      <item>POLJOCENTAR 92 društvo s ograničenom odgovornošću za trgovinu, ugostiteljstvo i usluge, OIB 24639890294, Ivana Gorana Kovačića 23, 42240 Ivanec</item>
    </izvorni_sadrzaj>
    <derivirana_varijabla naziv="DomainObject.Predmet.ProtuStrankaListFormatedWithAdressOIB_1">
      <item>POLJOCENTAR 92 društvo s ograničenom odgovornošću za trgovinu, ugostiteljstvo i usluge, OIB 24639890294, Ivana Gorana Kovačića 23, 42240 Ivanec</item>
    </derivirana_varijabla>
  </DomainObject.Predmet.ProtuStrankaListFormatedWithAdressOIB>
  <DomainObject.Predmet.ProtuStrankaListNazivFormated>
    <izvorni_sadrzaj>
      <item>POLJOCENTAR 92 društvo s ograničenom odgovornošću za trgovinu, ugostiteljstvo i usluge</item>
    </izvorni_sadrzaj>
    <derivirana_varijabla naziv="DomainObject.Predmet.ProtuStrankaListNazivFormated_1">
      <item>POLJOCENTAR 92 društvo s ograničenom odgovornošću za trgovinu, ugostiteljstvo i usluge</item>
    </derivirana_varijabla>
  </DomainObject.Predmet.ProtuStrankaListNazivFormated>
  <DomainObject.Predmet.ProtuStrankaListNazivFormatedOIB>
    <izvorni_sadrzaj>
      <item>POLJOCENTAR 92 društvo s ograničenom odgovornošću za trgovinu, ugostiteljstvo i usluge, OIB 24639890294</item>
    </izvorni_sadrzaj>
    <derivirana_varijabla naziv="DomainObject.Predmet.ProtuStrankaListNazivFormatedOIB_1">
      <item>POLJOCENTAR 92 društvo s ograničenom odgovornošću za trgovinu, ugostiteljstvo i usluge, OIB 24639890294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POLJOCENTAR 92 društvo s ograničenom odgovornošću za trgovinu, ugostiteljstvo i usluge</izvorni_sadrzaj>
    <derivirana_varijabla naziv="DomainObject.Predmet.ProtustrankaIDrugi_1">POLJOCENTAR 92 društvo s ograničenom odgovornošću za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POLJOCENTAR 92 društvo s ograničenom odgovornošću za trgovinu, ugostiteljstvo i usluge, OIB 24639890294, Ivana Gorana Kovačića 23, 42240 Ivanec</izvorni_sadrzaj>
    <derivirana_varijabla naziv="DomainObject.Predmet.ProtustrankaIDrugiAdressOIB_1">POLJOCENTAR 92 društvo s ograničenom odgovornošću za trgovinu, ugostiteljstvo i usluge, OIB 24639890294, Ivana Gorana Kovačića 23,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POLJOCENTAR 92 društvo s ograničenom odgovornošću za trgovinu, ugostiteljstvo i usluge</item>
      <item>E-oglasna ploča</item>
      <item>Sudski registar</item>
    </izvorni_sadrzaj>
    <derivirana_varijabla naziv="DomainObject.Predmet.SudioniciListNaziv_1">
      <item>Financijska agencija</item>
      <item>POLJOCENTAR 92 društvo s ograničenom odgovornošću za trgovinu,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POLJOCENTAR 92 društvo s ograničenom odgovornošću za trgovinu, ugostiteljstvo i usluge, OIB 24639890294, Ivana Gorana Kovačića 23,42240 Ivanec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POLJOCENTAR 92 društvo s ograničenom odgovornošću za trgovinu, ugostiteljstvo i usluge, OIB 24639890294, Ivana Gorana Kovačića 23,42240 Ivanec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24639890294</item>
      <item>, OIB null</item>
      <item>, OIB null</item>
    </izvorni_sadrzaj>
    <derivirana_varijabla naziv="DomainObject.Predmet.SudioniciListNazivOIB_1">
      <item>, OIB 85821130368</item>
      <item>, OIB 24639890294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63A10-9A91-49E3-B87C-A35791BED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2477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2016-04-04T11:16:00Z</dcterms:created>
  <dc:creator>Maja Valušnig</dc:creator>
  <cp:lastModifiedBy>Marko Makaj</cp:lastModifiedBy>
  <cp:lastPrinted>2016-04-04T11:18:00Z</cp:lastPrinted>
  <dcterms:modified xmlns:xsi="http://www.w3.org/2001/XMLSchema-instance" xsi:type="dcterms:W3CDTF">2016-04-04T11:18:00Z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