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ce91" w14:paraId="cd3ce91" w:rsidRDefault="0053087F" w:rsidP="0053087F" w:rsidR="0053087F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>Posl.br. 7.St.</w:t>
      </w:r>
      <w:r w:rsidR="007E7EB0">
        <w:rPr>
          <w:b/>
          <w:sz w:val="22"/>
          <w:szCs w:val="22"/>
        </w:rPr>
        <w:t>929</w:t>
      </w:r>
      <w:r>
        <w:rPr>
          <w:b/>
          <w:sz w:val="22"/>
          <w:szCs w:val="22"/>
        </w:rPr>
        <w:t>/16</w:t>
      </w:r>
      <w:r w:rsidR="007E7EB0">
        <w:rPr>
          <w:b/>
          <w:sz w:val="22"/>
          <w:szCs w:val="22"/>
        </w:rPr>
        <w:t>-16</w:t>
      </w:r>
    </w:p>
    <w:p w:rsidRDefault="0053087F" w:rsidP="0053087F" w:rsidR="0053087F">
      <w:pPr>
        <w:tabs>
          <w:tab w:pos="1175" w:val="left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87F" w:rsidP="0053087F" w:rsidR="0053087F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53087F" w:rsidP="0053087F" w:rsidR="005308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TRGOVAČKI SUD U SPLITU</w:t>
      </w:r>
    </w:p>
    <w:p w:rsidRDefault="0053087F" w:rsidP="0053087F" w:rsidR="005308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21000 SPLIT</w:t>
      </w:r>
    </w:p>
    <w:p w:rsidRDefault="0053087F" w:rsidP="0053087F" w:rsidR="005308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Sukoišanska 6</w:t>
      </w: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53087F" w:rsidP="0053087F" w:rsidR="005308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RJEŠENJE</w:t>
      </w: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b/>
          <w:sz w:val="22"/>
          <w:szCs w:val="22"/>
        </w:rPr>
      </w:pPr>
    </w:p>
    <w:p w:rsidRDefault="0053087F" w:rsidP="0053087F" w:rsidR="0053087F">
      <w:pPr>
        <w:ind w:firstLine="708"/>
        <w:jc w:val="both"/>
      </w:pPr>
      <w:r>
        <w:rPr>
          <w:sz w:val="22"/>
          <w:szCs w:val="22"/>
        </w:rPr>
        <w:t>Trgovački sud u Splitu, po stečajnom sucu Diani Butigan Granić, u prethodnom postupku radi utvrđivanja uvjeta za otvaranje stečajnog postupka nad dužnikom</w:t>
      </w:r>
      <w:r>
        <w:t xml:space="preserve"> </w:t>
      </w:r>
      <w:r w:rsidR="007E7EB0">
        <w:t>DIM-ANT d.o.o., Stobreč, Mirni put 7, OIB: 45941748276</w:t>
      </w:r>
      <w:r>
        <w:t xml:space="preserve">, </w:t>
      </w:r>
      <w:r w:rsidR="007E7EB0">
        <w:rPr>
          <w:sz w:val="22"/>
          <w:szCs w:val="22"/>
        </w:rPr>
        <w:t>dana 22. rujna</w:t>
      </w:r>
      <w:r>
        <w:rPr>
          <w:sz w:val="22"/>
          <w:szCs w:val="22"/>
        </w:rPr>
        <w:t xml:space="preserve"> 2017.g.</w:t>
      </w:r>
    </w:p>
    <w:p w:rsidRDefault="0053087F" w:rsidP="0053087F" w:rsidR="0053087F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53087F" w:rsidP="0053087F" w:rsidR="0053087F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Pozivaju se osobe koje imaju pravni interes da se provede stečajni postupak nad dužnikom </w:t>
      </w:r>
      <w:r w:rsidR="007E7EB0">
        <w:t>DIM-ANT d.o.o., Stobreč, Mirni put 7, OIB: 45941748276</w:t>
      </w:r>
      <w:r>
        <w:t xml:space="preserve">, </w:t>
      </w:r>
      <w:r>
        <w:rPr>
          <w:sz w:val="22"/>
          <w:szCs w:val="22"/>
        </w:rPr>
        <w:t>da u roku od 15 dana solidarno uplate na sudski depozit ovog suda br. HR1623900011300000664, otvoren kod Hrvatske poštanske banke d.d. Zagreb, pozivom na broj 10-</w:t>
      </w:r>
      <w:r w:rsidR="007E7EB0">
        <w:rPr>
          <w:sz w:val="22"/>
          <w:szCs w:val="22"/>
        </w:rPr>
        <w:t>929</w:t>
      </w:r>
      <w:r>
        <w:rPr>
          <w:sz w:val="22"/>
          <w:szCs w:val="22"/>
        </w:rPr>
        <w:t xml:space="preserve">-16, model 02,  iznos od 20.000,00 kuna na ime predujma za pokriće troškova kako prethodnog tako i otvorenog stečajnog postupka, te da u istom roku potvrdu o uplati dostavi u sudski spis. </w:t>
      </w:r>
    </w:p>
    <w:p w:rsidRDefault="0053087F" w:rsidP="0053087F" w:rsidR="0053087F">
      <w:pPr>
        <w:jc w:val="both"/>
        <w:rPr>
          <w:sz w:val="22"/>
          <w:szCs w:val="22"/>
        </w:rPr>
      </w:pPr>
    </w:p>
    <w:p w:rsidRDefault="0053087F" w:rsidP="0053087F" w:rsidR="005308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>
        <w:rPr>
          <w:sz w:val="22"/>
          <w:szCs w:val="22"/>
        </w:rPr>
        <w:tab/>
        <w:t xml:space="preserve">Rješenje će se objavit na e-oglasnoj ploči suda. </w:t>
      </w:r>
    </w:p>
    <w:p w:rsidRDefault="0053087F" w:rsidP="0053087F" w:rsidR="0053087F">
      <w:pPr>
        <w:jc w:val="both"/>
        <w:rPr>
          <w:sz w:val="22"/>
          <w:szCs w:val="22"/>
        </w:rPr>
      </w:pPr>
    </w:p>
    <w:p w:rsidRDefault="0053087F" w:rsidP="0053087F" w:rsidR="005308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53087F" w:rsidP="0053087F" w:rsidR="0053087F">
      <w:pPr>
        <w:jc w:val="both"/>
        <w:rPr>
          <w:sz w:val="22"/>
          <w:szCs w:val="22"/>
        </w:rPr>
      </w:pPr>
    </w:p>
    <w:p w:rsidRDefault="0053087F" w:rsidP="0053087F" w:rsidR="005308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53087F" w:rsidP="0053087F" w:rsidR="0053087F">
      <w:pPr>
        <w:jc w:val="both"/>
        <w:rPr>
          <w:sz w:val="22"/>
          <w:szCs w:val="22"/>
        </w:rPr>
      </w:pPr>
    </w:p>
    <w:p w:rsidRDefault="0053087F" w:rsidP="0053087F" w:rsidR="0053087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53087F" w:rsidP="0053087F" w:rsidR="0053087F">
      <w:pPr>
        <w:jc w:val="both"/>
        <w:rPr>
          <w:sz w:val="22"/>
          <w:szCs w:val="22"/>
        </w:rPr>
      </w:pPr>
    </w:p>
    <w:p w:rsidRDefault="0053087F" w:rsidP="0053087F" w:rsidR="005308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b r a z l o ž e n j e</w:t>
      </w: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Predlagatelj – FINA, podnio je ovom sudu dana </w:t>
      </w:r>
      <w:r w:rsidR="007E7EB0">
        <w:rPr>
          <w:sz w:val="22"/>
          <w:szCs w:val="22"/>
        </w:rPr>
        <w:t>25.3</w:t>
      </w:r>
      <w:r>
        <w:rPr>
          <w:sz w:val="22"/>
          <w:szCs w:val="22"/>
        </w:rPr>
        <w:t xml:space="preserve">.2016.g. prijedlog za otvaranje stečajnog postupka nad dužnikom </w:t>
      </w:r>
      <w:r w:rsidR="007E7EB0">
        <w:t>DIM-ANT d.o.o., Stobreč, Mirni put 7, OIB: 45941748276.</w:t>
      </w:r>
    </w:p>
    <w:p w:rsidRDefault="0053087F" w:rsidP="0053087F" w:rsidR="0053087F">
      <w:pPr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svom prijedlogu predlagatelj navodi da je dužnik nesposoban za plaćanje.</w:t>
      </w:r>
    </w:p>
    <w:p w:rsidRDefault="0053087F" w:rsidP="0053087F" w:rsidR="0053087F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Kako je predlagatelj učinio vjerojatnim postojanje stečajnog razloga, to je rješenjem ovog suda gornji poslovni broj od </w:t>
      </w:r>
      <w:r w:rsidR="007E7EB0">
        <w:rPr>
          <w:sz w:val="22"/>
          <w:szCs w:val="22"/>
        </w:rPr>
        <w:t>1</w:t>
      </w:r>
      <w:r>
        <w:rPr>
          <w:sz w:val="22"/>
          <w:szCs w:val="22"/>
        </w:rPr>
        <w:t xml:space="preserve">4. </w:t>
      </w:r>
      <w:r w:rsidR="007E7EB0">
        <w:rPr>
          <w:sz w:val="22"/>
          <w:szCs w:val="22"/>
        </w:rPr>
        <w:t>ožujka</w:t>
      </w:r>
      <w:r>
        <w:rPr>
          <w:sz w:val="22"/>
          <w:szCs w:val="22"/>
        </w:rPr>
        <w:t xml:space="preserve"> 2017.g. određeno ročište radi rasprave o uvjetima za otvaranje stečajnog postupka.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je nesposobno za plaćanje.</w:t>
      </w: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Žiro račun dužnika blokiran je za iznos od </w:t>
      </w:r>
      <w:r w:rsidR="007E7EB0">
        <w:rPr>
          <w:sz w:val="22"/>
          <w:szCs w:val="22"/>
        </w:rPr>
        <w:t>86.794,89</w:t>
      </w:r>
      <w:r>
        <w:rPr>
          <w:sz w:val="22"/>
          <w:szCs w:val="22"/>
        </w:rPr>
        <w:t xml:space="preserve"> kuna, iz čega proizlazi da je društvo nesposobno za plaćanje, odnosno ispunjeni su stečajni razlozi.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Društvo nema imovin</w:t>
      </w:r>
      <w:r w:rsidR="007E7EB0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koja bi činila stečajnu masu, odnosno kojom bi se podmirili troškovi stečajnog postupka i eventualno pokrenuo postupak protiv dužnikovog dužnika i na kraju namirili vjerovnici. 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potvrde koja prileži u spisu (l.s.</w:t>
      </w:r>
      <w:r w:rsidR="007E7EB0">
        <w:rPr>
          <w:sz w:val="22"/>
          <w:szCs w:val="22"/>
        </w:rPr>
        <w:t>26</w:t>
      </w:r>
      <w:r>
        <w:rPr>
          <w:sz w:val="22"/>
          <w:szCs w:val="22"/>
        </w:rPr>
        <w:t xml:space="preserve">) proizlazi da je žiro račun društva neprekidno blokiran u razdoblju duljem od </w:t>
      </w:r>
      <w:r w:rsidR="007E7EB0">
        <w:rPr>
          <w:sz w:val="22"/>
          <w:szCs w:val="22"/>
        </w:rPr>
        <w:t>1403</w:t>
      </w:r>
      <w:r>
        <w:rPr>
          <w:sz w:val="22"/>
          <w:szCs w:val="22"/>
        </w:rPr>
        <w:t xml:space="preserve"> dana.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Sud nema podatak iz kojih proizlazi da društvo ima bilo kakvu imovinu.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7E7EB0" w:rsidP="0053087F" w:rsidR="007E7EB0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53087F" w:rsidP="0053087F" w:rsidR="0053087F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ind w:firstLine="708"/>
        <w:jc w:val="both"/>
        <w:rPr>
          <w:sz w:val="22"/>
          <w:szCs w:val="22"/>
        </w:rPr>
      </w:pPr>
    </w:p>
    <w:p w:rsidRDefault="0053087F" w:rsidP="0053087F" w:rsidR="005308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Splitu, </w:t>
      </w:r>
      <w:r w:rsidR="007E7EB0">
        <w:rPr>
          <w:b/>
          <w:sz w:val="22"/>
          <w:szCs w:val="22"/>
        </w:rPr>
        <w:t>22. rujna</w:t>
      </w:r>
      <w:r>
        <w:rPr>
          <w:b/>
          <w:sz w:val="22"/>
          <w:szCs w:val="22"/>
        </w:rPr>
        <w:t xml:space="preserve">  2017.g.</w:t>
      </w: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Sudac:</w:t>
      </w:r>
    </w:p>
    <w:p w:rsidRDefault="0053087F" w:rsidP="0053087F" w:rsidR="0053087F">
      <w:pPr>
        <w:ind w:left="5664"/>
        <w:jc w:val="both"/>
        <w:rPr>
          <w:b/>
          <w:sz w:val="22"/>
          <w:szCs w:val="22"/>
        </w:rPr>
      </w:pPr>
    </w:p>
    <w:p w:rsidRDefault="0053087F" w:rsidP="0053087F" w:rsidR="0053087F">
      <w:pPr>
        <w:ind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Diana Butigan Granić</w:t>
      </w: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53087F" w:rsidP="0053087F" w:rsidR="0053087F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53087F" w:rsidP="0053087F" w:rsidR="0053087F">
      <w:pPr>
        <w:jc w:val="both"/>
        <w:rPr>
          <w:b/>
          <w:sz w:val="22"/>
          <w:szCs w:val="22"/>
        </w:rPr>
      </w:pPr>
    </w:p>
    <w:p w:rsidRDefault="0053087F" w:rsidP="0053087F" w:rsidR="0053087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53087F" w:rsidP="0053087F" w:rsidR="0053087F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53087F" w:rsidP="0053087F" w:rsidR="0053087F">
      <w:pPr>
        <w:rPr>
          <w:sz w:val="22"/>
          <w:szCs w:val="22"/>
        </w:rPr>
      </w:pPr>
    </w:p>
    <w:p w:rsidRDefault="007F1E82" w:rsidR="007F1E82"/>
    <w:sectPr w:rsidSect="007E7EB0" w:rsidR="007F1E8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EB0" w:rsidP="007E7EB0" w:rsidR="007E7EB0">
      <w:r>
        <w:separator/>
      </w:r>
    </w:p>
  </w:endnote>
  <w:endnote w:id="0" w:type="continuationSeparator">
    <w:p w:rsidRDefault="007E7EB0" w:rsidP="007E7EB0" w:rsidR="007E7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EB0" w:rsidP="007E7EB0" w:rsidR="007E7EB0">
      <w:r>
        <w:separator/>
      </w:r>
    </w:p>
  </w:footnote>
  <w:footnote w:id="0" w:type="continuationSeparator">
    <w:p w:rsidRDefault="007E7EB0" w:rsidP="007E7EB0" w:rsidR="007E7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EB0" w:rsidP="007E7EB0" w:rsidR="007E7EB0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Posl.br. 7.St.929/16-16</w:t>
    </w:r>
  </w:p>
  <w:p w:rsidRDefault="007E7EB0" w:rsidP="007E7EB0" w:rsidR="007E7EB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087F"/>
    <w:rsid w:val="002E7EF5"/>
    <w:rsid w:val="0053087F"/>
    <w:rsid w:val="007E7EB0"/>
    <w:rsid w:val="007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08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08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087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7E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7EB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7E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7EB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EF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EF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EF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EF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08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08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087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7E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7EB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7E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7EB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EF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EF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EF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EF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07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DIM-ANT, d.o.o. za trgovinu i poslovne usluge</izvorni_sadrzaj>
    <derivirana_varijabla naziv="DomainObject.Predmet.ProtustrankaFormated_1">  DIM-ANT, d.o.o. za trgovinu i poslovne usluge</derivirana_varijabla>
  </DomainObject.Predmet.ProtustrankaFormated>
  <DomainObject.Predmet.ProtustrankaFormatedOIB>
    <izvorni_sadrzaj>  DIM-ANT, d.o.o. za trgovinu i poslovne usluge, OIB 45941748276</izvorni_sadrzaj>
    <derivirana_varijabla naziv="DomainObject.Predmet.ProtustrankaFormatedOIB_1">  DIM-ANT, d.o.o. za trgovinu i poslovne usluge, OIB 45941748276</derivirana_varijabla>
  </DomainObject.Predmet.ProtustrankaFormatedOIB>
  <DomainObject.Predmet.ProtustrankaFormatedWithAdress>
    <izvorni_sadrzaj> DIM-ANT, d.o.o. za trgovinu i poslovne usluge, Mirni Put 7, 21311 Stobreč</izvorni_sadrzaj>
    <derivirana_varijabla naziv="DomainObject.Predmet.ProtustrankaFormatedWithAdress_1"> DIM-ANT, d.o.o. za trgovinu i poslovne usluge, Mirni Put 7, 21311 Stobreč</derivirana_varijabla>
  </DomainObject.Predmet.ProtustrankaFormatedWithAdress>
  <DomainObject.Predmet.ProtustrankaFormatedWithAdressOIB>
    <izvorni_sadrzaj> DIM-ANT, d.o.o. za trgovinu i poslovne usluge, OIB 45941748276, Mirni Put 7, 21311 Stobreč</izvorni_sadrzaj>
    <derivirana_varijabla naziv="DomainObject.Predmet.ProtustrankaFormatedWithAdressOIB_1"> DIM-ANT, d.o.o. za trgovinu i poslovne usluge, OIB 45941748276, Mirni Put 7, 21311 Stobreč</derivirana_varijabla>
  </DomainObject.Predmet.ProtustrankaFormatedWithAdressOIB>
  <DomainObject.Predmet.ProtustrankaWithAdress>
    <izvorni_sadrzaj>DIM-ANT, d.o.o. za trgovinu i poslovne usluge Mirni Put 7, 21311 Stobreč</izvorni_sadrzaj>
    <derivirana_varijabla naziv="DomainObject.Predmet.ProtustrankaWithAdress_1">DIM-ANT, d.o.o. za trgovinu i poslovne usluge Mirni Put 7, 21311 Stobreč</derivirana_varijabla>
  </DomainObject.Predmet.ProtustrankaWithAdress>
  <DomainObject.Predmet.ProtustrankaWithAdressOIB>
    <izvorni_sadrzaj>DIM-ANT, d.o.o. za trgovinu i poslovne usluge, OIB 45941748276, Mirni Put 7, 21311 Stobreč</izvorni_sadrzaj>
    <derivirana_varijabla naziv="DomainObject.Predmet.ProtustrankaWithAdressOIB_1">DIM-ANT, d.o.o. za trgovinu i poslovne usluge, OIB 45941748276, Mirni Put 7, 21311 Stobreč</derivirana_varijabla>
  </DomainObject.Predmet.ProtustrankaWithAdressOIB>
  <DomainObject.Predmet.ProtustrankaNazivFormated>
    <izvorni_sadrzaj>DIM-ANT, d.o.o. za trgovinu i poslovne usluge</izvorni_sadrzaj>
    <derivirana_varijabla naziv="DomainObject.Predmet.ProtustrankaNazivFormated_1">DIM-ANT, d.o.o. za trgovinu i poslovne usluge</derivirana_varijabla>
  </DomainObject.Predmet.ProtustrankaNazivFormated>
  <DomainObject.Predmet.ProtustrankaNazivFormatedOIB>
    <izvorni_sadrzaj>DIM-ANT, d.o.o. za trgovinu i poslovne usluge, OIB 45941748276</izvorni_sadrzaj>
    <derivirana_varijabla naziv="DomainObject.Predmet.ProtustrankaNazivFormatedOIB_1">DIM-ANT, d.o.o. za trgovinu i poslovne usluge, OIB 45941748276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86794.89</izvorni_sadrzaj>
    <derivirana_varijabla naziv="DomainObject.Predmet.TrenutnaVrijednost_1">86794.89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DIM-ANT, d.o.o. za trgovinu i poslovne usluge</item>
    </izvorni_sadrzaj>
    <derivirana_varijabla naziv="DomainObject.Predmet.ProtuStrankaListFormated_1">
      <item>DIM-ANT, d.o.o. za trgovinu i poslovne usluge</item>
    </derivirana_varijabla>
  </DomainObject.Predmet.ProtuStrankaListFormated>
  <DomainObject.Predmet.ProtuStrankaListFormatedOIB>
    <izvorni_sadrzaj>
      <item>DIM-ANT, d.o.o. za trgovinu i poslovne usluge, OIB 45941748276</item>
    </izvorni_sadrzaj>
    <derivirana_varijabla naziv="DomainObject.Predmet.ProtuStrankaListFormatedOIB_1">
      <item>DIM-ANT, d.o.o. za trgovinu i poslovne usluge, OIB 45941748276</item>
    </derivirana_varijabla>
  </DomainObject.Predmet.ProtuStrankaListFormatedOIB>
  <DomainObject.Predmet.ProtuStrankaListFormatedWithAdress>
    <izvorni_sadrzaj>
      <item>DIM-ANT, d.o.o. za trgovinu i poslovne usluge, Mirni Put 7, 21311 Stobreč</item>
    </izvorni_sadrzaj>
    <derivirana_varijabla naziv="DomainObject.Predmet.ProtuStrankaListFormatedWithAdress_1">
      <item>DIM-ANT, d.o.o. za trgovinu i poslovne usluge, Mirni Put 7, 21311 Stobreč</item>
    </derivirana_varijabla>
  </DomainObject.Predmet.ProtuStrankaListFormatedWithAdress>
  <DomainObject.Predmet.ProtuStrankaListFormatedWithAdressOIB>
    <izvorni_sadrzaj>
      <item>DIM-ANT, d.o.o. za trgovinu i poslovne usluge, OIB 45941748276, Mirni Put 7, 21311 Stobreč</item>
    </izvorni_sadrzaj>
    <derivirana_varijabla naziv="DomainObject.Predmet.ProtuStrankaListFormatedWithAdressOIB_1">
      <item>DIM-ANT, d.o.o. za trgovinu i poslovne usluge, OIB 45941748276, Mirni Put 7, 21311 Stobreč</item>
    </derivirana_varijabla>
  </DomainObject.Predmet.ProtuStrankaListFormatedWithAdressOIB>
  <DomainObject.Predmet.ProtuStrankaListNazivFormated>
    <izvorni_sadrzaj>
      <item>DIM-ANT, d.o.o. za trgovinu i poslovne usluge</item>
    </izvorni_sadrzaj>
    <derivirana_varijabla naziv="DomainObject.Predmet.ProtuStrankaListNazivFormated_1">
      <item>DIM-ANT, d.o.o. za trgovinu i poslovne usluge</item>
    </derivirana_varijabla>
  </DomainObject.Predmet.ProtuStrankaListNazivFormated>
  <DomainObject.Predmet.ProtuStrankaListNazivFormatedOIB>
    <izvorni_sadrzaj>
      <item>DIM-ANT, d.o.o. za trgovinu i poslovne usluge, OIB 45941748276</item>
    </izvorni_sadrzaj>
    <derivirana_varijabla naziv="DomainObject.Predmet.ProtuStrankaListNazivFormatedOIB_1">
      <item>DIM-ANT, d.o.o. za trgovinu i poslovne usluge, OIB 45941748276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DIM-ANT, d.o.o. za trgovinu i poslovne usluge</izvorni_sadrzaj>
    <derivirana_varijabla naziv="DomainObject.Predmet.ProtustrankaIDrugi_1">DIM-ANT, d.o.o.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DIM-ANT, d.o.o. za trgovinu i poslovne usluge, OIB 45941748276, Mirni Put 7, 21311 Stobreč</izvorni_sadrzaj>
    <derivirana_varijabla naziv="DomainObject.Predmet.ProtustrankaIDrugiAdressOIB_1">DIM-ANT, d.o.o. za trgovinu i poslovne usluge, OIB 45941748276, Mirni Put 7,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DIM-ANT, d.o.o. za trgovinu i poslovne usluge</item>
      <item>FINANCIJSKA AGENCIJA, RC SPLIT</item>
    </izvorni_sadrzaj>
    <derivirana_varijabla naziv="DomainObject.Predmet.SudioniciListNaziv_1">
      <item>DIM-ANT, d.o.o. za trgovinu i poslovne usluge</item>
      <item>FINANCIJSKA AGENCIJA, RC SPLIT</item>
    </derivirana_varijabla>
  </DomainObject.Predmet.SudioniciListNaziv>
  <DomainObject.Predmet.SudioniciListAdressOIB>
    <izvorni_sadrzaj>
      <item>DIM-ANT, d.o.o. za trgovinu i poslovne usluge, OIB 45941748276, Mirni Put 7,21311 Stobreč</item>
      <item>FINANCIJSKA AGENCIJA, RC SPLIT, OIB 85821130368, Mažuranićevo šetalište 24 b,21000 Split</item>
    </izvorni_sadrzaj>
    <derivirana_varijabla naziv="DomainObject.Predmet.SudioniciListAdressOIB_1">
      <item>DIM-ANT, d.o.o. za trgovinu i poslovne usluge, OIB 45941748276, Mirni Put 7,21311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45941748276</item>
      <item>, OIB 85821130368</item>
    </izvorni_sadrzaj>
    <derivirana_varijabla naziv="DomainObject.Predmet.SudioniciListNazivOIB_1">
      <item>, OIB 45941748276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3510</properties:Characters>
  <properties:Lines>100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2017-09-22T07:23:00Z</dcterms:created>
  <dc:creator>Katarina Mikulić</dc:creator>
  <cp:lastModifiedBy>Katarina Mikulić</cp:lastModifiedBy>
  <cp:lastPrinted>2017-09-22T07:28:00Z</cp:lastPrinted>
  <dcterms:modified xmlns:xsi="http://www.w3.org/2001/XMLSchema-instance" xsi:type="dcterms:W3CDTF">2017-09-22T07:29:00Z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