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8dec" w14:paraId="7148dec" w:rsidRDefault="00E12739" w:rsidP="00AE370E" w:rsidR="006E70B2" w:rsidRPr="00735160">
      <w:pPr>
        <w:pStyle w:val="Zaglavlje"/>
        <w:tabs>
          <w:tab w:pos="4536" w:val="clear"/>
          <w:tab w:pos="9072" w:val="clear"/>
        </w:tabs>
        <w15:collapsed w:val="false"/>
        <w:rPr>
          <w:bCs/>
          <w:noProof/>
        </w:rPr>
      </w:pPr>
      <w:bookmarkStart w:name="_GoBack" w:id="0"/>
      <w:bookmarkEnd w:id="0"/>
      <w:r w:rsidRPr="0073516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35160">
        <w:rPr>
          <w:noProof/>
        </w:rPr>
        <w:t xml:space="preserve">       </w:t>
      </w:r>
    </w:p>
    <w:p w:rsidRDefault="006E70B2" w:rsidP="006E70B2" w:rsidR="006E70B2" w:rsidRPr="00735160">
      <w:pPr>
        <w:pStyle w:val="Naslov1"/>
        <w:rPr>
          <w:rFonts w:cs="Times New Roman" w:hAnsi="Times New Roman" w:ascii="Times New Roman"/>
          <w:b w:val="false"/>
        </w:rPr>
      </w:pPr>
      <w:r w:rsidRPr="00735160">
        <w:rPr>
          <w:rFonts w:cs="Times New Roman" w:hAnsi="Times New Roman" w:ascii="Times New Roman"/>
          <w:b w:val="false"/>
        </w:rPr>
        <w:t xml:space="preserve">REPUBLIKA HRVATSKA </w:t>
      </w:r>
    </w:p>
    <w:p w:rsidRDefault="006E70B2" w:rsidP="006E70B2" w:rsidR="006E70B2" w:rsidRPr="00735160">
      <w:pPr>
        <w:rPr>
          <w:bCs/>
        </w:rPr>
      </w:pPr>
      <w:r w:rsidRPr="00735160">
        <w:rPr>
          <w:bCs/>
        </w:rPr>
        <w:t>TRGOVAČKI SUD U ZAGREBU</w:t>
      </w:r>
    </w:p>
    <w:p w:rsidRDefault="006E70B2" w:rsidP="006E70B2" w:rsidR="006E70B2" w:rsidRPr="00735160">
      <w:pPr>
        <w:rPr>
          <w:bCs/>
        </w:rPr>
      </w:pPr>
      <w:r w:rsidRPr="00735160">
        <w:rPr>
          <w:bCs/>
        </w:rPr>
        <w:t>Zagreb, Amruševa 2/II</w:t>
      </w:r>
      <w:r w:rsidRPr="00735160">
        <w:rPr>
          <w:bCs/>
        </w:rPr>
        <w:tab/>
      </w:r>
      <w:r w:rsidRPr="00735160">
        <w:rPr>
          <w:bCs/>
        </w:rPr>
        <w:tab/>
      </w:r>
      <w:r w:rsidRPr="00735160">
        <w:rPr>
          <w:bCs/>
        </w:rPr>
        <w:tab/>
      </w:r>
      <w:r w:rsidRPr="00735160">
        <w:rPr>
          <w:bCs/>
        </w:rPr>
        <w:tab/>
      </w:r>
      <w:r w:rsidRPr="00735160">
        <w:rPr>
          <w:bCs/>
        </w:rPr>
        <w:tab/>
      </w:r>
      <w:r w:rsidRPr="00735160">
        <w:rPr>
          <w:bCs/>
        </w:rPr>
        <w:tab/>
      </w:r>
    </w:p>
    <w:p w:rsidRDefault="006E70B2" w:rsidP="006E70B2" w:rsidR="006E70B2" w:rsidRPr="00735160">
      <w:pPr>
        <w:rPr>
          <w:bCs/>
        </w:rPr>
      </w:pPr>
    </w:p>
    <w:p w:rsidRDefault="006E70B2" w:rsidP="006E70B2" w:rsidR="006E70B2" w:rsidRPr="00735160">
      <w:pPr>
        <w:jc w:val="center"/>
        <w:rPr>
          <w:bCs/>
        </w:rPr>
      </w:pPr>
      <w:r w:rsidRPr="00735160">
        <w:rPr>
          <w:bCs/>
        </w:rPr>
        <w:t xml:space="preserve">R E P U B L I K A   H R V A T S K A </w:t>
      </w:r>
    </w:p>
    <w:p w:rsidRDefault="006E70B2" w:rsidP="006E70B2" w:rsidR="006E70B2" w:rsidRPr="00735160">
      <w:pPr>
        <w:pStyle w:val="Naslov2"/>
        <w:rPr>
          <w:rFonts w:cs="Times New Roman" w:hAnsi="Times New Roman" w:ascii="Times New Roman"/>
          <w:b w:val="false"/>
        </w:rPr>
      </w:pPr>
      <w:r w:rsidRPr="00735160">
        <w:rPr>
          <w:rFonts w:cs="Times New Roman" w:hAnsi="Times New Roman" w:ascii="Times New Roman"/>
          <w:b w:val="false"/>
        </w:rPr>
        <w:t>R J E Š E NJ E</w:t>
      </w:r>
    </w:p>
    <w:p w:rsidRDefault="006E70B2" w:rsidP="006E70B2" w:rsidR="006E70B2" w:rsidRPr="00735160"/>
    <w:p w:rsidRDefault="006E70B2" w:rsidP="006E70B2" w:rsidR="006E70B2" w:rsidRPr="00735160">
      <w:pPr>
        <w:ind w:firstLine="708"/>
        <w:jc w:val="both"/>
      </w:pPr>
      <w:r w:rsidRPr="00735160">
        <w:rPr>
          <w:bCs/>
        </w:rPr>
        <w:t>Trgovački sud u Zagrebu, p</w:t>
      </w:r>
      <w:r w:rsidRPr="00735160">
        <w:t xml:space="preserve">o sucu toga suda Vesni Sremac Šoštar, a povodom prijedloga predlagatelja </w:t>
      </w:r>
      <w:r w:rsidR="00F64967" w:rsidRPr="00735160">
        <w:t>FINA, Regionalni centar Zagreb, Trg svibanjskih žrtava 1995. 1., OIB: 85821130368</w:t>
      </w:r>
      <w:r w:rsidR="000B1511" w:rsidRPr="00735160">
        <w:t xml:space="preserve">, </w:t>
      </w:r>
      <w:r w:rsidRPr="00735160">
        <w:t>radi otvaranja stečajnog postupka nad stečajnim dužnikom</w:t>
      </w:r>
      <w:r w:rsidR="007C519E" w:rsidRPr="00735160">
        <w:t xml:space="preserve"> </w:t>
      </w:r>
      <w:r w:rsidR="00F206FD" w:rsidRPr="00735160">
        <w:rPr>
          <w:rFonts w:eastAsiaTheme="minorEastAsia"/>
        </w:rPr>
        <w:t>VAGROS d.o.o., Zagreb, Savski Gaj V put broj 4, OIB: 43075697891</w:t>
      </w:r>
      <w:r w:rsidR="000071A0" w:rsidRPr="00735160">
        <w:t>,</w:t>
      </w:r>
      <w:r w:rsidRPr="00735160">
        <w:t xml:space="preserve"> dana </w:t>
      </w:r>
      <w:r w:rsidR="00AE370E" w:rsidRPr="00735160">
        <w:t>21. prosinca</w:t>
      </w:r>
      <w:r w:rsidR="00E12739" w:rsidRPr="00735160">
        <w:t xml:space="preserve"> 2017.,</w:t>
      </w:r>
    </w:p>
    <w:p w:rsidRDefault="006E70B2" w:rsidP="006E70B2" w:rsidR="006E70B2" w:rsidRPr="00735160">
      <w:pPr>
        <w:ind w:firstLine="708"/>
      </w:pPr>
    </w:p>
    <w:p w:rsidRDefault="006E70B2" w:rsidP="006E70B2" w:rsidR="006E70B2" w:rsidRPr="00735160">
      <w:pPr>
        <w:jc w:val="center"/>
        <w:rPr>
          <w:bCs/>
        </w:rPr>
      </w:pPr>
      <w:r w:rsidRPr="00735160">
        <w:rPr>
          <w:bCs/>
        </w:rPr>
        <w:t xml:space="preserve">r i j e š i o   j e </w:t>
      </w:r>
    </w:p>
    <w:p w:rsidRDefault="006E70B2" w:rsidP="008A0BC7" w:rsidR="006E70B2" w:rsidRPr="00735160">
      <w:pPr>
        <w:jc w:val="both"/>
        <w:rPr>
          <w:bCs/>
        </w:rPr>
      </w:pPr>
    </w:p>
    <w:p w:rsidRDefault="006E70B2" w:rsidP="00A316DE" w:rsidR="006E70B2" w:rsidRPr="00735160">
      <w:pPr>
        <w:jc w:val="both"/>
        <w:rPr>
          <w:bCs/>
        </w:rPr>
      </w:pPr>
      <w:r w:rsidRPr="00735160">
        <w:rPr>
          <w:bCs/>
        </w:rPr>
        <w:tab/>
        <w:t>1.</w:t>
      </w:r>
      <w:r w:rsidRPr="00735160">
        <w:rPr>
          <w:bCs/>
        </w:rPr>
        <w:tab/>
      </w:r>
      <w:r w:rsidRPr="00735160">
        <w:t>Otvara se</w:t>
      </w:r>
      <w:r w:rsidR="00ED2011" w:rsidRPr="00735160">
        <w:t xml:space="preserve"> stečajni postupak nad dužnikom </w:t>
      </w:r>
      <w:r w:rsidR="00F206FD" w:rsidRPr="00735160">
        <w:rPr>
          <w:rFonts w:eastAsiaTheme="minorEastAsia"/>
        </w:rPr>
        <w:t>VAGROS d.o.o., Zagreb, Savski Gaj V put broj 4, OIB: 43075697891, MBS: 080400962</w:t>
      </w:r>
      <w:r w:rsidRPr="00735160">
        <w:t>.</w:t>
      </w:r>
    </w:p>
    <w:p w:rsidRDefault="006E70B2" w:rsidP="00F206FD" w:rsidR="006F46C8" w:rsidRPr="00735160">
      <w:pPr>
        <w:pStyle w:val="Tijeloteksta"/>
      </w:pPr>
      <w:r w:rsidRPr="00735160">
        <w:tab/>
        <w:t>2.</w:t>
      </w:r>
      <w:r w:rsidRPr="00735160">
        <w:tab/>
        <w:t xml:space="preserve">Za stečajnog  upravitelja imenuje </w:t>
      </w:r>
      <w:r w:rsidR="00CF0CE1" w:rsidRPr="00735160">
        <w:t xml:space="preserve">se </w:t>
      </w:r>
      <w:r w:rsidR="00F206FD" w:rsidRPr="00735160">
        <w:t>Marijan Gudelj iz Zagreba, Rebrovac 24, OIB: 46116584808</w:t>
      </w:r>
      <w:r w:rsidR="006B1284" w:rsidRPr="00735160">
        <w:t>.</w:t>
      </w:r>
    </w:p>
    <w:p w:rsidRDefault="006E70B2" w:rsidP="00A316DE" w:rsidR="006E70B2" w:rsidRPr="00735160">
      <w:pPr>
        <w:jc w:val="both"/>
      </w:pPr>
      <w:r w:rsidRPr="00735160">
        <w:tab/>
      </w:r>
      <w:r w:rsidRPr="00735160">
        <w:rPr>
          <w:bCs/>
        </w:rPr>
        <w:t xml:space="preserve">3. </w:t>
      </w:r>
      <w:r w:rsidRPr="00735160">
        <w:rPr>
          <w:bCs/>
        </w:rPr>
        <w:tab/>
      </w:r>
      <w:r w:rsidRPr="00735160">
        <w:t xml:space="preserve">Stečajni postupak otvara se sa danom </w:t>
      </w:r>
      <w:r w:rsidR="00AE370E" w:rsidRPr="00735160">
        <w:t>21. prosinca</w:t>
      </w:r>
      <w:r w:rsidRPr="00735160">
        <w:t xml:space="preserve"> 2017.  godine u  13:00 sati.   </w:t>
      </w:r>
    </w:p>
    <w:p w:rsidRDefault="006E70B2" w:rsidP="00F206FD" w:rsidR="006E70B2" w:rsidRPr="00735160">
      <w:pPr>
        <w:jc w:val="both"/>
      </w:pPr>
      <w:r w:rsidRPr="00735160">
        <w:tab/>
      </w:r>
      <w:r w:rsidRPr="00735160">
        <w:rPr>
          <w:bCs/>
        </w:rPr>
        <w:t xml:space="preserve">4. </w:t>
      </w:r>
      <w:r w:rsidRPr="0073516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F206FD" w:rsidRPr="00735160">
        <w:t>Marijan Gudelj iz Zagreba, Rebrovac 24, OIB: 46116584808</w:t>
      </w:r>
      <w:r w:rsidR="00CA1A46" w:rsidRPr="00735160">
        <w:t>, te dostave dokaz o uplati pristojbe za prijavu tražbine u iznosu od 2% od prijavljene tražbine, ali ne više od 500,00 kn na račun broj IBAN: HR1210010051863000160, Državni proračun, model HR64, poziv na broj 5045-20735</w:t>
      </w:r>
      <w:r w:rsidR="00F206FD" w:rsidRPr="00735160">
        <w:t>-699516</w:t>
      </w:r>
      <w:r w:rsidR="001B0A00" w:rsidRPr="00735160">
        <w:t>.</w:t>
      </w:r>
    </w:p>
    <w:p w:rsidRDefault="006E70B2" w:rsidP="001354A5" w:rsidR="006E70B2" w:rsidRPr="00735160">
      <w:pPr>
        <w:pStyle w:val="Tijeloteksta"/>
      </w:pPr>
      <w:r w:rsidRPr="0073516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35160">
      <w:pPr>
        <w:jc w:val="both"/>
      </w:pPr>
      <w:r w:rsidRPr="0073516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35160">
      <w:pPr>
        <w:jc w:val="both"/>
      </w:pPr>
      <w:r w:rsidRPr="00735160">
        <w:tab/>
        <w:t>Prijavi tražbine je potrebno priložiti i potvrdu o uplaćenoj pristojbi prema tarifnom broju 23 st. 2.</w:t>
      </w:r>
    </w:p>
    <w:p w:rsidRDefault="006E70B2" w:rsidP="008A0BC7" w:rsidR="006E70B2" w:rsidRPr="00735160">
      <w:pPr>
        <w:ind w:firstLine="708"/>
        <w:jc w:val="both"/>
      </w:pPr>
      <w:r w:rsidRPr="00735160">
        <w:rPr>
          <w:bCs/>
        </w:rPr>
        <w:t xml:space="preserve">5. </w:t>
      </w:r>
      <w:r w:rsidRPr="00735160">
        <w:rPr>
          <w:bCs/>
        </w:rPr>
        <w:tab/>
      </w:r>
      <w:r w:rsidRPr="0073516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35160">
      <w:pPr>
        <w:ind w:firstLine="708"/>
        <w:jc w:val="both"/>
      </w:pPr>
      <w:r w:rsidRPr="0073516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35160">
      <w:pPr>
        <w:ind w:firstLine="708"/>
        <w:jc w:val="both"/>
      </w:pPr>
      <w:r w:rsidRPr="00735160">
        <w:t xml:space="preserve">Razlučni vjerovnici koji nisu obavijestili stečajnog upravitelja o svom razlučnom pravu ne gube pravo odvojenog namirenja iz predmeta razlučnog prava. </w:t>
      </w:r>
    </w:p>
    <w:p w:rsidRDefault="006E70B2" w:rsidP="008A0BC7" w:rsidR="006E70B2" w:rsidRPr="00735160">
      <w:pPr>
        <w:pStyle w:val="Uvuenotijeloteksta"/>
      </w:pPr>
      <w:r w:rsidRPr="0073516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35160">
      <w:pPr>
        <w:pStyle w:val="Uvuenotijeloteksta"/>
      </w:pPr>
      <w:r w:rsidRPr="0073516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35160">
      <w:pPr>
        <w:jc w:val="both"/>
      </w:pPr>
      <w:r w:rsidRPr="00735160">
        <w:rPr>
          <w:bCs/>
        </w:rPr>
        <w:tab/>
        <w:t xml:space="preserve">7. </w:t>
      </w:r>
      <w:r w:rsidRPr="00735160">
        <w:t xml:space="preserve">Pozivaju se dužnikovi dužnici da svoje obveze bez odgode ispunjavaju stečajnom upravitelju za stečajnog dužnika. </w:t>
      </w:r>
    </w:p>
    <w:p w:rsidRDefault="006E70B2" w:rsidP="008A0BC7" w:rsidR="006E70B2" w:rsidRPr="00735160">
      <w:pPr>
        <w:jc w:val="both"/>
      </w:pPr>
      <w:r w:rsidRPr="00735160">
        <w:tab/>
      </w:r>
      <w:r w:rsidRPr="00735160">
        <w:rPr>
          <w:bCs/>
        </w:rPr>
        <w:t xml:space="preserve">8. </w:t>
      </w:r>
      <w:r w:rsidRPr="00735160">
        <w:t xml:space="preserve">Ročište vjerovnika na kojem se ispituju prijavljene tražbine - ispitno ročište određuje se za dan </w:t>
      </w:r>
      <w:r w:rsidR="00B3201A" w:rsidRPr="00735160">
        <w:t>1</w:t>
      </w:r>
      <w:r w:rsidR="001354A5" w:rsidRPr="00735160">
        <w:t>2</w:t>
      </w:r>
      <w:r w:rsidR="00B32B22" w:rsidRPr="00735160">
        <w:t>. ožujka</w:t>
      </w:r>
      <w:r w:rsidR="000B1511" w:rsidRPr="00735160">
        <w:t xml:space="preserve"> 2018</w:t>
      </w:r>
      <w:r w:rsidR="005C5F13" w:rsidRPr="00735160">
        <w:t xml:space="preserve">. g. u </w:t>
      </w:r>
      <w:r w:rsidR="001354A5" w:rsidRPr="00735160">
        <w:t>10,00</w:t>
      </w:r>
      <w:r w:rsidR="004E4F0B" w:rsidRPr="00735160">
        <w:t xml:space="preserve"> </w:t>
      </w:r>
      <w:r w:rsidRPr="00735160">
        <w:t>sati, a ročište na kojem će se na temelju izvješća stečajnog upravitelja odlučiti o daljnjem tijeku stečajnog postupka – izvještajno ročište određuje se za i</w:t>
      </w:r>
      <w:r w:rsidR="005C5F13" w:rsidRPr="00735160">
        <w:t xml:space="preserve">sti dan </w:t>
      </w:r>
      <w:r w:rsidR="00353957" w:rsidRPr="00735160">
        <w:t>u 10</w:t>
      </w:r>
      <w:r w:rsidR="00CF0CE1" w:rsidRPr="00735160">
        <w:t>,</w:t>
      </w:r>
      <w:r w:rsidR="001354A5" w:rsidRPr="00735160">
        <w:t>3</w:t>
      </w:r>
      <w:r w:rsidR="00B3201A" w:rsidRPr="00735160">
        <w:t>0</w:t>
      </w:r>
      <w:r w:rsidRPr="00735160">
        <w:t xml:space="preserve"> sati u prostorijama Trgovačkog suda u Zagrebu, </w:t>
      </w:r>
      <w:r w:rsidR="008A0BC7" w:rsidRPr="00735160">
        <w:t>Amruševa 2/ II, DZ soba broj 55</w:t>
      </w:r>
      <w:r w:rsidRPr="00735160">
        <w:t>/II</w:t>
      </w:r>
      <w:r w:rsidR="008A0BC7" w:rsidRPr="00735160">
        <w:t>I</w:t>
      </w:r>
      <w:r w:rsidRPr="00735160">
        <w:t>.</w:t>
      </w:r>
    </w:p>
    <w:p w:rsidRDefault="006E70B2" w:rsidP="008A0BC7" w:rsidR="006E70B2" w:rsidRPr="00735160">
      <w:pPr>
        <w:ind w:firstLine="708"/>
        <w:jc w:val="both"/>
      </w:pPr>
      <w:r w:rsidRPr="00735160">
        <w:rPr>
          <w:bCs/>
        </w:rPr>
        <w:t xml:space="preserve">9. </w:t>
      </w:r>
      <w:r w:rsidRPr="00735160">
        <w:t xml:space="preserve">Oglas o otvaranju stečajnog postupka istaknut je na e- oglasnoj ploči ovog suda dana </w:t>
      </w:r>
      <w:r w:rsidR="00AE370E" w:rsidRPr="00735160">
        <w:t>21. prosinca</w:t>
      </w:r>
      <w:r w:rsidR="008A0BC7" w:rsidRPr="00735160">
        <w:t xml:space="preserve"> 2017. </w:t>
      </w:r>
      <w:r w:rsidRPr="00735160">
        <w:t xml:space="preserve">godine. </w:t>
      </w:r>
    </w:p>
    <w:p w:rsidRDefault="006E70B2" w:rsidP="008A0BC7" w:rsidR="006E70B2" w:rsidRPr="00735160">
      <w:pPr>
        <w:ind w:firstLine="708"/>
        <w:jc w:val="both"/>
      </w:pPr>
      <w:r w:rsidRPr="00735160">
        <w:rPr>
          <w:bCs/>
        </w:rPr>
        <w:t>10.</w:t>
      </w:r>
      <w:r w:rsidRPr="00735160">
        <w:t xml:space="preserve"> Ovo rješenje dostavit će se u sudski registar Trgovačkog suda u Zagrebu.</w:t>
      </w:r>
    </w:p>
    <w:p w:rsidRDefault="006E70B2" w:rsidP="006A5CEE" w:rsidR="006E70B2" w:rsidRPr="00735160">
      <w:pPr>
        <w:jc w:val="both"/>
      </w:pPr>
    </w:p>
    <w:p w:rsidRDefault="006E70B2" w:rsidP="006E70B2" w:rsidR="006E70B2" w:rsidRPr="00735160">
      <w:pPr>
        <w:jc w:val="center"/>
      </w:pPr>
      <w:r w:rsidRPr="00735160">
        <w:t>Obrazloženje</w:t>
      </w:r>
    </w:p>
    <w:p w:rsidRDefault="006E70B2" w:rsidP="006E70B2" w:rsidR="006E70B2" w:rsidRPr="00735160"/>
    <w:p w:rsidRDefault="006E70B2" w:rsidP="008D1427" w:rsidR="008D1427" w:rsidRPr="00735160">
      <w:pPr>
        <w:jc w:val="both"/>
      </w:pPr>
      <w:r w:rsidRPr="00735160">
        <w:tab/>
      </w:r>
      <w:r w:rsidR="002D0DFE" w:rsidRPr="00735160">
        <w:t xml:space="preserve">Financijska </w:t>
      </w:r>
      <w:r w:rsidR="005B7E0B" w:rsidRPr="00735160">
        <w:t xml:space="preserve">agencija </w:t>
      </w:r>
      <w:r w:rsidR="00BB44A0" w:rsidRPr="00735160">
        <w:t xml:space="preserve">i </w:t>
      </w:r>
      <w:r w:rsidR="005B7E0B" w:rsidRPr="00735160">
        <w:t>podnijela je</w:t>
      </w:r>
      <w:r w:rsidR="006A5CEE" w:rsidRPr="00735160">
        <w:t xml:space="preserve"> </w:t>
      </w:r>
      <w:r w:rsidR="002D0DFE" w:rsidRPr="00735160">
        <w:t xml:space="preserve">prijedlog za otvaranje stečajnog postupka nad dužnikom </w:t>
      </w:r>
      <w:r w:rsidR="00F206FD" w:rsidRPr="00735160">
        <w:rPr>
          <w:rFonts w:eastAsiaTheme="minorEastAsia"/>
        </w:rPr>
        <w:t>VAGROS d.o.o., Zagreb, Savski Gaj V put broj 4, OIB: 43075697891, MBS: 080400962</w:t>
      </w:r>
      <w:r w:rsidR="005B7E0B" w:rsidRPr="00735160">
        <w:t xml:space="preserve">, temeljem čl. </w:t>
      </w:r>
      <w:r w:rsidR="00B3201A" w:rsidRPr="00735160">
        <w:t>110</w:t>
      </w:r>
      <w:r w:rsidR="00640C72" w:rsidRPr="00735160">
        <w:t>.</w:t>
      </w:r>
      <w:r w:rsidR="005B7E0B" w:rsidRPr="00735160">
        <w:t xml:space="preserve"> st. </w:t>
      </w:r>
      <w:r w:rsidR="001B0A00" w:rsidRPr="00735160">
        <w:t>1</w:t>
      </w:r>
      <w:r w:rsidR="005B7E0B" w:rsidRPr="00735160">
        <w:t>.</w:t>
      </w:r>
      <w:r w:rsidR="002D0DFE" w:rsidRPr="00735160">
        <w:t xml:space="preserve"> Stečajnog zakona (NN 71/15, u daljnjem tekstu SZ-a), u kojem se navodi da stečajni dužnik u očevidniku redoslijeda osnova za plaćanje ima evidentirane neizvršene osnove za plaćanje u neprekinutom razdoblju od </w:t>
      </w:r>
      <w:r w:rsidR="00B3201A" w:rsidRPr="00735160">
        <w:t>120</w:t>
      </w:r>
      <w:r w:rsidR="001B0A00" w:rsidRPr="00735160">
        <w:t xml:space="preserve"> </w:t>
      </w:r>
      <w:r w:rsidR="002D0DFE" w:rsidRPr="00735160">
        <w:t xml:space="preserve">dana u iznosu </w:t>
      </w:r>
      <w:r w:rsidR="00914527" w:rsidRPr="00735160">
        <w:t xml:space="preserve">od </w:t>
      </w:r>
      <w:r w:rsidR="001354A5" w:rsidRPr="00735160">
        <w:t>477.491,52</w:t>
      </w:r>
      <w:r w:rsidR="002D0DFE" w:rsidRPr="00735160">
        <w:t xml:space="preserve"> kn, na </w:t>
      </w:r>
      <w:r w:rsidR="00B3201A" w:rsidRPr="00735160">
        <w:t xml:space="preserve">dan </w:t>
      </w:r>
      <w:r w:rsidR="001354A5" w:rsidRPr="00735160">
        <w:t>09. prosinca 2016</w:t>
      </w:r>
      <w:r w:rsidR="005B7E0B" w:rsidRPr="00735160">
        <w:t>. godine</w:t>
      </w:r>
      <w:r w:rsidR="002D0DFE" w:rsidRPr="00735160">
        <w:t>.</w:t>
      </w:r>
    </w:p>
    <w:p w:rsidRDefault="006E70B2" w:rsidP="008D1427" w:rsidR="006E70B2" w:rsidRPr="00735160">
      <w:pPr>
        <w:jc w:val="both"/>
      </w:pPr>
      <w:r w:rsidRPr="00735160">
        <w:tab/>
        <w:t xml:space="preserve">Rješenjem ovog suda, broj gornji od </w:t>
      </w:r>
      <w:r w:rsidR="001354A5" w:rsidRPr="00735160">
        <w:t>24</w:t>
      </w:r>
      <w:r w:rsidR="00B3201A" w:rsidRPr="00735160">
        <w:t>. svibnja</w:t>
      </w:r>
      <w:r w:rsidR="00640C72" w:rsidRPr="00735160">
        <w:t xml:space="preserve"> 2017</w:t>
      </w:r>
      <w:r w:rsidRPr="00735160">
        <w:t xml:space="preserve">. g. pokrenut je postupak radi utvrđivanja pretpostavki za otvaranje stečajnog postupka nad dužnikom (prethodni postupak) i određeno je ročište radi izjašnjenja o prijedlogu za otvaranje stečajnog postupka dana </w:t>
      </w:r>
      <w:r w:rsidR="001354A5" w:rsidRPr="00735160">
        <w:t>8</w:t>
      </w:r>
      <w:r w:rsidR="00B3201A" w:rsidRPr="00735160">
        <w:t>. lipnja</w:t>
      </w:r>
      <w:r w:rsidR="00640C72" w:rsidRPr="00735160">
        <w:t xml:space="preserve"> 2017</w:t>
      </w:r>
      <w:r w:rsidR="00AB5C5F" w:rsidRPr="00735160">
        <w:t>. g</w:t>
      </w:r>
      <w:r w:rsidR="00BB44A0" w:rsidRPr="00735160">
        <w:t>odine</w:t>
      </w:r>
      <w:r w:rsidR="00AB5C5F" w:rsidRPr="00735160">
        <w:t>.</w:t>
      </w:r>
    </w:p>
    <w:p w:rsidRDefault="00AB5C5F" w:rsidP="00BF0A67" w:rsidR="006E70B2" w:rsidRPr="00735160">
      <w:pPr>
        <w:ind w:firstLine="708"/>
        <w:jc w:val="both"/>
      </w:pPr>
      <w:r w:rsidRPr="00735160">
        <w:t>Prema potvrdi FINE</w:t>
      </w:r>
      <w:r w:rsidR="006E70B2" w:rsidRPr="00735160">
        <w:t xml:space="preserve"> od </w:t>
      </w:r>
      <w:r w:rsidR="00B3201A" w:rsidRPr="00735160">
        <w:t>2</w:t>
      </w:r>
      <w:r w:rsidR="001354A5" w:rsidRPr="00735160">
        <w:t>9</w:t>
      </w:r>
      <w:r w:rsidR="00B3201A" w:rsidRPr="00735160">
        <w:t>. svibnja</w:t>
      </w:r>
      <w:r w:rsidR="00640C72" w:rsidRPr="00735160">
        <w:t xml:space="preserve"> 2017</w:t>
      </w:r>
      <w:r w:rsidR="006E70B2" w:rsidRPr="00735160">
        <w:t xml:space="preserve">.g. godine žiro račun dužnika blokiran je neprekidno </w:t>
      </w:r>
      <w:r w:rsidR="00B3201A" w:rsidRPr="00735160">
        <w:t>120</w:t>
      </w:r>
      <w:r w:rsidR="00640C72" w:rsidRPr="00735160">
        <w:t xml:space="preserve"> </w:t>
      </w:r>
      <w:r w:rsidR="006E70B2" w:rsidRPr="00735160">
        <w:t xml:space="preserve">dana, na dan </w:t>
      </w:r>
      <w:r w:rsidR="001354A5" w:rsidRPr="00735160">
        <w:t>09. prosinca 2016</w:t>
      </w:r>
      <w:r w:rsidR="006E70B2" w:rsidRPr="00735160">
        <w:t xml:space="preserve">., a nepodmirene obveze iznose </w:t>
      </w:r>
      <w:r w:rsidR="001354A5" w:rsidRPr="00735160">
        <w:t>477.491,52</w:t>
      </w:r>
      <w:r w:rsidRPr="00735160">
        <w:t xml:space="preserve"> </w:t>
      </w:r>
      <w:r w:rsidR="006E70B2" w:rsidRPr="00735160">
        <w:t xml:space="preserve">kn. </w:t>
      </w:r>
    </w:p>
    <w:p w:rsidRDefault="006E70B2" w:rsidP="006E70B2" w:rsidR="006E70B2" w:rsidRPr="00735160">
      <w:pPr>
        <w:ind w:firstLine="708"/>
        <w:jc w:val="both"/>
      </w:pPr>
      <w:r w:rsidRPr="0073516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35160">
      <w:pPr>
        <w:ind w:firstLine="708"/>
        <w:jc w:val="both"/>
      </w:pPr>
      <w:r w:rsidRPr="0073516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35160">
      <w:pPr>
        <w:ind w:firstLine="708"/>
        <w:jc w:val="both"/>
      </w:pPr>
      <w:r w:rsidRPr="00735160">
        <w:t xml:space="preserve">Stoga je valjalo temeljem istog članka, a u vezi sa čl. 128 i 129  Stečajnog zakona riješiti kao u izreci. </w:t>
      </w:r>
    </w:p>
    <w:p w:rsidRDefault="00D324B0" w:rsidP="006E70B2" w:rsidR="00D324B0">
      <w:pPr>
        <w:ind w:firstLine="708"/>
        <w:jc w:val="both"/>
      </w:pPr>
    </w:p>
    <w:p w:rsidRDefault="00D324B0" w:rsidP="006E70B2" w:rsidR="00D324B0">
      <w:pPr>
        <w:ind w:firstLine="708"/>
        <w:jc w:val="both"/>
      </w:pPr>
    </w:p>
    <w:p w:rsidRDefault="00D324B0" w:rsidP="006E70B2" w:rsidR="00D324B0">
      <w:pPr>
        <w:ind w:firstLine="708"/>
        <w:jc w:val="both"/>
      </w:pPr>
    </w:p>
    <w:p w:rsidRDefault="006E70B2" w:rsidP="006E70B2" w:rsidR="006E70B2" w:rsidRPr="00735160">
      <w:pPr>
        <w:ind w:firstLine="708"/>
        <w:jc w:val="both"/>
      </w:pPr>
      <w:r w:rsidRPr="00735160">
        <w:lastRenderedPageBreak/>
        <w:t xml:space="preserve">Stečajni upravitelj imenovan je temeljem čl. 84 st. 1 SZ-a (NN 71/15), metodom slučajnog odabira s liste A stečajnih upravitelja za područje nadležnoga suda.  </w:t>
      </w:r>
    </w:p>
    <w:p w:rsidRDefault="006E70B2" w:rsidP="006E70B2" w:rsidR="006E70B2" w:rsidRPr="00735160">
      <w:pPr>
        <w:ind w:firstLine="708"/>
        <w:jc w:val="both"/>
      </w:pPr>
    </w:p>
    <w:p w:rsidRDefault="006E70B2" w:rsidP="006E70B2" w:rsidR="006E70B2" w:rsidRPr="00735160">
      <w:pPr>
        <w:jc w:val="center"/>
      </w:pPr>
      <w:r w:rsidRPr="00735160">
        <w:t xml:space="preserve">U Zagrebu, </w:t>
      </w:r>
      <w:r w:rsidR="00AE370E" w:rsidRPr="00735160">
        <w:t>21. prosinca</w:t>
      </w:r>
      <w:r w:rsidRPr="00735160">
        <w:t xml:space="preserve"> 2017. g.    </w:t>
      </w:r>
    </w:p>
    <w:p w:rsidRDefault="006E70B2" w:rsidP="006E70B2" w:rsidR="006E70B2" w:rsidRPr="00735160">
      <w:pPr>
        <w:jc w:val="center"/>
      </w:pPr>
    </w:p>
    <w:p w:rsidRDefault="006E70B2" w:rsidP="006E70B2" w:rsidR="006E70B2" w:rsidRPr="00735160">
      <w:pPr>
        <w:jc w:val="right"/>
      </w:pPr>
      <w:r w:rsidRPr="00735160">
        <w:tab/>
      </w:r>
      <w:r w:rsidRPr="00735160">
        <w:tab/>
      </w:r>
      <w:r w:rsidRPr="00735160">
        <w:tab/>
      </w:r>
      <w:r w:rsidRPr="00735160">
        <w:tab/>
      </w:r>
      <w:r w:rsidRPr="00735160">
        <w:tab/>
      </w:r>
      <w:r w:rsidRPr="00735160">
        <w:tab/>
      </w:r>
      <w:r w:rsidRPr="00735160">
        <w:tab/>
      </w:r>
      <w:r w:rsidRPr="00735160">
        <w:tab/>
        <w:t>SUDAC:</w:t>
      </w:r>
    </w:p>
    <w:p w:rsidRDefault="006E70B2" w:rsidP="005B7E0B" w:rsidR="006E70B2">
      <w:pPr>
        <w:pStyle w:val="Uvuenotijeloteksta"/>
        <w:ind w:firstLine="141" w:left="1983"/>
        <w:jc w:val="right"/>
      </w:pPr>
      <w:r w:rsidRPr="00735160">
        <w:tab/>
      </w:r>
      <w:r w:rsidRPr="00735160">
        <w:tab/>
      </w:r>
      <w:r w:rsidRPr="00735160">
        <w:tab/>
      </w:r>
      <w:r w:rsidRPr="00735160">
        <w:tab/>
      </w:r>
      <w:r w:rsidRPr="00735160">
        <w:tab/>
      </w:r>
      <w:r w:rsidRPr="00735160">
        <w:tab/>
        <w:t>Vesna Sremac Šoštar</w:t>
      </w:r>
      <w:r w:rsidR="00C02EF3">
        <w:t>,v.r.</w:t>
      </w:r>
    </w:p>
    <w:p w:rsidRDefault="00C02EF3" w:rsidP="005B7E0B" w:rsidR="00C02EF3">
      <w:pPr>
        <w:pStyle w:val="Uvuenotijeloteksta"/>
        <w:ind w:firstLine="141" w:left="1983"/>
        <w:jc w:val="right"/>
      </w:pPr>
      <w:r>
        <w:t>Za točnost otpravka</w:t>
      </w:r>
    </w:p>
    <w:p w:rsidRDefault="00C02EF3" w:rsidP="005B7E0B" w:rsidR="00C02EF3" w:rsidRPr="00735160">
      <w:pPr>
        <w:pStyle w:val="Uvuenotijeloteksta"/>
        <w:ind w:firstLine="141" w:left="1983"/>
        <w:jc w:val="right"/>
      </w:pPr>
      <w:r>
        <w:t>Matea Bizjak</w:t>
      </w:r>
    </w:p>
    <w:p w:rsidRDefault="006E70B2" w:rsidP="006E70B2" w:rsidR="006E70B2" w:rsidRPr="00735160">
      <w:pPr>
        <w:jc w:val="right"/>
      </w:pPr>
    </w:p>
    <w:p w:rsidRDefault="006E70B2" w:rsidP="006E70B2" w:rsidR="006E70B2" w:rsidRPr="00735160">
      <w:pPr>
        <w:pStyle w:val="Naslov1"/>
        <w:rPr>
          <w:rFonts w:cs="Times New Roman" w:hAnsi="Times New Roman" w:ascii="Times New Roman"/>
          <w:b w:val="false"/>
        </w:rPr>
      </w:pPr>
    </w:p>
    <w:p w:rsidRDefault="006E70B2" w:rsidP="006E70B2" w:rsidR="006E70B2" w:rsidRPr="00735160">
      <w:pPr>
        <w:pStyle w:val="Naslov1"/>
        <w:rPr>
          <w:rFonts w:cs="Times New Roman" w:hAnsi="Times New Roman" w:ascii="Times New Roman"/>
          <w:b w:val="false"/>
        </w:rPr>
      </w:pPr>
    </w:p>
    <w:p w:rsidRDefault="006E70B2" w:rsidP="006E70B2" w:rsidR="006E70B2" w:rsidRPr="00735160">
      <w:pPr>
        <w:pStyle w:val="Naslov1"/>
        <w:rPr>
          <w:rFonts w:cs="Times New Roman" w:hAnsi="Times New Roman" w:ascii="Times New Roman"/>
          <w:b w:val="false"/>
        </w:rPr>
      </w:pPr>
      <w:r w:rsidRPr="00735160">
        <w:rPr>
          <w:rFonts w:cs="Times New Roman" w:hAnsi="Times New Roman" w:ascii="Times New Roman"/>
          <w:b w:val="false"/>
        </w:rPr>
        <w:t>POUKA O PRAVNOM LIJEKU</w:t>
      </w:r>
    </w:p>
    <w:p w:rsidRDefault="006E70B2" w:rsidP="005B7E0B" w:rsidR="006E70B2" w:rsidRPr="00735160">
      <w:r w:rsidRPr="0073516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735160"/>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pStyle w:val="Odlomakpopisa"/>
        <w:ind w:left="1080"/>
        <w:jc w:val="both"/>
      </w:pPr>
    </w:p>
    <w:p w:rsidRDefault="006E70B2" w:rsidP="006E70B2" w:rsidR="006E70B2" w:rsidRPr="00735160">
      <w:pPr>
        <w:ind w:left="360"/>
        <w:jc w:val="right"/>
      </w:pPr>
    </w:p>
    <w:p w:rsidRDefault="00676C72" w:rsidR="00676C72" w:rsidRPr="00735160"/>
    <w:sectPr w:rsidSect="00E12739" w:rsidR="00676C72" w:rsidRPr="0073516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206FD">
          <w:t>6995/16</w:t>
        </w:r>
      </w:p>
      <w:p w:rsidRDefault="00E12739" w:rsidR="00E12739">
        <w:pPr>
          <w:pStyle w:val="Zaglavlje"/>
          <w:jc w:val="center"/>
        </w:pPr>
        <w:r>
          <w:fldChar w:fldCharType="begin"/>
        </w:r>
        <w:r>
          <w:instrText>PAGE   \* MERGEFORMAT</w:instrText>
        </w:r>
        <w:r>
          <w:fldChar w:fldCharType="separate"/>
        </w:r>
        <w:r w:rsidR="00C02EF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206FD">
      <w:t>6995/16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D24C1"/>
    <w:rsid w:val="000E1746"/>
    <w:rsid w:val="0010229D"/>
    <w:rsid w:val="001354A5"/>
    <w:rsid w:val="001B0A00"/>
    <w:rsid w:val="001F087F"/>
    <w:rsid w:val="00203C44"/>
    <w:rsid w:val="00222B22"/>
    <w:rsid w:val="002660D4"/>
    <w:rsid w:val="002C7F47"/>
    <w:rsid w:val="002D0DFE"/>
    <w:rsid w:val="002E455B"/>
    <w:rsid w:val="00301F07"/>
    <w:rsid w:val="00332E44"/>
    <w:rsid w:val="00353957"/>
    <w:rsid w:val="003625C7"/>
    <w:rsid w:val="003774AE"/>
    <w:rsid w:val="004641E2"/>
    <w:rsid w:val="004D20AD"/>
    <w:rsid w:val="004E4F0B"/>
    <w:rsid w:val="00514573"/>
    <w:rsid w:val="00536319"/>
    <w:rsid w:val="00570B72"/>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35160"/>
    <w:rsid w:val="0074167B"/>
    <w:rsid w:val="00783F07"/>
    <w:rsid w:val="00786A29"/>
    <w:rsid w:val="0079200E"/>
    <w:rsid w:val="007C290F"/>
    <w:rsid w:val="007C519E"/>
    <w:rsid w:val="008100B5"/>
    <w:rsid w:val="008A0BC7"/>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AE370E"/>
    <w:rsid w:val="00B3201A"/>
    <w:rsid w:val="00B32B22"/>
    <w:rsid w:val="00B80FAD"/>
    <w:rsid w:val="00BB1078"/>
    <w:rsid w:val="00BB44A0"/>
    <w:rsid w:val="00BF0A67"/>
    <w:rsid w:val="00C02EF3"/>
    <w:rsid w:val="00C03FF0"/>
    <w:rsid w:val="00C51477"/>
    <w:rsid w:val="00C9485A"/>
    <w:rsid w:val="00CA1A46"/>
    <w:rsid w:val="00CB4950"/>
    <w:rsid w:val="00CF0CE1"/>
    <w:rsid w:val="00D108B9"/>
    <w:rsid w:val="00D22462"/>
    <w:rsid w:val="00D324B0"/>
    <w:rsid w:val="00D35737"/>
    <w:rsid w:val="00DB0EB0"/>
    <w:rsid w:val="00DE5049"/>
    <w:rsid w:val="00DF4FE7"/>
    <w:rsid w:val="00E12739"/>
    <w:rsid w:val="00E33DDA"/>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02EF3"/>
    <w:rPr>
      <w:color w:val="808080"/>
      <w:bdr w:space="0" w:sz="0" w:color="auto" w:val="none"/>
      <w:shd w:fill="auto" w:color="auto" w:val="clear"/>
    </w:rPr>
  </w:style>
  <w:style w:customStyle="true" w:styleId="eSPISCCParagraphDefaultFont" w:type="character">
    <w:name w:val="eSPIS_CC_Paragraph Default Font"/>
    <w:basedOn w:val="Zadanifontodlomka"/>
    <w:rsid w:val="00C02EF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02EF3"/>
    <w:rPr>
      <w:noProof/>
      <w:bdr w:space="0" w:sz="0" w:color="auto" w:val="none"/>
      <w:shd w:fill="FFFFCC" w:color="auto" w:val="clear"/>
      <w:lang w:val="hr-HR"/>
    </w:rPr>
  </w:style>
  <w:style w:customStyle="true" w:styleId="PozadinaSvijetloCrvena" w:type="character">
    <w:name w:val="Pozadina_SvijetloCrvena"/>
    <w:basedOn w:val="eSPISCCParagraphDefaultFont"/>
    <w:rsid w:val="00C02EF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02EF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02EF3"/>
    <w:rPr>
      <w:color w:val="808080"/>
      <w:bdr w:color="auto" w:space="0" w:sz="0" w:val="none"/>
      <w:shd w:color="auto" w:fill="auto" w:val="clear"/>
    </w:rPr>
  </w:style>
  <w:style w:customStyle="1" w:styleId="eSPISCCParagraphDefaultFont" w:type="character">
    <w:name w:val="eSPIS_CC_Paragraph Default Font"/>
    <w:basedOn w:val="Zadanifontodlomka"/>
    <w:rsid w:val="00C02EF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02EF3"/>
    <w:rPr>
      <w:noProof/>
      <w:bdr w:color="auto" w:space="0" w:sz="0" w:val="none"/>
      <w:shd w:color="auto" w:fill="FFFFCC" w:val="clear"/>
      <w:lang w:val="hr-HR"/>
    </w:rPr>
  </w:style>
  <w:style w:customStyle="1" w:styleId="PozadinaSvijetloCrvena" w:type="character">
    <w:name w:val="Pozadina_SvijetloCrvena"/>
    <w:basedOn w:val="eSPISCCParagraphDefaultFont"/>
    <w:rsid w:val="00C02EF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02EF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6995</izvorni_sadrzaj>
    <derivirana_varijabla naziv="DomainObject.Predmet.Broj_1">6995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St-6995/2016</izvorni_sadrzaj>
    <derivirana_varijabla naziv="DomainObject.Predmet.OznakaBroj_1">St-6995/2016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VAGROS d.o.o. zastupanog po punomoćniku Božo Martinović</izvorni_sadrzaj>
    <derivirana_varijabla naziv="DomainObject.Predmet.ProtustrankaFormated_1">  VAGROS d.o.o. zastupanog po punomoćniku Božo Martinović</derivirana_varijabla>
  </DomainObject.Predmet.ProtustrankaFormated>
  <DomainObject.Predmet.ProtustrankaFormatedOIB>
    <izvorni_sadrzaj>  VAGROS d.o.o., OIB 43075697891 zastupanog po punomoćniku Božo Martinović</izvorni_sadrzaj>
    <derivirana_varijabla naziv="DomainObject.Predmet.ProtustrankaFormatedOIB_1">  VAGROS d.o.o., OIB 43075697891 zastupanog po punomoćniku Božo Martinović</derivirana_varijabla>
  </DomainObject.Predmet.ProtustrankaFormatedOIB>
  <DomainObject.Predmet.ProtustrankaFormatedWithAdress>
    <izvorni_sadrzaj> VAGROS d.o.o., Savski Gaj V put br. 4, 10000 Zagreb zastupanog po punomoćniku Božo Martinović</izvorni_sadrzaj>
    <derivirana_varijabla naziv="DomainObject.Predmet.ProtustrankaFormatedWithAdress_1"> VAGROS d.o.o., Savski Gaj V put br. 4, 10000 Zagreb zastupanog po punomoćniku Božo Martinović</derivirana_varijabla>
  </DomainObject.Predmet.ProtustrankaFormatedWithAdress>
  <DomainObject.Predmet.ProtustrankaFormatedWithAdressOIB>
    <izvorni_sadrzaj> VAGROS d.o.o., OIB 43075697891, Savski Gaj V put br. 4, 10000 Zagreb zastupanog po punomoćniku Božo Martinović</izvorni_sadrzaj>
    <derivirana_varijabla naziv="DomainObject.Predmet.ProtustrankaFormatedWithAdressOIB_1"> VAGROS d.o.o., OIB 43075697891, Savski Gaj V put br. 4, 10000 Zagreb zastupanog po punomoćniku Božo Martinović</derivirana_varijabla>
  </DomainObject.Predmet.ProtustrankaFormatedWithAdressOIB>
  <DomainObject.Predmet.ProtustrankaWithAdress>
    <izvorni_sadrzaj>VAGROS d.o.o. Savski Gaj V put br. 4, 10000 Zagreb</izvorni_sadrzaj>
    <derivirana_varijabla naziv="DomainObject.Predmet.ProtustrankaWithAdress_1">VAGROS d.o.o. Savski Gaj V put br. 4, 10000 Zagreb</derivirana_varijabla>
  </DomainObject.Predmet.ProtustrankaWithAdress>
  <DomainObject.Predmet.ProtustrankaWithAdressOIB>
    <izvorni_sadrzaj>VAGROS d.o.o., OIB 43075697891, Savski Gaj V put br. 4, 10000 Zagreb</izvorni_sadrzaj>
    <derivirana_varijabla naziv="DomainObject.Predmet.ProtustrankaWithAdressOIB_1">VAGROS d.o.o., OIB 43075697891, Savski Gaj V put br. 4, 10000 Zagreb</derivirana_varijabla>
  </DomainObject.Predmet.ProtustrankaWithAdressOIB>
  <DomainObject.Predmet.ProtustrankaNazivFormated>
    <izvorni_sadrzaj>VAGROS d.o.o.</izvorni_sadrzaj>
    <derivirana_varijabla naziv="DomainObject.Predmet.ProtustrankaNazivFormated_1">VAGROS d.o.o.</derivirana_varijabla>
  </DomainObject.Predmet.ProtustrankaNazivFormated>
  <DomainObject.Predmet.ProtustrankaNazivFormatedOIB>
    <izvorni_sadrzaj>VAGROS d.o.o., OIB 43075697891</izvorni_sadrzaj>
    <derivirana_varijabla naziv="DomainObject.Predmet.ProtustrankaNazivFormatedOIB_1">VAGROS d.o.o., OIB 43075697891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VAGROS d.o.o. zastupanog po punomoćniku Božo Martinović</item>
    </izvorni_sadrzaj>
    <derivirana_varijabla naziv="DomainObject.Predmet.ProtuStrankaListFormated_1">
      <item>VAGROS d.o.o. zastupanog po punomoćniku Božo Martinović</item>
    </derivirana_varijabla>
  </DomainObject.Predmet.ProtuStrankaListFormated>
  <DomainObject.Predmet.ProtuStrankaListFormatedOIB>
    <izvorni_sadrzaj>
      <item>VAGROS d.o.o., OIB 43075697891 zastupanog po punomoćniku Božo Martinović</item>
    </izvorni_sadrzaj>
    <derivirana_varijabla naziv="DomainObject.Predmet.ProtuStrankaListFormatedOIB_1">
      <item>VAGROS d.o.o., OIB 43075697891 zastupanog po punomoćniku Božo Martinović</item>
    </derivirana_varijabla>
  </DomainObject.Predmet.ProtuStrankaListFormatedOIB>
  <DomainObject.Predmet.ProtuStrankaListFormatedWithAdress>
    <izvorni_sadrzaj>
      <item>VAGROS d.o.o., Savski Gaj V put br. 4, 10000 Zagreb zastupanog po punomoćniku Božo Martinović</item>
    </izvorni_sadrzaj>
    <derivirana_varijabla naziv="DomainObject.Predmet.ProtuStrankaListFormatedWithAdress_1">
      <item>VAGROS d.o.o., Savski Gaj V put br. 4, 10000 Zagreb zastupanog po punomoćniku Božo Martinović</item>
    </derivirana_varijabla>
  </DomainObject.Predmet.ProtuStrankaListFormatedWithAdress>
  <DomainObject.Predmet.ProtuStrankaListFormatedWithAdressOIB>
    <izvorni_sadrzaj>
      <item>VAGROS d.o.o., OIB 43075697891, Savski Gaj V put br. 4, 10000 Zagreb zastupanog po punomoćniku Božo Martinović</item>
    </izvorni_sadrzaj>
    <derivirana_varijabla naziv="DomainObject.Predmet.ProtuStrankaListFormatedWithAdressOIB_1">
      <item>VAGROS d.o.o., OIB 43075697891, Savski Gaj V put br. 4, 10000 Zagreb zastupanog po punomoćniku Božo Martinović</item>
    </derivirana_varijabla>
  </DomainObject.Predmet.ProtuStrankaListFormatedWithAdressOIB>
  <DomainObject.Predmet.ProtuStrankaListNazivFormated>
    <izvorni_sadrzaj>
      <item>VAGROS d.o.o.</item>
    </izvorni_sadrzaj>
    <derivirana_varijabla naziv="DomainObject.Predmet.ProtuStrankaListNazivFormated_1">
      <item>VAGROS d.o.o.</item>
    </derivirana_varijabla>
  </DomainObject.Predmet.ProtuStrankaListNazivFormated>
  <DomainObject.Predmet.ProtuStrankaListNazivFormatedOIB>
    <izvorni_sadrzaj>
      <item>VAGROS d.o.o., OIB 43075697891</item>
    </izvorni_sadrzaj>
    <derivirana_varijabla naziv="DomainObject.Predmet.ProtuStrankaListNazivFormatedOIB_1">
      <item>VAGROS d.o.o., OIB 43075697891</item>
    </derivirana_varijabla>
  </DomainObject.Predmet.ProtuStrankaListNazivFormatedOIB>
  <DomainObject.Predmet.OstaliListFormated>
    <izvorni_sadrzaj>
      <item>Božo Martinović punomoćnik sudionika u postupku VAGROS d.o.o.</item>
    </izvorni_sadrzaj>
    <derivirana_varijabla naziv="DomainObject.Predmet.OstaliListFormated_1">
      <item>Božo Martinović punomoćnik sudionika u postupku VAGROS d.o.o.</item>
    </derivirana_varijabla>
  </DomainObject.Predmet.OstaliListFormated>
  <DomainObject.Predmet.OstaliListFormatedOIB>
    <izvorni_sadrzaj>
      <item>Božo Martinović, OIB 84222940901 punomoćnik sudionika u postupku VAGROS d.o.o.</item>
    </izvorni_sadrzaj>
    <derivirana_varijabla naziv="DomainObject.Predmet.OstaliListFormatedOIB_1">
      <item>Božo Martinović, OIB 84222940901 punomoćnik sudionika u postupku VAGROS d.o.o.</item>
    </derivirana_varijabla>
  </DomainObject.Predmet.OstaliListFormatedOIB>
  <DomainObject.Predmet.OstaliListFormatedWithAdress>
    <izvorni_sadrzaj>
      <item>Božo Martinović, Selčinska 15, 10360 Sesvete punomoćnik sudionika u postupku VAGROS d.o.o.</item>
    </izvorni_sadrzaj>
    <derivirana_varijabla naziv="DomainObject.Predmet.OstaliListFormatedWithAdress_1">
      <item>Božo Martinović, Selčinska 15, 10360 Sesvete punomoćnik sudionika u postupku VAGROS d.o.o.</item>
    </derivirana_varijabla>
  </DomainObject.Predmet.OstaliListFormatedWithAdress>
  <DomainObject.Predmet.OstaliListFormatedWithAdressOIB>
    <izvorni_sadrzaj>
      <item>Božo Martinović, OIB 84222940901, Selčinska 15, 10360 Sesvete punomoćnik sudionika u postupku VAGROS d.o.o.</item>
    </izvorni_sadrzaj>
    <derivirana_varijabla naziv="DomainObject.Predmet.OstaliListFormatedWithAdressOIB_1">
      <item>Božo Martinović, OIB 84222940901, Selčinska 15, 10360 Sesvete punomoćnik sudionika u postupku VAGROS d.o.o.</item>
    </derivirana_varijabla>
  </DomainObject.Predmet.OstaliListFormatedWithAdressOIB>
  <DomainObject.Predmet.OstaliListNazivFormated>
    <izvorni_sadrzaj>
      <item>Božo Martinović</item>
    </izvorni_sadrzaj>
    <derivirana_varijabla naziv="DomainObject.Predmet.OstaliListNazivFormated_1">
      <item>Božo Martinović</item>
    </derivirana_varijabla>
  </DomainObject.Predmet.OstaliListNazivFormated>
  <DomainObject.Predmet.OstaliListNazivFormatedOIB>
    <izvorni_sadrzaj>
      <item>Božo Martinović, OIB 84222940901</item>
    </izvorni_sadrzaj>
    <derivirana_varijabla naziv="DomainObject.Predmet.OstaliListNazivFormatedOIB_1">
      <item>Božo Martinović, OIB 84222940901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VAGROS d.o.o.</izvorni_sadrzaj>
    <derivirana_varijabla naziv="DomainObject.Predmet.ProtustrankaIDrugi_1">VAGROS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VAGROS d.o.o., OIB 43075697891, Savski Gaj V put br. 4, 10000 Zagreb</izvorni_sadrzaj>
    <derivirana_varijabla naziv="DomainObject.Predmet.ProtustrankaIDrugiAdressOIB_1">VAGROS d.o.o., OIB 43075697891, Savski Gaj V put br.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VAGROS d.o.o.</item>
      <item>Božo Martinović</item>
    </izvorni_sadrzaj>
    <derivirana_varijabla naziv="DomainObject.Predmet.SudioniciListNaziv_1">
      <item>FINA Regionalni centar Zagreb</item>
      <item>VAGROS d.o.o.</item>
      <item>Božo Martinović</item>
    </derivirana_varijabla>
  </DomainObject.Predmet.SudioniciListNaziv>
  <DomainObject.Predmet.SudioniciListAdressOIB>
    <izvorni_sadrzaj>
      <item>FINA Regionalni centar Zagreb, OIB 85821130368, Trg svibanjskih žrtava 1995. 1,10000 Zagreb</item>
      <item>VAGROS d.o.o., OIB 43075697891, Savski Gaj V put br. 4,10000 Zagreb</item>
      <item>Božo Martinović, OIB 84222940901, Selčinska 15,10360 Sesvete</item>
    </izvorni_sadrzaj>
    <derivirana_varijabla naziv="DomainObject.Predmet.SudioniciListAdressOIB_1">
      <item>FINA Regionalni centar Zagreb, OIB 85821130368, Trg svibanjskih žrtava 1995. 1,10000 Zagreb</item>
      <item>VAGROS d.o.o., OIB 43075697891, Savski Gaj V put br. 4,10000 Zagreb</item>
      <item>Božo Martinović, OIB 84222940901, Selčinska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43075697891</item>
      <item>, OIB 84222940901</item>
    </izvorni_sadrzaj>
    <derivirana_varijabla naziv="DomainObject.Predmet.SudioniciListNazivOIB_1">
      <item>, OIB 85821130368</item>
      <item>, OIB 43075697891</item>
      <item>, OIB 84222940901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5436</properties:Characters>
  <properties:Lines>125</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2017-12-01T08:56:00Z</dcterms:created>
  <dc:creator>Matea Bizjak</dc:creator>
  <cp:lastModifiedBy>Matea Bizjak</cp:lastModifiedBy>
  <cp:lastPrinted>2017-12-21T12:57:00Z</cp:lastPrinted>
  <dcterms:modified xmlns:xsi="http://www.w3.org/2001/XMLSchema-instance" xsi:type="dcterms:W3CDTF">2017-12-21T12:57:00Z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