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afe1" w14:paraId="29eafe1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866B2">
        <w:rPr>
          <w:b/>
          <w:lang w:val="hr-HR"/>
        </w:rPr>
        <w:t>333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E27FE" w:rsidP="000E27FE" w:rsidR="000E27FE">
      <w:pPr>
        <w:pStyle w:val="Naslov1"/>
      </w:pPr>
      <w:r>
        <w:t>U 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866B2">
        <w:rPr>
          <w:lang w:val="hr-HR"/>
        </w:rPr>
        <w:t>HEKON d.o.o. Split, Dubrovačka 3 A, OIB: 09298720473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5866B2">
        <w:rPr>
          <w:lang w:val="hr-HR"/>
        </w:rPr>
        <w:t>HEKON d.o.o. Split, OIB: 09298720473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5866B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5866B2">
        <w:rPr>
          <w:lang w:val="hr-HR"/>
        </w:rPr>
        <w:t>22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5866B2">
        <w:rPr>
          <w:lang w:val="hr-HR"/>
        </w:rPr>
        <w:t>HEKON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5866B2" w:rsidP="00D4418F" w:rsidR="005866B2">
      <w:pPr>
        <w:jc w:val="both"/>
        <w:rPr>
          <w:lang w:val="hr-HR"/>
        </w:rPr>
      </w:pPr>
    </w:p>
    <w:p w:rsidRDefault="00D4418F" w:rsidP="00832F83" w:rsidR="00832F83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832F83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832F8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832F83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832F8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832F83">
      <w:pPr>
        <w:jc w:val="both"/>
        <w:rPr>
          <w:sz w:val="16"/>
          <w:szCs w:val="16"/>
          <w:u w:val="single"/>
          <w:lang w:val="hr-HR"/>
        </w:rPr>
      </w:pPr>
    </w:p>
    <w:p w:rsidRDefault="00473132" w:rsidP="00D4027A" w:rsidR="00473132" w:rsidRPr="00832F83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E23C8" w:rsidRPr="00BE23C8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5866B2">
      <w:t>333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0E27FE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866B2"/>
    <w:rsid w:val="00642955"/>
    <w:rsid w:val="0066735D"/>
    <w:rsid w:val="006767AE"/>
    <w:rsid w:val="006E3551"/>
    <w:rsid w:val="00736EF6"/>
    <w:rsid w:val="00743750"/>
    <w:rsid w:val="007725FF"/>
    <w:rsid w:val="007A74B6"/>
    <w:rsid w:val="00832F83"/>
    <w:rsid w:val="00832F97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E23C8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3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3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23C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23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23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3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3C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23C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23C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23C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2137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8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St-333/2015</izvorni_sadrzaj>
    <derivirana_varijabla naziv="DomainObject.Predmet.OznakaBroj_1">St-333/2015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HEKON, društvo s ograničenom odgovornošću za građevinarstvo, trgovinu i usluge</izvorni_sadrzaj>
    <derivirana_varijabla naziv="DomainObject.Predmet.ProtustrankaFormated_1">  HEKON, društvo s ograničenom odgovornošću za građevinarstvo, trgovinu i usluge</derivirana_varijabla>
  </DomainObject.Predmet.ProtustrankaFormated>
  <DomainObject.Predmet.ProtustrankaFormatedOIB>
    <izvorni_sadrzaj>  HEKON, društvo s ograničenom odgovornošću za građevinarstvo, trgovinu i usluge, OIB 09298720473</izvorni_sadrzaj>
    <derivirana_varijabla naziv="DomainObject.Predmet.ProtustrankaFormatedOIB_1">  HEKON, društvo s ograničenom odgovornošću za građevinarstvo, trgovinu i usluge, OIB 09298720473</derivirana_varijabla>
  </DomainObject.Predmet.ProtustrankaFormatedOIB>
  <DomainObject.Predmet.ProtustrankaFormatedWithAdress>
    <izvorni_sadrzaj> HEKON, društvo s ograničenom odgovornošću za građevinarstvo, trgovinu i usluge, Dubrovačka 3/A, 21000 Split</izvorni_sadrzaj>
    <derivirana_varijabla naziv="DomainObject.Predmet.ProtustrankaFormatedWithAdress_1"> HEKON, društvo s ograničenom odgovornošću za građevinarstvo, trgovinu i usluge, Dubrovačka 3/A, 21000 Split</derivirana_varijabla>
  </DomainObject.Predmet.ProtustrankaFormatedWithAdress>
  <DomainObject.Predmet.ProtustrankaFormatedWithAdressOIB>
    <izvorni_sadrzaj> HEKON, društvo s ograničenom odgovornošću za građevinarstvo, trgovinu i usluge, OIB 09298720473, Dubrovačka 3/A, 21000 Split</izvorni_sadrzaj>
    <derivirana_varijabla naziv="DomainObject.Predmet.ProtustrankaFormatedWithAdressOIB_1"> HEKON, društvo s ograničenom odgovornošću za građevinarstvo, trgovinu i usluge, OIB 09298720473, Dubrovačka 3/A, 21000 Split</derivirana_varijabla>
  </DomainObject.Predmet.ProtustrankaFormatedWithAdressOIB>
  <DomainObject.Predmet.ProtustrankaWithAdress>
    <izvorni_sadrzaj>HEKON, društvo s ograničenom odgovornošću za građevinarstvo, trgovinu i usluge Dubrovačka 3/A, 21000 Split</izvorni_sadrzaj>
    <derivirana_varijabla naziv="DomainObject.Predmet.ProtustrankaWithAdress_1">HEKON, društvo s ograničenom odgovornošću za građevinarstvo, trgovinu i usluge Dubrovačka 3/A, 21000 Split</derivirana_varijabla>
  </DomainObject.Predmet.ProtustrankaWithAdress>
  <DomainObject.Predmet.ProtustrankaWithAdressOIB>
    <izvorni_sadrzaj>HEKON, društvo s ograničenom odgovornošću za građevinarstvo, trgovinu i usluge, OIB 09298720473, Dubrovačka 3/A, 21000 Split</izvorni_sadrzaj>
    <derivirana_varijabla naziv="DomainObject.Predmet.ProtustrankaWithAdressOIB_1">HEKON, društvo s ograničenom odgovornošću za građevinarstvo, trgovinu i usluge, OIB 09298720473, Dubrovačka 3/A, 21000 Split</derivirana_varijabla>
  </DomainObject.Predmet.ProtustrankaWithAdressOIB>
  <DomainObject.Predmet.ProtustrankaNazivFormated>
    <izvorni_sadrzaj>HEKON, društvo s ograničenom odgovornošću za građevinarstvo, trgovinu i usluge</izvorni_sadrzaj>
    <derivirana_varijabla naziv="DomainObject.Predmet.ProtustrankaNazivFormated_1">HEKON, društvo s ograničenom odgovornošću za građevinarstvo, trgovinu i usluge</derivirana_varijabla>
  </DomainObject.Predmet.ProtustrankaNazivFormated>
  <DomainObject.Predmet.ProtustrankaNazivFormatedOIB>
    <izvorni_sadrzaj>HEKON, društvo s ograničenom odgovornošću za građevinarstvo, trgovinu i usluge, OIB 09298720473</izvorni_sadrzaj>
    <derivirana_varijabla naziv="DomainObject.Predmet.ProtustrankaNazivFormatedOIB_1">HEKON, društvo s ograničenom odgovornošću za građevinarstvo, trgovinu i usluge, OIB 09298720473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1553263.26</izvorni_sadrzaj>
    <derivirana_varijabla naziv="DomainObject.Predmet.TrenutnaVrijednost_1">1553263.26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HEKON, društvo s ograničenom odgovornošću za građevinarstvo, trgovinu i usluge</item>
    </izvorni_sadrzaj>
    <derivirana_varijabla naziv="DomainObject.Predmet.ProtuStrankaListFormated_1">
      <item>HEKON, društvo s ograničenom odgovornošću za građevinarstvo, trgovinu i usluge</item>
    </derivirana_varijabla>
  </DomainObject.Predmet.ProtuStrankaListFormated>
  <DomainObject.Predmet.ProtuStrankaListFormatedOIB>
    <izvorni_sadrzaj>
      <item>HEKON, društvo s ograničenom odgovornošću za građevinarstvo, trgovinu i usluge, OIB 09298720473</item>
    </izvorni_sadrzaj>
    <derivirana_varijabla naziv="DomainObject.Predmet.ProtuStrankaListFormatedOIB_1">
      <item>HEKON, društvo s ograničenom odgovornošću za građevinarstvo, trgovinu i usluge, OIB 09298720473</item>
    </derivirana_varijabla>
  </DomainObject.Predmet.ProtuStrankaListFormatedOIB>
  <DomainObject.Predmet.ProtuStrankaListFormatedWithAdress>
    <izvorni_sadrzaj>
      <item>HEKON, društvo s ograničenom odgovornošću za građevinarstvo, trgovinu i usluge, Dubrovačka 3/A, 21000 Split</item>
    </izvorni_sadrzaj>
    <derivirana_varijabla naziv="DomainObject.Predmet.ProtuStrankaListFormatedWithAdress_1">
      <item>HEKON, društvo s ograničenom odgovornošću za građevinarstvo, trgovinu i usluge, Dubrovačka 3/A, 21000 Split</item>
    </derivirana_varijabla>
  </DomainObject.Predmet.ProtuStrankaListFormatedWithAdress>
  <DomainObject.Predmet.ProtuStrankaListFormatedWithAdressOIB>
    <izvorni_sadrzaj>
      <item>HEKON, društvo s ograničenom odgovornošću za građevinarstvo, trgovinu i usluge, OIB 09298720473, Dubrovačka 3/A, 21000 Split</item>
    </izvorni_sadrzaj>
    <derivirana_varijabla naziv="DomainObject.Predmet.ProtuStrankaListFormatedWithAdressOIB_1">
      <item>HEKON, društvo s ograničenom odgovornošću za građevinarstvo, trgovinu i usluge, OIB 09298720473, Dubrovačka 3/A, 21000 Split</item>
    </derivirana_varijabla>
  </DomainObject.Predmet.ProtuStrankaListFormatedWithAdressOIB>
  <DomainObject.Predmet.ProtuStrankaListNazivFormated>
    <izvorni_sadrzaj>
      <item>HEKON, društvo s ograničenom odgovornošću za građevinarstvo, trgovinu i usluge</item>
    </izvorni_sadrzaj>
    <derivirana_varijabla naziv="DomainObject.Predmet.ProtuStrankaListNazivFormated_1">
      <item>HEKON, društvo s ograničenom odgovornošću za građevinarstvo, trgovinu i usluge</item>
    </derivirana_varijabla>
  </DomainObject.Predmet.ProtuStrankaListNazivFormated>
  <DomainObject.Predmet.ProtuStrankaListNazivFormatedOIB>
    <izvorni_sadrzaj>
      <item>HEKON, društvo s ograničenom odgovornošću za građevinarstvo, trgovinu i usluge, OIB 09298720473</item>
    </izvorni_sadrzaj>
    <derivirana_varijabla naziv="DomainObject.Predmet.ProtuStrankaListNazivFormatedOIB_1">
      <item>HEKON, društvo s ograničenom odgovornošću za građevinarstvo, trgovinu i usluge, OIB 09298720473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HEKON, društvo s ograničenom odgovornošću za građevinarstvo, trgovinu i usluge</izvorni_sadrzaj>
    <derivirana_varijabla naziv="DomainObject.Predmet.ProtustrankaIDrugi_1">HEKON, društvo s ograničenom odgovornošću za građevinarstvo,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HEKON, društvo s ograničenom odgovornošću za građevinarstvo, trgovinu i usluge, OIB 09298720473, Dubrovačka 3/A, 21000 Split</izvorni_sadrzaj>
    <derivirana_varijabla naziv="DomainObject.Predmet.ProtustrankaIDrugiAdressOIB_1">HEKON, društvo s ograničenom odgovornošću za građevinarstvo, trgovinu i usluge, OIB 09298720473, Dubrovačka 3/A,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HEKON, društvo s ograničenom odgovornošću za građevinarstvo, trgovinu i usluge</item>
    </izvorni_sadrzaj>
    <derivirana_varijabla naziv="DomainObject.Predmet.SudioniciListNaziv_1">
      <item>FINANCIJSKA AGENCIJA, RC SPLIT</item>
      <item>HEKON, društvo s ograničenom odgovornošću za građevinarstvo,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HEKON, društvo s ograničenom odgovornošću za građevinarstvo, trgovinu i usluge, OIB 09298720473, Dubrovačka 3/A,21000 Split</item>
    </izvorni_sadrzaj>
    <derivirana_varijabla naziv="DomainObject.Predmet.SudioniciListAdressOIB_1">
      <item>FINANCIJSKA AGENCIJA, RC SPLIT, OIB 85821130368, Mažuranićevo šetalište 24 b,21000 Split</item>
      <item>HEKON, društvo s ograničenom odgovornošću za građevinarstvo, trgovinu i usluge, OIB 09298720473, Dubrovačka 3/A,21000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09298720473</item>
    </izvorni_sadrzaj>
    <derivirana_varijabla naziv="DomainObject.Predmet.SudioniciListNazivOIB_1">
      <item>, OIB 85821130368</item>
      <item>, OIB 09298720473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701B97-23D6-48F9-9FE7-65FF0910CF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792</properties:Words>
  <properties:Characters>4199</properties:Characters>
  <properties:Lines>105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2015-10-30T13:58:00Z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