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cdce" w14:paraId="0aacdc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329F0">
        <w:t>547</w:t>
      </w:r>
      <w:r w:rsidR="00946625">
        <w:t>/16-</w:t>
      </w:r>
      <w:r w:rsidR="00D329F0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D329F0">
        <w:t>POPOVAČKI BRODOGRADNJA j.d.o.o., Zadar, Miljenka Stančića 1, OIB: 93628565669</w:t>
      </w:r>
      <w:r w:rsidRPr="00EF7C9A">
        <w:t xml:space="preserve">, dana </w:t>
      </w:r>
      <w:r w:rsidR="00332A55">
        <w:t>0</w:t>
      </w:r>
      <w:r w:rsidR="00745953">
        <w:t>5</w:t>
      </w:r>
      <w:r w:rsidR="00332A55">
        <w:t>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4334F" w:rsidP="005D72A2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Radojka Danek, Šibenik, P. Preradovića 6, OIB: 78988701424</w:t>
      </w:r>
      <w:r w:rsidR="006A6921" w:rsidRPr="0022320B">
        <w:t>,</w:t>
      </w:r>
      <w:r w:rsidR="00CB54C5" w:rsidRPr="005675A5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D329F0">
        <w:t>POPOVAČKI BRODOGRADNJA j.d.o.o., Zadar, Miljenka Stančića 1, OIB: 93628565669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329F0">
        <w:t>POPOVAČKI BRODOGRADNJA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>0</w:t>
      </w:r>
      <w:r w:rsidR="0008514A">
        <w:t>5</w:t>
      </w:r>
      <w:r w:rsidR="00332A55">
        <w:t xml:space="preserve">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6A6921" w:rsidR="006A6921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D8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329F0">
          <w:t>547</w:t>
        </w:r>
        <w:r w:rsidR="006A6921">
          <w:t>/16-</w:t>
        </w:r>
        <w:r w:rsidR="00D329F0">
          <w:t>9</w:t>
        </w:r>
      </w:p>
      <w:p w:rsidRDefault="00E12FEA" w:rsidP="009C0FF2" w:rsidR="00E12FEA" w:rsidRPr="00EF7C9A">
        <w:pPr>
          <w:jc w:val="right"/>
        </w:pPr>
      </w:p>
      <w:p w:rsidRDefault="004C5D8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44341"/>
    <w:rsid w:val="00077BD9"/>
    <w:rsid w:val="0008053D"/>
    <w:rsid w:val="0008514A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50191"/>
    <w:rsid w:val="00264344"/>
    <w:rsid w:val="00281BC7"/>
    <w:rsid w:val="002F591D"/>
    <w:rsid w:val="003024D4"/>
    <w:rsid w:val="003039D7"/>
    <w:rsid w:val="00323F63"/>
    <w:rsid w:val="00332A55"/>
    <w:rsid w:val="00342BE6"/>
    <w:rsid w:val="0034334F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C5D80"/>
    <w:rsid w:val="004E61FB"/>
    <w:rsid w:val="004F1515"/>
    <w:rsid w:val="00515656"/>
    <w:rsid w:val="00531CC9"/>
    <w:rsid w:val="00563127"/>
    <w:rsid w:val="005A2E2A"/>
    <w:rsid w:val="005D72A2"/>
    <w:rsid w:val="00665069"/>
    <w:rsid w:val="006A6121"/>
    <w:rsid w:val="006A6847"/>
    <w:rsid w:val="006A6921"/>
    <w:rsid w:val="006D1468"/>
    <w:rsid w:val="007002A2"/>
    <w:rsid w:val="007042E6"/>
    <w:rsid w:val="0074396A"/>
    <w:rsid w:val="00745953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CB54C5"/>
    <w:rsid w:val="00D329F0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POPOVAČKI BRODOGRADNJA j.d.o.o. za preinake i popravak brodova</izvorni_sadrzaj>
    <derivirana_varijabla naziv="DomainObject.Predmet.ProtustrankaFormated_1">  POPOVAČKI BRODOGRADNJA j.d.o.o. za preinake i popravak brodova</derivirana_varijabla>
  </DomainObject.Predmet.ProtustrankaFormated>
  <DomainObject.Predmet.ProtustrankaFormatedOIB>
    <izvorni_sadrzaj>  POPOVAČKI BRODOGRADNJA j.d.o.o. za preinake i popravak brodova, OIB 93628565669</izvorni_sadrzaj>
    <derivirana_varijabla naziv="DomainObject.Predmet.ProtustrankaFormatedOIB_1">  POPOVAČKI BRODOGRADNJA j.d.o.o. za preinake i popravak brodova, OIB 93628565669</derivirana_varijabla>
  </DomainObject.Predmet.ProtustrankaFormatedOIB>
  <DomainObject.Predmet.ProtustrankaFormatedWithAdress>
    <izvorni_sadrzaj> POPOVAČKI BRODOGRADNJA j.d.o.o. za preinake i popravak brodova, Miljenka Stančića 1, 23000 Zadar</izvorni_sadrzaj>
    <derivirana_varijabla naziv="DomainObject.Predmet.ProtustrankaFormatedWithAdress_1"> POPOVAČKI BRODOGRADNJA j.d.o.o. za preinake i popravak brodova, Miljenka Stančića 1, 23000 Zadar</derivirana_varijabla>
  </DomainObject.Predmet.ProtustrankaFormatedWithAdress>
  <DomainObject.Predmet.ProtustrankaFormatedWithAdressOIB>
    <izvorni_sadrzaj> POPOVAČKI BRODOGRADNJA j.d.o.o. za preinake i popravak brodova, OIB 93628565669, Miljenka Stančića 1, 23000 Zadar</izvorni_sadrzaj>
    <derivirana_varijabla naziv="DomainObject.Predmet.ProtustrankaFormatedWithAdressOIB_1"> POPOVAČKI BRODOGRADNJA j.d.o.o. za preinake i popravak brodova, OIB 93628565669, Miljenka Stančića 1, 23000 Zadar</derivirana_varijabla>
  </DomainObject.Predmet.ProtustrankaFormatedWithAdressOIB>
  <DomainObject.Predmet.ProtustrankaWithAdress>
    <izvorni_sadrzaj>POPOVAČKI BRODOGRADNJA j.d.o.o. za preinake i popravak brodova Miljenka Stančića 1, 23000 Zadar</izvorni_sadrzaj>
    <derivirana_varijabla naziv="DomainObject.Predmet.ProtustrankaWithAdress_1">POPOVAČKI BRODOGRADNJA j.d.o.o. za preinake i popravak brodova Miljenka Stančića 1, 23000 Zadar</derivirana_varijabla>
  </DomainObject.Predmet.ProtustrankaWithAdress>
  <DomainObject.Predmet.ProtustrankaWithAdressOIB>
    <izvorni_sadrzaj>POPOVAČKI BRODOGRADNJA j.d.o.o. za preinake i popravak brodova, OIB 93628565669, Miljenka Stančića 1, 23000 Zadar</izvorni_sadrzaj>
    <derivirana_varijabla naziv="DomainObject.Predmet.ProtustrankaWithAdressOIB_1">POPOVAČKI BRODOGRADNJA j.d.o.o. za preinake i popravak brodova, OIB 93628565669, Miljenka Stančića 1, 23000 Zadar</derivirana_varijabla>
  </DomainObject.Predmet.ProtustrankaWithAdressOIB>
  <DomainObject.Predmet.ProtustrankaNazivFormated>
    <izvorni_sadrzaj>POPOVAČKI BRODOGRADNJA j.d.o.o. za preinake i popravak brodova</izvorni_sadrzaj>
    <derivirana_varijabla naziv="DomainObject.Predmet.ProtustrankaNazivFormated_1">POPOVAČKI BRODOGRADNJA j.d.o.o. za preinake i popravak brodova</derivirana_varijabla>
  </DomainObject.Predmet.ProtustrankaNazivFormated>
  <DomainObject.Predmet.ProtustrankaNazivFormatedOIB>
    <izvorni_sadrzaj>POPOVAČKI BRODOGRADNJA j.d.o.o. za preinake i popravak brodova, OIB 93628565669</izvorni_sadrzaj>
    <derivirana_varijabla naziv="DomainObject.Predmet.ProtustrankaNazivFormatedOIB_1">POPOVAČKI BRODOGRADNJA j.d.o.o. za preinake i popravak brodova, OIB 93628565669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31944.96</izvorni_sadrzaj>
    <derivirana_varijabla naziv="DomainObject.Predmet.TrenutnaVrijednost_1">31944.96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POPOVAČKI BRODOGRADNJA j.d.o.o. za preinake i popravak brodova</item>
    </izvorni_sadrzaj>
    <derivirana_varijabla naziv="DomainObject.Predmet.ProtuStrankaListFormated_1">
      <item>POPOVAČKI BRODOGRADNJA j.d.o.o. za preinake i popravak brodova</item>
    </derivirana_varijabla>
  </DomainObject.Predmet.ProtuStrankaListFormated>
  <DomainObject.Predmet.ProtuStrankaListFormatedOIB>
    <izvorni_sadrzaj>
      <item>POPOVAČKI BRODOGRADNJA j.d.o.o. za preinake i popravak brodova, OIB 93628565669</item>
    </izvorni_sadrzaj>
    <derivirana_varijabla naziv="DomainObject.Predmet.ProtuStrankaListFormatedOIB_1">
      <item>POPOVAČKI BRODOGRADNJA j.d.o.o. za preinake i popravak brodova, OIB 93628565669</item>
    </derivirana_varijabla>
  </DomainObject.Predmet.ProtuStrankaListFormatedOIB>
  <DomainObject.Predmet.ProtuStrankaListFormatedWithAdress>
    <izvorni_sadrzaj>
      <item>POPOVAČKI BRODOGRADNJA j.d.o.o. za preinake i popravak brodova, Miljenka Stančića 1, 23000 Zadar</item>
    </izvorni_sadrzaj>
    <derivirana_varijabla naziv="DomainObject.Predmet.ProtuStrankaListFormatedWithAdress_1">
      <item>POPOVAČKI BRODOGRADNJA j.d.o.o. za preinake i popravak brodova, Miljenka Stančića 1, 23000 Zadar</item>
    </derivirana_varijabla>
  </DomainObject.Predmet.ProtuStrankaListFormatedWithAdress>
  <DomainObject.Predmet.ProtuStrankaListFormatedWithAdressOIB>
    <izvorni_sadrzaj>
      <item>POPOVAČKI BRODOGRADNJA j.d.o.o. za preinake i popravak brodova, OIB 93628565669, Miljenka Stančića 1, 23000 Zadar</item>
    </izvorni_sadrzaj>
    <derivirana_varijabla naziv="DomainObject.Predmet.ProtuStrankaListFormatedWithAdressOIB_1">
      <item>POPOVAČKI BRODOGRADNJA j.d.o.o. za preinake i popravak brodova, OIB 93628565669, Miljenka Stančića 1, 23000 Zadar</item>
    </derivirana_varijabla>
  </DomainObject.Predmet.ProtuStrankaListFormatedWithAdressOIB>
  <DomainObject.Predmet.ProtuStrankaListNazivFormated>
    <izvorni_sadrzaj>
      <item>POPOVAČKI BRODOGRADNJA j.d.o.o. za preinake i popravak brodova</item>
    </izvorni_sadrzaj>
    <derivirana_varijabla naziv="DomainObject.Predmet.ProtuStrankaListNazivFormated_1">
      <item>POPOVAČKI BRODOGRADNJA j.d.o.o. za preinake i popravak brodova</item>
    </derivirana_varijabla>
  </DomainObject.Predmet.ProtuStrankaListNazivFormated>
  <DomainObject.Predmet.ProtuStrankaListNazivFormatedOIB>
    <izvorni_sadrzaj>
      <item>POPOVAČKI BRODOGRADNJA j.d.o.o. za preinake i popravak brodova, OIB 93628565669</item>
    </izvorni_sadrzaj>
    <derivirana_varijabla naziv="DomainObject.Predmet.ProtuStrankaListNazivFormatedOIB_1">
      <item>POPOVAČKI BRODOGRADNJA j.d.o.o. za preinake i popravak brodova, OIB 93628565669</item>
    </derivirana_varijabla>
  </DomainObject.Predmet.ProtuStrankaListNazivFormatedOIB>
  <DomainObject.Predmet.OstaliListFormated>
    <izvorni_sadrzaj>
      <item>Robert Popovački</item>
    </izvorni_sadrzaj>
    <derivirana_varijabla naziv="DomainObject.Predmet.OstaliListFormated_1">
      <item>Robert Popovački</item>
    </derivirana_varijabla>
  </DomainObject.Predmet.OstaliListFormated>
  <DomainObject.Predmet.OstaliListFormatedOIB>
    <izvorni_sadrzaj>
      <item>Robert Popovački, OIB 28330099836</item>
    </izvorni_sadrzaj>
    <derivirana_varijabla naziv="DomainObject.Predmet.OstaliListFormatedOIB_1">
      <item>Robert Popovački, OIB 28330099836</item>
    </derivirana_varijabla>
  </DomainObject.Predmet.OstaliListFormatedOIB>
  <DomainObject.Predmet.OstaliListFormatedWithAdress>
    <izvorni_sadrzaj>
      <item>Robert Popovački, Ulica Sv. Duha 3, 23242 Posedarje</item>
    </izvorni_sadrzaj>
    <derivirana_varijabla naziv="DomainObject.Predmet.OstaliListFormatedWithAdress_1">
      <item>Robert Popovački, Ulica Sv. Duha 3, 23242 Posedarje</item>
    </derivirana_varijabla>
  </DomainObject.Predmet.OstaliListFormatedWithAdress>
  <DomainObject.Predmet.OstaliListFormatedWithAdressOIB>
    <izvorni_sadrzaj>
      <item>Robert Popovački, OIB 28330099836, Ulica Sv. Duha 3, 23242 Posedarje</item>
    </izvorni_sadrzaj>
    <derivirana_varijabla naziv="DomainObject.Predmet.OstaliListFormatedWithAdressOIB_1">
      <item>Robert Popovački, OIB 28330099836, Ulica Sv. Duha 3, 23242 Posedarje</item>
    </derivirana_varijabla>
  </DomainObject.Predmet.OstaliListFormatedWithAdressOIB>
  <DomainObject.Predmet.OstaliListNazivFormated>
    <izvorni_sadrzaj>
      <item>Robert Popovački</item>
    </izvorni_sadrzaj>
    <derivirana_varijabla naziv="DomainObject.Predmet.OstaliListNazivFormated_1">
      <item>Robert Popovački</item>
    </derivirana_varijabla>
  </DomainObject.Predmet.OstaliListNazivFormated>
  <DomainObject.Predmet.OstaliListNazivFormatedOIB>
    <izvorni_sadrzaj>
      <item>Robert Popovački, OIB 28330099836</item>
    </izvorni_sadrzaj>
    <derivirana_varijabla naziv="DomainObject.Predmet.OstaliListNazivFormatedOIB_1">
      <item>Robert Popovački, OIB 28330099836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POPOVAČKI BRODOGRADNJA j.d.o.o. za preinake i popravak brodova</izvorni_sadrzaj>
    <derivirana_varijabla naziv="DomainObject.Predmet.ProtustrankaIDrugi_1">POPOVAČKI BRODOGRADNJA j.d.o.o. za preinake i popravak brodova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POPOVAČKI BRODOGRADNJA j.d.o.o. za preinake i popravak brodova, OIB 93628565669, Miljenka Stančića 1, 23000 Zadar</izvorni_sadrzaj>
    <derivirana_varijabla naziv="DomainObject.Predmet.ProtustrankaIDrugiAdressOIB_1">POPOVAČKI BRODOGRADNJA j.d.o.o. za preinake i popravak brodova, OIB 93628565669, Miljenka Stančića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POPOVAČKI BRODOGRADNJA j.d.o.o. za preinake i popravak brodova</item>
      <item>Robert Popovački</item>
    </izvorni_sadrzaj>
    <derivirana_varijabla naziv="DomainObject.Predmet.SudioniciListNaziv_1">
      <item>Financijska agencija</item>
      <item>POPOVAČKI BRODOGRADNJA j.d.o.o. za preinake i popravak brodova</item>
      <item>Robert Popovački</item>
    </derivirana_varijabla>
  </DomainObject.Predmet.SudioniciListNaziv>
  <DomainObject.Predmet.SudioniciListAdressOIB>
    <izvorni_sadrzaj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izvorni_sadrzaj>
    <derivirana_varijabla naziv="DomainObject.Predmet.SudioniciListAdressOIB_1"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93628565669</item>
      <item>, OIB 28330099836</item>
    </izvorni_sadrzaj>
    <derivirana_varijabla naziv="DomainObject.Predmet.SudioniciListNazivOIB_1">
      <item>, OIB 85821130368</item>
      <item>, OIB 93628565669</item>
      <item>, OIB 28330099836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1754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2016-05-05T07:14:00Z</dcterms:created>
  <dc:creator>Ardena Bajlo</dc:creator>
  <cp:lastModifiedBy>Martina Kalmeta</cp:lastModifiedBy>
  <cp:lastPrinted>2016-05-05T07:12:00Z</cp:lastPrinted>
  <dcterms:modified xmlns:xsi="http://www.w3.org/2001/XMLSchema-instance" xsi:type="dcterms:W3CDTF">2016-05-05T11:49:00Z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