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9944" w14:paraId="18e9944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89385B">
        <w:t>St-</w:t>
      </w:r>
      <w:r w:rsidR="00C1512E">
        <w:t>145</w:t>
      </w:r>
      <w:r w:rsidR="00504882">
        <w:t>/2017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89385B">
        <w:t xml:space="preserve"> </w:t>
      </w:r>
      <w:r w:rsidR="00C1512E">
        <w:t xml:space="preserve">Global </w:t>
      </w:r>
      <w:proofErr w:type="spellStart"/>
      <w:r w:rsidR="00C1512E">
        <w:t>Media</w:t>
      </w:r>
      <w:proofErr w:type="spellEnd"/>
      <w:r w:rsidR="00C1512E">
        <w:t xml:space="preserve"> </w:t>
      </w:r>
      <w:proofErr w:type="spellStart"/>
      <w:r w:rsidR="00C1512E">
        <w:t>Solutions</w:t>
      </w:r>
      <w:proofErr w:type="spellEnd"/>
      <w:r w:rsidR="00C1512E">
        <w:t xml:space="preserve"> d.o.o. u likvidaciji</w:t>
      </w:r>
      <w:r w:rsidR="0089385B" w:rsidRPr="0089385B">
        <w:t>,</w:t>
      </w:r>
      <w:r w:rsidR="00C1512E">
        <w:t xml:space="preserve"> Zagreb, </w:t>
      </w:r>
      <w:proofErr w:type="spellStart"/>
      <w:r w:rsidR="00C1512E">
        <w:t>Vranovina</w:t>
      </w:r>
      <w:proofErr w:type="spellEnd"/>
      <w:r w:rsidR="00C1512E">
        <w:t xml:space="preserve"> 9</w:t>
      </w:r>
      <w:r w:rsidR="0089385B" w:rsidRPr="0089385B">
        <w:t xml:space="preserve"> OIB</w:t>
      </w:r>
      <w:r w:rsidR="00C1512E">
        <w:t>:60364450937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C1512E" w:rsidR="00750044">
      <w:pPr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89385B">
        <w:t xml:space="preserve"> </w:t>
      </w:r>
      <w:r w:rsidR="00C1512E">
        <w:t xml:space="preserve">Global </w:t>
      </w:r>
      <w:proofErr w:type="spellStart"/>
      <w:r w:rsidR="00C1512E">
        <w:t>Media</w:t>
      </w:r>
      <w:proofErr w:type="spellEnd"/>
      <w:r w:rsidR="00C1512E">
        <w:t xml:space="preserve"> </w:t>
      </w:r>
      <w:proofErr w:type="spellStart"/>
      <w:r w:rsidR="00C1512E">
        <w:t>Solutions</w:t>
      </w:r>
      <w:proofErr w:type="spellEnd"/>
      <w:r w:rsidR="00C1512E">
        <w:t xml:space="preserve"> d.o.o. u likvidaciji</w:t>
      </w:r>
      <w:r w:rsidR="00C1512E" w:rsidRPr="0089385B">
        <w:t>,</w:t>
      </w:r>
      <w:r w:rsidR="00C1512E">
        <w:t xml:space="preserve"> Zagreb, </w:t>
      </w:r>
      <w:proofErr w:type="spellStart"/>
      <w:r w:rsidR="00C1512E">
        <w:t>Vranovina</w:t>
      </w:r>
      <w:proofErr w:type="spellEnd"/>
      <w:r w:rsidR="00C1512E">
        <w:t xml:space="preserve"> 9</w:t>
      </w:r>
      <w:r w:rsidR="00C1512E" w:rsidRPr="0089385B">
        <w:t xml:space="preserve"> OIB</w:t>
      </w:r>
      <w:r w:rsidR="00C1512E">
        <w:t xml:space="preserve">:60364450937,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C1512E" w:rsidR="00C1512E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89385B">
        <w:t xml:space="preserve"> </w:t>
      </w:r>
      <w:r w:rsidR="00C1512E">
        <w:t xml:space="preserve">Global </w:t>
      </w:r>
      <w:proofErr w:type="spellStart"/>
      <w:r w:rsidR="00C1512E">
        <w:t>Media</w:t>
      </w:r>
      <w:proofErr w:type="spellEnd"/>
      <w:r w:rsidR="00C1512E">
        <w:t xml:space="preserve"> </w:t>
      </w:r>
      <w:proofErr w:type="spellStart"/>
      <w:r w:rsidR="00C1512E">
        <w:t>Solutions</w:t>
      </w:r>
      <w:proofErr w:type="spellEnd"/>
      <w:r w:rsidR="00C1512E">
        <w:t xml:space="preserve"> d.o.o. u likvidaciji</w:t>
      </w:r>
      <w:r w:rsidR="00C1512E" w:rsidRPr="0089385B">
        <w:t>,</w:t>
      </w:r>
      <w:r w:rsidR="00C1512E">
        <w:t xml:space="preserve"> Zagreb, </w:t>
      </w:r>
      <w:proofErr w:type="spellStart"/>
      <w:r w:rsidR="00C1512E">
        <w:t>Vranovina</w:t>
      </w:r>
      <w:proofErr w:type="spellEnd"/>
      <w:r w:rsidR="00C1512E">
        <w:t xml:space="preserve"> 9</w:t>
      </w:r>
      <w:r w:rsidR="00C1512E" w:rsidRPr="0089385B">
        <w:t xml:space="preserve"> OIB</w:t>
      </w:r>
      <w:r w:rsidR="00C1512E">
        <w:t>:60364450937.</w:t>
      </w:r>
    </w:p>
    <w:p w:rsidRDefault="002975CA" w:rsidP="00E07531" w:rsidR="002975CA">
      <w:pPr>
        <w:ind w:firstLine="708"/>
        <w:jc w:val="both"/>
      </w:pPr>
    </w:p>
    <w:p w:rsidRDefault="00E07531" w:rsidP="00C1512E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454E59">
        <w:t>9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AC3357" w:rsidP="00AC3357" w:rsidR="00AC3357">
      <w:pPr>
        <w:ind w:firstLine="708" w:left="6372"/>
      </w:pPr>
      <w:r>
        <w:t xml:space="preserve">     </w:t>
      </w:r>
      <w:r w:rsidR="00063BA7">
        <w:t>Ivan Bešlić</w:t>
      </w:r>
      <w:r>
        <w:t>, v.r.</w:t>
      </w:r>
    </w:p>
    <w:p w:rsidRDefault="00AC3357" w:rsidP="00720C69" w:rsidR="00AC3357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AC3357" w:rsidP="00720C69" w:rsidR="00AC3357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670" w:rsidR="00CD7670">
      <w:r>
        <w:separator/>
      </w:r>
    </w:p>
  </w:endnote>
  <w:endnote w:id="0" w:type="continuationSeparator">
    <w:p w:rsidRDefault="00CD7670" w:rsidR="00CD7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670" w:rsidR="00CD7670">
      <w:r>
        <w:separator/>
      </w:r>
    </w:p>
  </w:footnote>
  <w:footnote w:id="0" w:type="continuationSeparator">
    <w:p w:rsidRDefault="00CD7670" w:rsidR="00CD76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C1512E">
      <w:t>145</w:t>
    </w:r>
    <w:r w:rsidR="00504882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1174E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3FE8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03D"/>
    <w:rsid w:val="001C4821"/>
    <w:rsid w:val="001D0DE2"/>
    <w:rsid w:val="001E3734"/>
    <w:rsid w:val="001E3C7E"/>
    <w:rsid w:val="001E4B31"/>
    <w:rsid w:val="001F1AC0"/>
    <w:rsid w:val="00203C4E"/>
    <w:rsid w:val="002047FA"/>
    <w:rsid w:val="0021194A"/>
    <w:rsid w:val="00211B7A"/>
    <w:rsid w:val="00225373"/>
    <w:rsid w:val="00230357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128E6"/>
    <w:rsid w:val="00324DC7"/>
    <w:rsid w:val="00340A5E"/>
    <w:rsid w:val="0035057C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54E59"/>
    <w:rsid w:val="004629DA"/>
    <w:rsid w:val="00464462"/>
    <w:rsid w:val="00466218"/>
    <w:rsid w:val="00470258"/>
    <w:rsid w:val="0047225D"/>
    <w:rsid w:val="00474B0B"/>
    <w:rsid w:val="00484903"/>
    <w:rsid w:val="00492A14"/>
    <w:rsid w:val="004939B3"/>
    <w:rsid w:val="004B0EB9"/>
    <w:rsid w:val="004B3CB1"/>
    <w:rsid w:val="004B547C"/>
    <w:rsid w:val="004B69E0"/>
    <w:rsid w:val="004D0F42"/>
    <w:rsid w:val="004D47E3"/>
    <w:rsid w:val="004F7518"/>
    <w:rsid w:val="00504882"/>
    <w:rsid w:val="0050581F"/>
    <w:rsid w:val="0054272D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1E16"/>
    <w:rsid w:val="00637EC9"/>
    <w:rsid w:val="006514AD"/>
    <w:rsid w:val="00655F3D"/>
    <w:rsid w:val="00672D42"/>
    <w:rsid w:val="00677C7E"/>
    <w:rsid w:val="006850C5"/>
    <w:rsid w:val="006915F7"/>
    <w:rsid w:val="00692EA4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14AD"/>
    <w:rsid w:val="007C2B48"/>
    <w:rsid w:val="007D6164"/>
    <w:rsid w:val="007F4441"/>
    <w:rsid w:val="0080000A"/>
    <w:rsid w:val="008031F2"/>
    <w:rsid w:val="00824C90"/>
    <w:rsid w:val="00831091"/>
    <w:rsid w:val="00847911"/>
    <w:rsid w:val="00853818"/>
    <w:rsid w:val="008578A3"/>
    <w:rsid w:val="00865825"/>
    <w:rsid w:val="0087007D"/>
    <w:rsid w:val="00886077"/>
    <w:rsid w:val="0089385B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4D07"/>
    <w:rsid w:val="00977111"/>
    <w:rsid w:val="00980931"/>
    <w:rsid w:val="00980C1D"/>
    <w:rsid w:val="00980CB5"/>
    <w:rsid w:val="009825F6"/>
    <w:rsid w:val="009A5504"/>
    <w:rsid w:val="009B31D0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C3357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913D4"/>
    <w:rsid w:val="00B91F18"/>
    <w:rsid w:val="00BA0CB9"/>
    <w:rsid w:val="00BD5D44"/>
    <w:rsid w:val="00BD61E7"/>
    <w:rsid w:val="00BE051A"/>
    <w:rsid w:val="00BE4F1C"/>
    <w:rsid w:val="00BF06D9"/>
    <w:rsid w:val="00BF777D"/>
    <w:rsid w:val="00C138A5"/>
    <w:rsid w:val="00C14E53"/>
    <w:rsid w:val="00C1512E"/>
    <w:rsid w:val="00C23829"/>
    <w:rsid w:val="00C309CC"/>
    <w:rsid w:val="00C36C8B"/>
    <w:rsid w:val="00C37751"/>
    <w:rsid w:val="00C44E65"/>
    <w:rsid w:val="00C53584"/>
    <w:rsid w:val="00C5439C"/>
    <w:rsid w:val="00C6016B"/>
    <w:rsid w:val="00C8221B"/>
    <w:rsid w:val="00C9030C"/>
    <w:rsid w:val="00CA7AF2"/>
    <w:rsid w:val="00CB15AE"/>
    <w:rsid w:val="00CB23CF"/>
    <w:rsid w:val="00CC1793"/>
    <w:rsid w:val="00CD0DB0"/>
    <w:rsid w:val="00CD6FA3"/>
    <w:rsid w:val="00CD7670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57B78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F526E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St-145/2017</izvorni_sadrzaj>
    <derivirana_varijabla naziv="DomainObject.Predmet.OznakaBroj_1">St-145/2017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Media Solutions d.o.o. u likvidaciji</izvorni_sadrzaj>
    <derivirana_varijabla naziv="DomainObject.Predmet.ProtustrankaFormated_1">  Global Media Solutions d.o.o. u likvidaciji</derivirana_varijabla>
  </DomainObject.Predmet.ProtustrankaFormated>
  <DomainObject.Predmet.ProtustrankaFormatedOIB>
    <izvorni_sadrzaj>  Global Media Solutions d.o.o. u likvidaciji, OIB 60364450937</izvorni_sadrzaj>
    <derivirana_varijabla naziv="DomainObject.Predmet.ProtustrankaFormatedOIB_1">  Global Media Solutions d.o.o. u likvidaciji, OIB 60364450937</derivirana_varijabla>
  </DomainObject.Predmet.ProtustrankaFormatedOIB>
  <DomainObject.Predmet.ProtustrankaFormatedWithAdress>
    <izvorni_sadrzaj> Global Media Solutions d.o.o. u likvidaciji, Vranovina 9, 10000 Zagreb</izvorni_sadrzaj>
    <derivirana_varijabla naziv="DomainObject.Predmet.ProtustrankaFormatedWithAdress_1"> Global Media Solutions d.o.o. u likvidaciji, Vranovina 9, 10000 Zagreb</derivirana_varijabla>
  </DomainObject.Predmet.ProtustrankaFormatedWithAdress>
  <DomainObject.Predmet.ProtustrankaFormatedWithAdressOIB>
    <izvorni_sadrzaj> Global Media Solutions d.o.o. u likvidaciji, OIB 60364450937, Vranovina 9, 10000 Zagreb</izvorni_sadrzaj>
    <derivirana_varijabla naziv="DomainObject.Predmet.ProtustrankaFormatedWithAdressOIB_1"> Global Media Solutions d.o.o. u likvidaciji, OIB 60364450937, Vranovina 9, 10000 Zagreb</derivirana_varijabla>
  </DomainObject.Predmet.ProtustrankaFormatedWithAdressOIB>
  <DomainObject.Predmet.ProtustrankaWithAdress>
    <izvorni_sadrzaj>Global Media Solutions d.o.o. u likvidaciji Vranovina 9, 10000 Zagreb</izvorni_sadrzaj>
    <derivirana_varijabla naziv="DomainObject.Predmet.ProtustrankaWithAdress_1">Global Media Solutions d.o.o. u likvidaciji Vranovina 9, 10000 Zagreb</derivirana_varijabla>
  </DomainObject.Predmet.ProtustrankaWithAdress>
  <DomainObject.Predmet.ProtustrankaWithAdressOIB>
    <izvorni_sadrzaj>Global Media Solutions d.o.o. u likvidaciji, OIB 60364450937, Vranovina 9, 10000 Zagreb</izvorni_sadrzaj>
    <derivirana_varijabla naziv="DomainObject.Predmet.ProtustrankaWithAdressOIB_1">Global Media Solutions d.o.o. u likvidaciji, OIB 60364450937, Vranovina 9, 10000 Zagreb</derivirana_varijabla>
  </DomainObject.Predmet.ProtustrankaWithAdressOIB>
  <DomainObject.Predmet.ProtustrankaNazivFormated>
    <izvorni_sadrzaj>Global Media Solutions d.o.o. u likvidaciji</izvorni_sadrzaj>
    <derivirana_varijabla naziv="DomainObject.Predmet.ProtustrankaNazivFormated_1">Global Media Solutions d.o.o. u likvidaciji</derivirana_varijabla>
  </DomainObject.Predmet.ProtustrankaNazivFormated>
  <DomainObject.Predmet.ProtustrankaNazivFormatedOIB>
    <izvorni_sadrzaj>Global Media Solutions d.o.o. u likvidaciji, OIB 60364450937</izvorni_sadrzaj>
    <derivirana_varijabla naziv="DomainObject.Predmet.ProtustrankaNazivFormatedOIB_1">Global Media Solutions d.o.o. u likvidaciji, OIB 60364450937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Media Solutions d.o.o. u likvidaciji</item>
    </izvorni_sadrzaj>
    <derivirana_varijabla naziv="DomainObject.Predmet.ProtuStrankaListFormated_1">
      <item>Global Media Solutions d.o.o. u likvidaciji</item>
    </derivirana_varijabla>
  </DomainObject.Predmet.ProtuStrankaListFormated>
  <DomainObject.Predmet.ProtuStrankaListFormatedOIB>
    <izvorni_sadrzaj>
      <item>Global Media Solutions d.o.o. u likvidaciji, OIB 60364450937</item>
    </izvorni_sadrzaj>
    <derivirana_varijabla naziv="DomainObject.Predmet.ProtuStrankaListFormatedOIB_1">
      <item>Global Media Solutions d.o.o. u likvidaciji, OIB 60364450937</item>
    </derivirana_varijabla>
  </DomainObject.Predmet.ProtuStrankaListFormatedOIB>
  <DomainObject.Predmet.ProtuStrankaListFormatedWithAdress>
    <izvorni_sadrzaj>
      <item>Global Media Solutions d.o.o. u likvidaciji, Vranovina 9, 10000 Zagreb</item>
    </izvorni_sadrzaj>
    <derivirana_varijabla naziv="DomainObject.Predmet.ProtuStrankaListFormatedWithAdress_1">
      <item>Global Media Solutions d.o.o. u likvidaciji, Vranovina 9, 10000 Zagreb</item>
    </derivirana_varijabla>
  </DomainObject.Predmet.ProtuStrankaListFormatedWithAdress>
  <DomainObject.Predmet.ProtuStrankaListFormatedWithAdressOIB>
    <izvorni_sadrzaj>
      <item>Global Media Solutions d.o.o. u likvidaciji, OIB 60364450937, Vranovina 9, 10000 Zagreb</item>
    </izvorni_sadrzaj>
    <derivirana_varijabla naziv="DomainObject.Predmet.ProtuStrankaListFormatedWithAdressOIB_1">
      <item>Global Media Solutions d.o.o. u likvidaciji, OIB 60364450937, Vranovina 9, 10000 Zagreb</item>
    </derivirana_varijabla>
  </DomainObject.Predmet.ProtuStrankaListFormatedWithAdressOIB>
  <DomainObject.Predmet.ProtuStrankaListNazivFormated>
    <izvorni_sadrzaj>
      <item>Global Media Solutions d.o.o. u likvidaciji</item>
    </izvorni_sadrzaj>
    <derivirana_varijabla naziv="DomainObject.Predmet.ProtuStrankaListNazivFormated_1">
      <item>Global Media Solutions d.o.o. u likvidaciji</item>
    </derivirana_varijabla>
  </DomainObject.Predmet.ProtuStrankaListNazivFormated>
  <DomainObject.Predmet.ProtuStrankaListNazivFormatedOIB>
    <izvorni_sadrzaj>
      <item>Global Media Solutions d.o.o. u likvidaciji, OIB 60364450937</item>
    </izvorni_sadrzaj>
    <derivirana_varijabla naziv="DomainObject.Predmet.ProtuStrankaListNazivFormatedOIB_1">
      <item>Global Media Solutions d.o.o. u likvidaciji, OIB 60364450937</item>
    </derivirana_varijabla>
  </DomainObject.Predmet.ProtuStrankaListNazivFormatedOIB>
  <DomainObject.Predmet.OstaliListFormated>
    <izvorni_sadrzaj>
      <item>MISLAV NIKOLIĆ</item>
    </izvorni_sadrzaj>
    <derivirana_varijabla naziv="DomainObject.Predmet.OstaliListFormated_1">
      <item>MISLAV NIKOLIĆ</item>
    </derivirana_varijabla>
  </DomainObject.Predmet.OstaliListFormated>
  <DomainObject.Predmet.OstaliListFormatedOIB>
    <izvorni_sadrzaj>
      <item>MISLAV NIKOLIĆ, OIB 38590361750</item>
    </izvorni_sadrzaj>
    <derivirana_varijabla naziv="DomainObject.Predmet.OstaliListFormatedOIB_1">
      <item>MISLAV NIKOLIĆ, OIB 38590361750</item>
    </derivirana_varijabla>
  </DomainObject.Predmet.OstaliListFormatedOIB>
  <DomainObject.Predmet.OstaliListFormatedWithAdress>
    <izvorni_sadrzaj>
      <item>MISLAV NIKOLIĆ, ULICA B.MAGOVCA 3, 10000 Zagreb</item>
    </izvorni_sadrzaj>
    <derivirana_varijabla naziv="DomainObject.Predmet.OstaliListFormatedWithAdress_1">
      <item>MISLAV NIKOLIĆ, ULICA B.MAGOVCA 3, 10000 Zagreb</item>
    </derivirana_varijabla>
  </DomainObject.Predmet.OstaliListFormatedWithAdress>
  <DomainObject.Predmet.OstaliListFormatedWithAdressOIB>
    <izvorni_sadrzaj>
      <item>MISLAV NIKOLIĆ, OIB 38590361750, ULICA B.MAGOVCA 3, 10000 Zagreb</item>
    </izvorni_sadrzaj>
    <derivirana_varijabla naziv="DomainObject.Predmet.OstaliListFormatedWithAdressOIB_1">
      <item>MISLAV NIKOLIĆ, OIB 38590361750, ULICA B.MAGOVCA 3, 10000 Zagreb</item>
    </derivirana_varijabla>
  </DomainObject.Predmet.OstaliListFormatedWithAdressOIB>
  <DomainObject.Predmet.OstaliListNazivFormated>
    <izvorni_sadrzaj>
      <item>MISLAV NIKOLIĆ</item>
    </izvorni_sadrzaj>
    <derivirana_varijabla naziv="DomainObject.Predmet.OstaliListNazivFormated_1">
      <item>MISLAV NIKOLIĆ</item>
    </derivirana_varijabla>
  </DomainObject.Predmet.OstaliListNazivFormated>
  <DomainObject.Predmet.OstaliListNazivFormatedOIB>
    <izvorni_sadrzaj>
      <item>MISLAV NIKOLIĆ, OIB 38590361750</item>
    </izvorni_sadrzaj>
    <derivirana_varijabla naziv="DomainObject.Predmet.OstaliListNazivFormatedOIB_1">
      <item>MISLAV NIKOLIĆ, OIB 38590361750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Media Solutions d.o.o. u likvidaciji</izvorni_sadrzaj>
    <derivirana_varijabla naziv="DomainObject.Predmet.ProtustrankaIDrugi_1">Global Media Solutions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Global Media Solutions d.o.o. u likvidaciji, OIB 60364450937, Vranovina 9, 10000 Zagreb</izvorni_sadrzaj>
    <derivirana_varijabla naziv="DomainObject.Predmet.ProtustrankaIDrugiAdressOIB_1">Global Media Solutions d.o.o. u likvidaciji, OIB 60364450937, Vranovina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Media Solutions d.o.o. u likvidaciji</item>
      <item>MISLAV NIKOLIĆ</item>
    </izvorni_sadrzaj>
    <derivirana_varijabla naziv="DomainObject.Predmet.SudioniciListNaziv_1">
      <item>FINA Regionalni centar Zagreb</item>
      <item>Global Media Solutions d.o.o. u likvidaciji</item>
      <item>MISLAV NIKOLIĆ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Global Media Solutions d.o.o. u likvidaciji, OIB 60364450937, Vranovina 9,10000 Zagreb</item>
      <item>MISLAV NIKOLIĆ, OIB 38590361750, ULICA B.MAGOVCA 3,10000 Zagreb</item>
    </izvorni_sadrzaj>
    <derivirana_varijabla naziv="DomainObject.Predmet.SudioniciListAdressOIB_1">
      <item>FINA Regionalni centar Zagreb, OIB 85821130368, Trg svibanjskih žrtava 1995. br. 1,10000 Zagreb</item>
      <item>Global Media Solutions d.o.o. u likvidaciji, OIB 60364450937, Vranovina 9,10000 Zagreb</item>
      <item>MISLAV NIKOLIĆ, OIB 38590361750, ULICA B.MAGOVCA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60364450937</item>
      <item>, OIB 38590361750</item>
    </izvorni_sadrzaj>
    <derivirana_varijabla naziv="DomainObject.Predmet.SudioniciListNazivOIB_1">
      <item>, OIB 85821130368</item>
      <item>, OIB 60364450937</item>
      <item>, OIB 38590361750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AFF0FB-2E36-4076-B9E3-12B084EA0E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328</properties:Words>
  <properties:Characters>1806</properties:Characters>
  <properties:Lines>63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2017-03-10T08:36:00Z</dcterms:created>
  <dc:creator>uzelacd</dc:creator>
  <cp:lastModifiedBy>Melanija Krilčić</cp:lastModifiedBy>
  <cp:lastPrinted>2017-03-10T08:39:00Z</cp:lastPrinted>
  <dcterms:modified xmlns:xsi="http://www.w3.org/2001/XMLSchema-instance" xsi:type="dcterms:W3CDTF">2017-03-10T08:40:00Z</dcterms:modified>
  <cp:revision>3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