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8f7c" w14:paraId="2b38f7c" w:rsidRDefault="008A2FEA" w:rsidP="00910611" w:rsidR="008A2FE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2FEA" w:rsidP="00910611" w:rsidR="008A2FEA">
      <w:r>
        <w:rPr>
          <w:rFonts w:eastAsia="MS Mincho"/>
        </w:rPr>
        <w:t>REPUBLIKA HRVATSKA</w:t>
      </w:r>
    </w:p>
    <w:p w:rsidRDefault="008A2FEA" w:rsidP="00910611" w:rsidR="008A2FEA">
      <w:r>
        <w:rPr>
          <w:rFonts w:eastAsia="MS Mincho"/>
        </w:rPr>
        <w:t>TRGOVAČKI SUD U RIJECI</w:t>
      </w:r>
    </w:p>
    <w:p w:rsidRDefault="008A2FEA" w:rsidP="008A2FEA" w:rsidR="00E303B9" w:rsidRPr="00F16BC7">
      <w:pPr>
        <w:rPr>
          <w:bCs/>
        </w:rPr>
      </w:pPr>
      <w:r>
        <w:rPr>
          <w:rFonts w:eastAsia="MS Mincho"/>
        </w:rPr>
        <w:t xml:space="preserve">      Rijeka, Zadarska 1 i 3</w:t>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Pr="006319A6">
        <w:rPr>
          <w:bCs/>
        </w:rPr>
        <w:t>ANATOMIK SPORT</w:t>
      </w:r>
      <w:r w:rsidRPr="006319A6">
        <w:t xml:space="preserve"> društvo s ograničenom odgovornošću za proizvodnju i usluge Rijeka, Ciottina 22, OIB: 87252081738, MBS: 040152642, dana 6. ožujka 201</w:t>
      </w:r>
      <w:r w:rsidR="00DF50E1">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57249A" w:rsidRPr="007234F3">
        <w:t>Tuli</w:t>
      </w:r>
      <w:r w:rsidR="0057249A">
        <w:t>u</w:t>
      </w:r>
      <w:r w:rsidR="0057249A" w:rsidRPr="007234F3">
        <w:t xml:space="preserve"> Škabić</w:t>
      </w:r>
      <w:r w:rsidR="0057249A">
        <w:t>u</w:t>
      </w:r>
      <w:r w:rsidR="0057249A" w:rsidRPr="007234F3">
        <w:t>, OIB: 40320849269, Krnica, Krnica 109</w:t>
      </w:r>
      <w:r w:rsidRPr="00F16BC7">
        <w:t xml:space="preserve">, osobi ovlaštenoj za zastupanje dužnika </w:t>
      </w:r>
      <w:r w:rsidR="00965889" w:rsidRPr="006319A6">
        <w:rPr>
          <w:bCs/>
        </w:rPr>
        <w:t>ANATOMIK SPORT</w:t>
      </w:r>
      <w:r w:rsidR="00965889" w:rsidRPr="006319A6">
        <w:t xml:space="preserve"> društvo s ograničenom odgovornošću za proizvodnju i usluge Rijeka, Ciottina 22, OIB: 87252081738, MBS: 040152642</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57249A">
        <w:t>741</w:t>
      </w:r>
      <w:r w:rsidR="00673F87">
        <w:t>-2016</w:t>
      </w:r>
      <w:r w:rsidR="00ED4AC7" w:rsidRPr="00F16BC7">
        <w:t>. Potvrdu o uplati dostaviti će pri tome ovom sudu uz poziv na posl. br. 14 St-</w:t>
      </w:r>
      <w:r w:rsidR="0057249A">
        <w:t>741</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57249A">
        <w:t>Tuliu</w:t>
      </w:r>
      <w:r w:rsidR="0057249A" w:rsidRPr="007234F3">
        <w:t xml:space="preserve"> Škabić</w:t>
      </w:r>
      <w:r w:rsidR="0057249A">
        <w:t>u</w:t>
      </w:r>
      <w:r w:rsidR="0057249A" w:rsidRPr="007234F3">
        <w:t>, OIB: 40320849269, Krnica, Krnica 109</w:t>
      </w:r>
      <w:r w:rsidRPr="00F16BC7">
        <w:t xml:space="preserve">, osobi ovlaštenoj za zastupanje dužnika </w:t>
      </w:r>
      <w:r w:rsidR="00965889" w:rsidRPr="006319A6">
        <w:rPr>
          <w:bCs/>
        </w:rPr>
        <w:t>ANATOMIK SPORT</w:t>
      </w:r>
      <w:r w:rsidR="00965889" w:rsidRPr="006319A6">
        <w:t xml:space="preserve"> društvo s ograničenom odgovornošću za proizvodnju i usluge Rijeka, Ciottina 22, OIB: 87252081738, MBS: 040152642</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57249A">
        <w:t>741</w:t>
      </w:r>
      <w:r w:rsidR="00673F87">
        <w:t>-2016</w:t>
      </w:r>
      <w:r w:rsidR="00174EFE" w:rsidRPr="00F16BC7">
        <w:t>. Potvrdu o uplati dostaviti će pri tome ovom sudu uz poziv na posl. br. 14 St-</w:t>
      </w:r>
      <w:r w:rsidR="0057249A">
        <w:t>741</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57249A" w:rsidRPr="007234F3">
        <w:t>40320849269</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w:t>
      </w:r>
      <w:r w:rsidRPr="00F16BC7">
        <w:lastRenderedPageBreak/>
        <w:t>namirenje troškova stečajnog postupka u iznosu od 1.000,00 kn</w:t>
      </w:r>
      <w:r w:rsidRPr="00F16BC7">
        <w:rPr>
          <w:bCs/>
        </w:rPr>
        <w:t xml:space="preserve"> prenese na račun Trgovačkog suda u Rijeci </w:t>
      </w:r>
      <w:r w:rsidRPr="00F16BC7">
        <w:t>HR5923900011300002703, model HR00, s pozivom na broj 2222-</w:t>
      </w:r>
      <w:r w:rsidR="0057249A">
        <w:t>741</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57249A">
        <w:t>741</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w:t>
      </w:r>
      <w:r w:rsidRPr="00F16BC7">
        <w:lastRenderedPageBreak/>
        <w:t>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57249A">
        <w:t>741</w:t>
      </w:r>
      <w:r w:rsidR="00673F87">
        <w:t xml:space="preserve">/2016 </w:t>
      </w:r>
      <w:r w:rsidR="00F16BC7" w:rsidRPr="00F16BC7">
        <w:t xml:space="preserve">od </w:t>
      </w:r>
      <w:r w:rsidR="0057249A">
        <w:t>6</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965889">
        <w:t>6</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DF50E1" w:rsidP="00B64D87" w:rsidR="00DF50E1">
      <w:pPr>
        <w:ind w:firstLine="720"/>
        <w:jc w:val="both"/>
        <w:rPr>
          <w:bCs/>
        </w:rPr>
      </w:pPr>
    </w:p>
    <w:p w:rsidRDefault="00CA0A8E" w:rsidP="00B64D87" w:rsidR="00CA0A8E" w:rsidRPr="00F16BC7">
      <w:pPr>
        <w:ind w:firstLine="720"/>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965889">
        <w:rPr>
          <w:bCs/>
        </w:rPr>
        <w:t>6</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438" w:rsidR="00262438">
      <w:r>
        <w:separator/>
      </w:r>
    </w:p>
  </w:endnote>
  <w:endnote w:id="0" w:type="continuationSeparator">
    <w:p w:rsidRDefault="00262438" w:rsidR="00262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2FE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438" w:rsidR="00262438">
      <w:r>
        <w:separator/>
      </w:r>
    </w:p>
  </w:footnote>
  <w:footnote w:id="0" w:type="continuationSeparator">
    <w:p w:rsidRDefault="00262438" w:rsidR="00262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65889">
      <w:t>741</w:t>
    </w:r>
    <w:r w:rsidR="00673F87">
      <w:t>/2016</w:t>
    </w:r>
    <w:r w:rsidR="00DF50E1">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2438"/>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2FEA"/>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0E1"/>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8A2FEA"/>
    <w:rPr>
      <w:color w:val="808080"/>
      <w:bdr w:space="0" w:sz="0" w:color="auto" w:val="none"/>
      <w:shd w:fill="auto" w:color="auto" w:val="clear"/>
    </w:rPr>
  </w:style>
  <w:style w:customStyle="true" w:styleId="eSPISCCParagraphDefaultFont" w:type="character">
    <w:name w:val="eSPIS_CC_Paragraph Default Font"/>
    <w:basedOn w:val="Zadanifontodlomka"/>
    <w:rsid w:val="008A2F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2FEA"/>
    <w:rPr>
      <w:bdr w:space="0" w:sz="0" w:color="auto" w:val="none"/>
      <w:shd w:fill="FFFFCC" w:color="auto" w:val="clear"/>
      <w:lang w:val="hr-HR"/>
    </w:rPr>
  </w:style>
  <w:style w:customStyle="true" w:styleId="PozadinaSvijetloCrvena" w:type="character">
    <w:name w:val="Pozadina_SvijetloCrvena"/>
    <w:basedOn w:val="eSPISCCParagraphDefaultFont"/>
    <w:rsid w:val="008A2F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2F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8A2FEA"/>
    <w:rPr>
      <w:color w:val="808080"/>
      <w:bdr w:color="auto" w:space="0" w:sz="0" w:val="none"/>
      <w:shd w:color="auto" w:fill="auto" w:val="clear"/>
    </w:rPr>
  </w:style>
  <w:style w:customStyle="1" w:styleId="eSPISCCParagraphDefaultFont" w:type="character">
    <w:name w:val="eSPIS_CC_Paragraph Default Font"/>
    <w:basedOn w:val="Zadanifontodlomka"/>
    <w:rsid w:val="008A2F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2FEA"/>
    <w:rPr>
      <w:bdr w:color="auto" w:space="0" w:sz="0" w:val="none"/>
      <w:shd w:color="auto" w:fill="FFFFCC" w:val="clear"/>
      <w:lang w:val="hr-HR"/>
    </w:rPr>
  </w:style>
  <w:style w:customStyle="1" w:styleId="PozadinaSvijetloCrvena" w:type="character">
    <w:name w:val="Pozadina_SvijetloCrvena"/>
    <w:basedOn w:val="eSPISCCParagraphDefaultFont"/>
    <w:rsid w:val="008A2F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2F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St-741/2016-11</izvorni_sadrzaj>
    <derivirana_varijabla naziv="DomainObject.Oznaka_1">St-741/2016-11</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St-741/2016</izvorni_sadrzaj>
    <derivirana_varijabla naziv="DomainObject.Predmet.OznakaBroj_1">St-741/2016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ANATOMIK SPORT d.o.o.</izvorni_sadrzaj>
    <derivirana_varijabla naziv="DomainObject.Predmet.ProtustrankaFormated_1">  ANATOMIK SPORT d.o.o.</derivirana_varijabla>
  </DomainObject.Predmet.ProtustrankaFormated>
  <DomainObject.Predmet.ProtustrankaFormatedOIB>
    <izvorni_sadrzaj>  ANATOMIK SPORT d.o.o., OIB 87252081738</izvorni_sadrzaj>
    <derivirana_varijabla naziv="DomainObject.Predmet.ProtustrankaFormatedOIB_1">  ANATOMIK SPORT d.o.o., OIB 87252081738</derivirana_varijabla>
  </DomainObject.Predmet.ProtustrankaFormatedOIB>
  <DomainObject.Predmet.ProtustrankaFormatedWithAdress>
    <izvorni_sadrzaj> ANATOMIK SPORT d.o.o., Ciottina 22, 51000 Rijeka</izvorni_sadrzaj>
    <derivirana_varijabla naziv="DomainObject.Predmet.ProtustrankaFormatedWithAdress_1"> ANATOMIK SPORT d.o.o., Ciottina 22, 51000 Rijeka</derivirana_varijabla>
  </DomainObject.Predmet.ProtustrankaFormatedWithAdress>
  <DomainObject.Predmet.ProtustrankaFormatedWithAdressOIB>
    <izvorni_sadrzaj> ANATOMIK SPORT d.o.o., OIB 87252081738, Ciottina 22, 51000 Rijeka</izvorni_sadrzaj>
    <derivirana_varijabla naziv="DomainObject.Predmet.ProtustrankaFormatedWithAdressOIB_1"> ANATOMIK SPORT d.o.o., OIB 87252081738, Ciottina 22, 51000 Rijeka</derivirana_varijabla>
  </DomainObject.Predmet.ProtustrankaFormatedWithAdressOIB>
  <DomainObject.Predmet.ProtustrankaWithAdress>
    <izvorni_sadrzaj>ANATOMIK SPORT d.o.o. Ciottina 22, 51000 Rijeka</izvorni_sadrzaj>
    <derivirana_varijabla naziv="DomainObject.Predmet.ProtustrankaWithAdress_1">ANATOMIK SPORT d.o.o. Ciottina 22, 51000 Rijeka</derivirana_varijabla>
  </DomainObject.Predmet.ProtustrankaWithAdress>
  <DomainObject.Predmet.ProtustrankaWithAdressOIB>
    <izvorni_sadrzaj>ANATOMIK SPORT d.o.o., OIB 87252081738, Ciottina 22, 51000 Rijeka</izvorni_sadrzaj>
    <derivirana_varijabla naziv="DomainObject.Predmet.ProtustrankaWithAdressOIB_1">ANATOMIK SPORT d.o.o., OIB 87252081738, Ciottina 22, 51000 Rijeka</derivirana_varijabla>
  </DomainObject.Predmet.ProtustrankaWithAdressOIB>
  <DomainObject.Predmet.ProtustrankaNazivFormated>
    <izvorni_sadrzaj>ANATOMIK SPORT d.o.o.</izvorni_sadrzaj>
    <derivirana_varijabla naziv="DomainObject.Predmet.ProtustrankaNazivFormated_1">ANATOMIK SPORT d.o.o.</derivirana_varijabla>
  </DomainObject.Predmet.ProtustrankaNazivFormated>
  <DomainObject.Predmet.ProtustrankaNazivFormatedOIB>
    <izvorni_sadrzaj>ANATOMIK SPORT d.o.o., OIB 87252081738</izvorni_sadrzaj>
    <derivirana_varijabla naziv="DomainObject.Predmet.ProtustrankaNazivFormatedOIB_1">ANATOMIK SPORT d.o.o., OIB 87252081738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ANATOMIK SPORT d.o.o.</item>
    </izvorni_sadrzaj>
    <derivirana_varijabla naziv="DomainObject.Predmet.ProtuStrankaListFormated_1">
      <item>ANATOMIK SPORT d.o.o.</item>
    </derivirana_varijabla>
  </DomainObject.Predmet.ProtuStrankaListFormated>
  <DomainObject.Predmet.ProtuStrankaListFormatedOIB>
    <izvorni_sadrzaj>
      <item>ANATOMIK SPORT d.o.o., OIB 87252081738</item>
    </izvorni_sadrzaj>
    <derivirana_varijabla naziv="DomainObject.Predmet.ProtuStrankaListFormatedOIB_1">
      <item>ANATOMIK SPORT d.o.o., OIB 87252081738</item>
    </derivirana_varijabla>
  </DomainObject.Predmet.ProtuStrankaListFormatedOIB>
  <DomainObject.Predmet.ProtuStrankaListFormatedWithAdress>
    <izvorni_sadrzaj>
      <item>ANATOMIK SPORT d.o.o., Ciottina 22, 51000 Rijeka</item>
    </izvorni_sadrzaj>
    <derivirana_varijabla naziv="DomainObject.Predmet.ProtuStrankaListFormatedWithAdress_1">
      <item>ANATOMIK SPORT d.o.o., Ciottina 22, 51000 Rijeka</item>
    </derivirana_varijabla>
  </DomainObject.Predmet.ProtuStrankaListFormatedWithAdress>
  <DomainObject.Predmet.ProtuStrankaListFormatedWithAdressOIB>
    <izvorni_sadrzaj>
      <item>ANATOMIK SPORT d.o.o., OIB 87252081738, Ciottina 22, 51000 Rijeka</item>
    </izvorni_sadrzaj>
    <derivirana_varijabla naziv="DomainObject.Predmet.ProtuStrankaListFormatedWithAdressOIB_1">
      <item>ANATOMIK SPORT d.o.o., OIB 87252081738, Ciottina 22, 51000 Rijeka</item>
    </derivirana_varijabla>
  </DomainObject.Predmet.ProtuStrankaListFormatedWithAdressOIB>
  <DomainObject.Predmet.ProtuStrankaListNazivFormated>
    <izvorni_sadrzaj>
      <item>ANATOMIK SPORT d.o.o.</item>
    </izvorni_sadrzaj>
    <derivirana_varijabla naziv="DomainObject.Predmet.ProtuStrankaListNazivFormated_1">
      <item>ANATOMIK SPORT d.o.o.</item>
    </derivirana_varijabla>
  </DomainObject.Predmet.ProtuStrankaListNazivFormated>
  <DomainObject.Predmet.ProtuStrankaListNazivFormatedOIB>
    <izvorni_sadrzaj>
      <item>ANATOMIK SPORT d.o.o., OIB 87252081738</item>
    </izvorni_sadrzaj>
    <derivirana_varijabla naziv="DomainObject.Predmet.ProtuStrankaListNazivFormatedOIB_1">
      <item>ANATOMIK SPORT d.o.o., OIB 87252081738</item>
    </derivirana_varijabla>
  </DomainObject.Predmet.ProtuStrankaListNazivFormatedOIB>
  <DomainObject.Predmet.OstaliListFormated>
    <izvorni_sadrzaj>
      <item>PRIMORSKA BANKA DIONIČKO DRUŠTVO RIJEKA</item>
    </izvorni_sadrzaj>
    <derivirana_varijabla naziv="DomainObject.Predmet.OstaliListFormated_1">
      <item>PRIMORSKA BANKA DIONIČKO DRUŠTVO RIJEKA</item>
    </derivirana_varijabla>
  </DomainObject.Predmet.OstaliListFormated>
  <DomainObject.Predmet.OstaliListFormatedOIB>
    <izvorni_sadrzaj>
      <item>PRIMORSKA BANKA DIONIČKO DRUŠTVO RIJEKA, OIB 96675880337</item>
    </izvorni_sadrzaj>
    <derivirana_varijabla naziv="DomainObject.Predmet.OstaliListFormatedOIB_1">
      <item>PRIMORSKA BANKA DIONIČKO DRUŠTVO RIJEKA, OIB 96675880337</item>
    </derivirana_varijabla>
  </DomainObject.Predmet.OstaliListFormatedOIB>
  <DomainObject.Predmet.OstaliListFormatedWithAdress>
    <izvorni_sadrzaj>
      <item>PRIMORSKA BANKA DIONIČKO DRUŠTVO RIJEKA, Scarpina 7, 51000 Rijeka</item>
    </izvorni_sadrzaj>
    <derivirana_varijabla naziv="DomainObject.Predmet.OstaliListFormatedWithAdress_1">
      <item>PRIMORSKA BANKA DIONIČKO DRUŠTVO RIJEKA, Scarpina 7, 51000 Rijeka</item>
    </derivirana_varijabla>
  </DomainObject.Predmet.OstaliListFormatedWithAdress>
  <DomainObject.Predmet.OstaliListFormatedWithAdressOIB>
    <izvorni_sadrzaj>
      <item>PRIMORSKA BANKA DIONIČKO DRUŠTVO RIJEKA, OIB 96675880337, Scarpina 7, 51000 Rijeka</item>
    </izvorni_sadrzaj>
    <derivirana_varijabla naziv="DomainObject.Predmet.OstaliListFormatedWithAdressOIB_1">
      <item>PRIMORSKA BANKA DIONIČKO DRUŠTVO RIJEKA, OIB 96675880337, Scarpina 7, 51000 Rijeka</item>
    </derivirana_varijabla>
  </DomainObject.Predmet.OstaliListFormatedWithAdressOIB>
  <DomainObject.Predmet.OstaliListNazivFormated>
    <izvorni_sadrzaj>
      <item>PRIMORSKA BANKA DIONIČKO DRUŠTVO RIJEKA</item>
    </izvorni_sadrzaj>
    <derivirana_varijabla naziv="DomainObject.Predmet.OstaliListNazivFormated_1">
      <item>PRIMORSKA BANKA DIONIČKO DRUŠTVO RIJEKA</item>
    </derivirana_varijabla>
  </DomainObject.Predmet.OstaliListNazivFormated>
  <DomainObject.Predmet.OstaliListNazivFormatedOIB>
    <izvorni_sadrzaj>
      <item>PRIMORSKA BANKA DIONIČKO DRUŠTVO RIJEKA, OIB 96675880337</item>
    </izvorni_sadrzaj>
    <derivirana_varijabla naziv="DomainObject.Predmet.OstaliListNazivFormatedOIB_1">
      <item>PRIMORSKA BANKA DIONIČKO DRUŠTVO RIJEKA, OIB 96675880337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St-741/2016-11</izvorni_sadrzaj>
    <derivirana_varijabla naziv="DomainObject.PoslovniBrojDokumenta_1">St-741/2016-11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ANATOMIK SPORT d.o.o.</izvorni_sadrzaj>
    <derivirana_varijabla naziv="DomainObject.Predmet.ProtustrankaIDrugi_1">ANATOMIK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ANATOMIK SPORT d.o.o., OIB 87252081738, Ciottina 22, 51000 Rijeka</izvorni_sadrzaj>
    <derivirana_varijabla naziv="DomainObject.Predmet.ProtustrankaIDrugiAdressOIB_1">ANATOMIK SPORT d.o.o., OIB 87252081738, Ciottina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ANATOMIK SPORT d.o.o.</item>
      <item>PRIMORSKA BANKA DIONIČKO DRUŠTVO RIJEKA</item>
    </izvorni_sadrzaj>
    <derivirana_varijabla naziv="DomainObject.Predmet.SudioniciListNaziv_1">
      <item>FINA  Rijeka</item>
      <item>ANATOMIK SPORT d.o.o.</item>
      <item>PRIMORSKA BANKA DIONIČKO DRUŠTVO RIJEKA</item>
    </derivirana_varijabla>
  </DomainObject.Predmet.SudioniciListNaziv>
  <DomainObject.Predmet.SudioniciListAdressOIB>
    <izvorni_sadrzaj>
      <item>FINA  Rijeka, OIB 85821130368, Frana Kurelca 8,51000 Rijeka</item>
      <item>ANATOMIK SPORT d.o.o., OIB 87252081738, Ciottina 22,51000 Rijeka</item>
      <item>PRIMORSKA BANKA DIONIČKO DRUŠTVO RIJEKA, OIB 96675880337, Scarpina 7,51000 Rijeka</item>
    </izvorni_sadrzaj>
    <derivirana_varijabla naziv="DomainObject.Predmet.SudioniciListAdressOIB_1">
      <item>FINA  Rijeka, OIB 85821130368, Frana Kurelca 8,51000 Rijeka</item>
      <item>ANATOMIK SPORT d.o.o., OIB 87252081738, Ciottina 22,51000 Rijeka</item>
      <item>PRIMORSKA BANKA DIONIČKO DRUŠTVO RIJEKA, OIB 96675880337, Scarpina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87252081738</item>
      <item>, OIB 96675880337</item>
    </izvorni_sadrzaj>
    <derivirana_varijabla naziv="DomainObject.Predmet.SudioniciListNazivOIB_1">
      <item>, OIB 85821130368</item>
      <item>, OIB 87252081738</item>
      <item>, OIB 96675880337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1060</properties:Words>
  <properties:Characters>5912</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2017-03-06T08:59:00Z</dcterms:created>
  <dc:creator>korlevicd</dc:creator>
  <cp:lastModifiedBy>Danijela Fumić</cp:lastModifiedBy>
  <cp:lastPrinted>2017-03-06T08:59:00Z</cp:lastPrinted>
  <dcterms:modified xmlns:xsi="http://www.w3.org/2001/XMLSchema-instance" xsi:type="dcterms:W3CDTF">2017-03-06T09:25:00Z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St-741/2016-11 / Odluka - Zaključak</vt:lpwstr>
  </prop:property>
  <prop:property name="CC_coloring" pid="5" fmtid="{D5CDD505-2E9C-101B-9397-08002B2CF9AE}">
    <vt:bool>false</vt:bool>
  </prop:property>
</prop:Properties>
</file>