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1e95b" w14:paraId="ca1e95b" w:rsidRDefault="009B01DE" w:rsidR="009B01DE">
      <w:pPr>
        <w15:collapsed w:val="fals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 xml:space="preserve">Zagreb, </w:t>
            </w:r>
            <w:proofErr w:type="spellStart"/>
            <w:r w:rsidRPr="009B01DE">
              <w:t>Amruševa</w:t>
            </w:r>
            <w:proofErr w:type="spellEnd"/>
            <w:r w:rsidRPr="009B01DE">
              <w:t xml:space="preserve">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proofErr w:type="spellStart"/>
      <w:r w:rsidRPr="009B01DE">
        <w:rPr>
          <w:szCs w:val="20"/>
        </w:rPr>
        <w:t>85</w:t>
      </w:r>
      <w:proofErr w:type="spellEnd"/>
      <w:r w:rsidRPr="009B01DE">
        <w:rPr>
          <w:szCs w:val="20"/>
        </w:rPr>
        <w:t>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proofErr w:type="spellStart"/>
      <w:r w:rsidR="00720988">
        <w:rPr>
          <w:szCs w:val="20"/>
        </w:rPr>
        <w:t>2425</w:t>
      </w:r>
      <w:proofErr w:type="spellEnd"/>
      <w:r w:rsidRPr="009B01DE">
        <w:rPr>
          <w:szCs w:val="20"/>
        </w:rPr>
        <w:t>/</w:t>
      </w:r>
      <w:proofErr w:type="spellStart"/>
      <w:r w:rsidRPr="009B01DE">
        <w:rPr>
          <w:szCs w:val="20"/>
        </w:rPr>
        <w:t>16</w:t>
      </w:r>
      <w:proofErr w:type="spellEnd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A K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ab/>
        <w:t xml:space="preserve">Trgovački sud u Zagrebu, po sucu </w:t>
      </w:r>
      <w:proofErr w:type="spellStart"/>
      <w:r w:rsidRPr="009B01DE">
        <w:t>mr.sc</w:t>
      </w:r>
      <w:proofErr w:type="spellEnd"/>
      <w:r w:rsidRPr="009B01DE">
        <w:t>. Ivani Koštarić Fegeš, u</w:t>
      </w:r>
      <w:r w:rsidRPr="009B01DE">
        <w:rPr>
          <w:lang w:val="pt-BR"/>
        </w:rPr>
        <w:t xml:space="preserve"> stečajnom postupku nad dužnikom </w:t>
      </w:r>
      <w:r w:rsidR="003A6DF4">
        <w:rPr>
          <w:lang w:val="pt-BR"/>
        </w:rPr>
        <w:t xml:space="preserve">IMA TRGOVINA d.o.o., Zagreb, Vlaška 97, OIB: </w:t>
      </w:r>
      <w:proofErr w:type="spellStart"/>
      <w:r w:rsidR="003A6DF4" w:rsidRPr="0094393A">
        <w:t>27771428146</w:t>
      </w:r>
      <w:proofErr w:type="spellEnd"/>
      <w:r w:rsidRPr="009B01DE">
        <w:t xml:space="preserve">, </w:t>
      </w:r>
      <w:proofErr w:type="spellStart"/>
      <w:r w:rsidR="00E57EDD">
        <w:t>10</w:t>
      </w:r>
      <w:proofErr w:type="spellEnd"/>
      <w:r w:rsidRPr="009B01DE">
        <w:t xml:space="preserve">. </w:t>
      </w:r>
      <w:r w:rsidR="003A6DF4">
        <w:t>svibnja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.,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CF4810" w:rsidP="009B01DE" w:rsidR="00E57EDD">
      <w:pPr>
        <w:ind w:firstLine="708"/>
        <w:jc w:val="both"/>
      </w:pPr>
      <w:r>
        <w:t>Nalaže se osobi ovlaštenoj</w:t>
      </w:r>
      <w:r w:rsidRPr="0041101F">
        <w:t xml:space="preserve"> za zastupanje dužnika</w:t>
      </w:r>
      <w:r>
        <w:t xml:space="preserve"> </w:t>
      </w:r>
      <w:r w:rsidR="00E36545" w:rsidRPr="003D1DB0">
        <w:t>Ivic</w:t>
      </w:r>
      <w:r w:rsidR="00E36545">
        <w:t>i</w:t>
      </w:r>
      <w:r w:rsidR="00E36545" w:rsidRPr="003D1DB0">
        <w:t xml:space="preserve"> </w:t>
      </w:r>
      <w:proofErr w:type="spellStart"/>
      <w:r w:rsidR="00E36545" w:rsidRPr="003D1DB0">
        <w:t>Sold</w:t>
      </w:r>
      <w:r w:rsidR="00E36545">
        <w:t>i</w:t>
      </w:r>
      <w:proofErr w:type="spellEnd"/>
      <w:r w:rsidR="00E36545" w:rsidRPr="003D1DB0">
        <w:t xml:space="preserve">, </w:t>
      </w:r>
      <w:r w:rsidR="00E36545">
        <w:t xml:space="preserve">Zagreb, Gračanski </w:t>
      </w:r>
      <w:proofErr w:type="spellStart"/>
      <w:r w:rsidR="00E36545">
        <w:t>Mihaljevac</w:t>
      </w:r>
      <w:proofErr w:type="spellEnd"/>
      <w:r w:rsidR="00E36545">
        <w:t xml:space="preserve"> </w:t>
      </w:r>
      <w:proofErr w:type="spellStart"/>
      <w:r w:rsidR="00E36545">
        <w:t>2</w:t>
      </w:r>
      <w:r w:rsidR="00E36545" w:rsidRPr="003D1DB0">
        <w:t>D</w:t>
      </w:r>
      <w:proofErr w:type="spellEnd"/>
      <w:r w:rsidR="00E36545" w:rsidRPr="003D1DB0">
        <w:t xml:space="preserve">, </w:t>
      </w:r>
      <w:proofErr w:type="spellStart"/>
      <w:r w:rsidR="00E36545" w:rsidRPr="003D1DB0">
        <w:t>OIB</w:t>
      </w:r>
      <w:proofErr w:type="spellEnd"/>
      <w:r w:rsidR="00E36545" w:rsidRPr="003D1DB0">
        <w:t xml:space="preserve">: </w:t>
      </w:r>
      <w:proofErr w:type="spellStart"/>
      <w:r w:rsidR="00E36545" w:rsidRPr="003D1DB0">
        <w:t>25898667065</w:t>
      </w:r>
      <w:proofErr w:type="spellEnd"/>
      <w:r>
        <w:t xml:space="preserve">, u roku od </w:t>
      </w:r>
      <w:r w:rsidR="0026549D">
        <w:t>3</w:t>
      </w:r>
      <w:r>
        <w:t xml:space="preserve"> dana od dostave ovog zaključka očitovati </w:t>
      </w:r>
      <w:r w:rsidR="00E57EDD">
        <w:t xml:space="preserve">ima li kakvih tereta na mopedu marke </w:t>
      </w:r>
      <w:proofErr w:type="spellStart"/>
      <w:r w:rsidR="00E57EDD">
        <w:t>Aprilia</w:t>
      </w:r>
      <w:proofErr w:type="spellEnd"/>
      <w:r w:rsidR="00E57EDD">
        <w:t xml:space="preserve">, model </w:t>
      </w:r>
      <w:proofErr w:type="spellStart"/>
      <w:r w:rsidR="00E57EDD">
        <w:t>50</w:t>
      </w:r>
      <w:proofErr w:type="spellEnd"/>
      <w:r w:rsidR="00E57EDD">
        <w:t>/</w:t>
      </w:r>
      <w:proofErr w:type="spellStart"/>
      <w:r w:rsidR="00E57EDD">
        <w:t>VALEROSSI</w:t>
      </w:r>
      <w:proofErr w:type="spellEnd"/>
      <w:r w:rsidR="00E57EDD">
        <w:t xml:space="preserve">, godine proizvodnje </w:t>
      </w:r>
      <w:proofErr w:type="spellStart"/>
      <w:r w:rsidR="00E57EDD">
        <w:t>1998</w:t>
      </w:r>
      <w:proofErr w:type="spellEnd"/>
      <w:r w:rsidR="00E57EDD">
        <w:t xml:space="preserve">., datum odjave: 6. lipnja </w:t>
      </w:r>
      <w:proofErr w:type="spellStart"/>
      <w:r w:rsidR="00E57EDD">
        <w:t>2016</w:t>
      </w:r>
      <w:proofErr w:type="spellEnd"/>
      <w:r w:rsidR="00E57EDD">
        <w:t>., te dostaviti presliku prometne dozvole ili druge odgovarajuće isprave za navedeni moped.</w:t>
      </w:r>
    </w:p>
    <w:p w:rsidRDefault="00E57EDD" w:rsidP="009B01DE" w:rsidR="00E57EDD">
      <w:pPr>
        <w:ind w:firstLine="708"/>
        <w:jc w:val="both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proofErr w:type="spellStart"/>
      <w:r w:rsidR="00E57EDD">
        <w:t>10</w:t>
      </w:r>
      <w:proofErr w:type="spellEnd"/>
      <w:r w:rsidRPr="009B01DE">
        <w:t xml:space="preserve">. </w:t>
      </w:r>
      <w:r w:rsidR="003A6DF4">
        <w:t>svibnja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</w:t>
      </w:r>
      <w:proofErr w:type="spellStart"/>
      <w:r w:rsidRPr="009B01DE">
        <w:t>mr.sc</w:t>
      </w:r>
      <w:proofErr w:type="spellEnd"/>
      <w:r w:rsidRPr="009B01DE">
        <w:t>. Ivana Koštarić Fegeš</w:t>
      </w:r>
      <w:r w:rsidR="0034638C">
        <w:t>, v.r.</w:t>
      </w:r>
      <w:bookmarkStart w:name="_GoBack" w:id="0"/>
      <w:bookmarkEnd w:id="0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>Protiv ovog zaključka nije dopušten</w:t>
      </w:r>
      <w:r w:rsidR="00AB3CF0">
        <w:rPr>
          <w:szCs w:val="20"/>
        </w:rPr>
        <w:t xml:space="preserve"> pravni lijek</w:t>
      </w:r>
      <w:r w:rsidRPr="009B01DE">
        <w:rPr>
          <w:szCs w:val="20"/>
        </w:rPr>
        <w:t xml:space="preserve"> (čl. </w:t>
      </w:r>
      <w:proofErr w:type="spellStart"/>
      <w:r w:rsidRPr="009B01DE">
        <w:rPr>
          <w:szCs w:val="20"/>
        </w:rPr>
        <w:t>19</w:t>
      </w:r>
      <w:proofErr w:type="spellEnd"/>
      <w:r w:rsidRPr="009B01DE">
        <w:rPr>
          <w:szCs w:val="20"/>
        </w:rPr>
        <w:t xml:space="preserve">. st. 7. </w:t>
      </w:r>
      <w:proofErr w:type="spellStart"/>
      <w:r w:rsidRPr="009B01DE">
        <w:rPr>
          <w:szCs w:val="20"/>
        </w:rPr>
        <w:t>SZ</w:t>
      </w:r>
      <w:proofErr w:type="spellEnd"/>
      <w:r w:rsidRPr="009B01DE">
        <w:rPr>
          <w:szCs w:val="20"/>
        </w:rPr>
        <w:t>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DD6BFE" w:rsidP="00DD6BFE" w:rsidR="00DD6BFE" w:rsidRPr="005175F0">
      <w:pPr>
        <w:jc w:val="both"/>
      </w:pPr>
    </w:p>
    <w:p w:rsidRDefault="00597C1F" w:rsidP="00795B21" w:rsidR="00597C1F" w:rsidRPr="005175F0">
      <w:pPr>
        <w:suppressAutoHyphens/>
        <w:autoSpaceDN w:val="false"/>
        <w:jc w:val="center"/>
        <w:textAlignment w:val="baseline"/>
        <w:rPr>
          <w:lang w:eastAsia="en-US"/>
        </w:rPr>
      </w:pPr>
    </w:p>
    <w:p w:rsidRDefault="0034638C" w:rsidP="0034638C" w:rsidR="0034638C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34638C" w:rsidP="0034638C" w:rsidR="00D0618B" w:rsidRPr="005175F0">
      <w:r>
        <w:t>Petra Čiček</w:t>
      </w:r>
    </w:p>
    <w:sectPr w:rsidSect="00FD5897" w:rsidR="00D0618B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34CAB"/>
    <w:rsid w:val="00061B9F"/>
    <w:rsid w:val="00083A54"/>
    <w:rsid w:val="000B2164"/>
    <w:rsid w:val="000B5935"/>
    <w:rsid w:val="000D3AE2"/>
    <w:rsid w:val="000E5617"/>
    <w:rsid w:val="00157C9F"/>
    <w:rsid w:val="00193353"/>
    <w:rsid w:val="001960F6"/>
    <w:rsid w:val="00197AB2"/>
    <w:rsid w:val="001B1C0D"/>
    <w:rsid w:val="001B2479"/>
    <w:rsid w:val="001F78EC"/>
    <w:rsid w:val="0020014E"/>
    <w:rsid w:val="0023071D"/>
    <w:rsid w:val="00263EAB"/>
    <w:rsid w:val="0026549D"/>
    <w:rsid w:val="00284F66"/>
    <w:rsid w:val="002A045C"/>
    <w:rsid w:val="002F0CC6"/>
    <w:rsid w:val="002F4318"/>
    <w:rsid w:val="003045B2"/>
    <w:rsid w:val="00335303"/>
    <w:rsid w:val="0034638C"/>
    <w:rsid w:val="00383F00"/>
    <w:rsid w:val="003A6DF4"/>
    <w:rsid w:val="003C7416"/>
    <w:rsid w:val="003F2F8E"/>
    <w:rsid w:val="003F4C86"/>
    <w:rsid w:val="00426358"/>
    <w:rsid w:val="00427D3D"/>
    <w:rsid w:val="00433ABF"/>
    <w:rsid w:val="00446509"/>
    <w:rsid w:val="0044670B"/>
    <w:rsid w:val="00461E50"/>
    <w:rsid w:val="004863E8"/>
    <w:rsid w:val="004A5EFD"/>
    <w:rsid w:val="004B6EB1"/>
    <w:rsid w:val="004B7A3D"/>
    <w:rsid w:val="004C687F"/>
    <w:rsid w:val="00507B9A"/>
    <w:rsid w:val="005175F0"/>
    <w:rsid w:val="00543E1D"/>
    <w:rsid w:val="00560850"/>
    <w:rsid w:val="00572BB5"/>
    <w:rsid w:val="00577F74"/>
    <w:rsid w:val="00581236"/>
    <w:rsid w:val="00597C1F"/>
    <w:rsid w:val="005E291B"/>
    <w:rsid w:val="005E3446"/>
    <w:rsid w:val="00631AAB"/>
    <w:rsid w:val="00650335"/>
    <w:rsid w:val="00666833"/>
    <w:rsid w:val="00667D11"/>
    <w:rsid w:val="00671DA8"/>
    <w:rsid w:val="00674BF5"/>
    <w:rsid w:val="00675368"/>
    <w:rsid w:val="00691D50"/>
    <w:rsid w:val="006972DD"/>
    <w:rsid w:val="006A20F5"/>
    <w:rsid w:val="006A44EA"/>
    <w:rsid w:val="006A4F31"/>
    <w:rsid w:val="006E0A4B"/>
    <w:rsid w:val="00720988"/>
    <w:rsid w:val="00740CB5"/>
    <w:rsid w:val="00795B21"/>
    <w:rsid w:val="007A2B09"/>
    <w:rsid w:val="007B6E2D"/>
    <w:rsid w:val="00817E97"/>
    <w:rsid w:val="00825E59"/>
    <w:rsid w:val="008428E4"/>
    <w:rsid w:val="00865E71"/>
    <w:rsid w:val="0088375F"/>
    <w:rsid w:val="008C59B4"/>
    <w:rsid w:val="008D44CD"/>
    <w:rsid w:val="008D74ED"/>
    <w:rsid w:val="00900528"/>
    <w:rsid w:val="0090640A"/>
    <w:rsid w:val="00930BEA"/>
    <w:rsid w:val="00933C4D"/>
    <w:rsid w:val="00941F76"/>
    <w:rsid w:val="00955FC4"/>
    <w:rsid w:val="00957DFE"/>
    <w:rsid w:val="009774F2"/>
    <w:rsid w:val="0098590C"/>
    <w:rsid w:val="0098614F"/>
    <w:rsid w:val="00995991"/>
    <w:rsid w:val="009A181D"/>
    <w:rsid w:val="009A28E1"/>
    <w:rsid w:val="009B01DE"/>
    <w:rsid w:val="009D49AC"/>
    <w:rsid w:val="009E45DD"/>
    <w:rsid w:val="00A307D2"/>
    <w:rsid w:val="00A455A6"/>
    <w:rsid w:val="00A462B2"/>
    <w:rsid w:val="00A570FD"/>
    <w:rsid w:val="00A6611E"/>
    <w:rsid w:val="00A70E8E"/>
    <w:rsid w:val="00A76B2D"/>
    <w:rsid w:val="00A90F2B"/>
    <w:rsid w:val="00AA23F3"/>
    <w:rsid w:val="00AA79FD"/>
    <w:rsid w:val="00AB03DB"/>
    <w:rsid w:val="00AB3CF0"/>
    <w:rsid w:val="00AB5E21"/>
    <w:rsid w:val="00AB777E"/>
    <w:rsid w:val="00AD4103"/>
    <w:rsid w:val="00AD62E0"/>
    <w:rsid w:val="00AE1537"/>
    <w:rsid w:val="00B419C8"/>
    <w:rsid w:val="00B47451"/>
    <w:rsid w:val="00B5086B"/>
    <w:rsid w:val="00B54B7A"/>
    <w:rsid w:val="00B55ACA"/>
    <w:rsid w:val="00B57125"/>
    <w:rsid w:val="00B91213"/>
    <w:rsid w:val="00BA1E8C"/>
    <w:rsid w:val="00BA657A"/>
    <w:rsid w:val="00BC7BFB"/>
    <w:rsid w:val="00BF448D"/>
    <w:rsid w:val="00C47B40"/>
    <w:rsid w:val="00C64A90"/>
    <w:rsid w:val="00C8100D"/>
    <w:rsid w:val="00CB1327"/>
    <w:rsid w:val="00CF4810"/>
    <w:rsid w:val="00D0618B"/>
    <w:rsid w:val="00D11261"/>
    <w:rsid w:val="00D35690"/>
    <w:rsid w:val="00D375CB"/>
    <w:rsid w:val="00D50170"/>
    <w:rsid w:val="00D508B3"/>
    <w:rsid w:val="00D53654"/>
    <w:rsid w:val="00D82630"/>
    <w:rsid w:val="00DB0D7E"/>
    <w:rsid w:val="00DB3C6F"/>
    <w:rsid w:val="00DB6914"/>
    <w:rsid w:val="00DD6BFE"/>
    <w:rsid w:val="00DD7054"/>
    <w:rsid w:val="00E021BF"/>
    <w:rsid w:val="00E36545"/>
    <w:rsid w:val="00E41DE5"/>
    <w:rsid w:val="00E57EDD"/>
    <w:rsid w:val="00E745C6"/>
    <w:rsid w:val="00E836E8"/>
    <w:rsid w:val="00E84B64"/>
    <w:rsid w:val="00EC7BBA"/>
    <w:rsid w:val="00ED6659"/>
    <w:rsid w:val="00F03796"/>
    <w:rsid w:val="00F168A2"/>
    <w:rsid w:val="00F94DEE"/>
    <w:rsid w:val="00F976B4"/>
    <w:rsid w:val="00FB009E"/>
    <w:rsid w:val="00FC49BF"/>
    <w:rsid w:val="00FC73A5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63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463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63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63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63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63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463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63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63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63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St-2425/2016-18</izvorni_sadrzaj>
    <derivirana_varijabla naziv="DomainObject.Oznaka_1">St-2425/2016-18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2425</izvorni_sadrzaj>
    <derivirana_varijabla naziv="DomainObject.Predmet.Broj_1">2425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St-2425/2016</izvorni_sadrzaj>
    <derivirana_varijabla naziv="DomainObject.Predmet.OznakaBroj_1">St-2425/2016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IMA TRGOVINA  d.o.o.</izvorni_sadrzaj>
    <derivirana_varijabla naziv="DomainObject.Predmet.ProtustrankaFormated_1">  IMA TRGOVINA  d.o.o.</derivirana_varijabla>
  </DomainObject.Predmet.ProtustrankaFormated>
  <DomainObject.Predmet.ProtustrankaFormatedOIB>
    <izvorni_sadrzaj>  IMA TRGOVINA  d.o.o., OIB 27771428146</izvorni_sadrzaj>
    <derivirana_varijabla naziv="DomainObject.Predmet.ProtustrankaFormatedOIB_1">  IMA TRGOVINA  d.o.o., OIB 27771428146</derivirana_varijabla>
  </DomainObject.Predmet.ProtustrankaFormatedOIB>
  <DomainObject.Predmet.ProtustrankaFormatedWithAdress>
    <izvorni_sadrzaj> IMA TRGOVINA  d.o.o., Vlaška 97, 10000 Zagreb</izvorni_sadrzaj>
    <derivirana_varijabla naziv="DomainObject.Predmet.ProtustrankaFormatedWithAdress_1"> IMA TRGOVINA  d.o.o., Vlaška 97, 10000 Zagreb</derivirana_varijabla>
  </DomainObject.Predmet.ProtustrankaFormatedWithAdress>
  <DomainObject.Predmet.ProtustrankaFormatedWithAdressOIB>
    <izvorni_sadrzaj> IMA TRGOVINA  d.o.o., OIB 27771428146, Vlaška 97, 10000 Zagreb</izvorni_sadrzaj>
    <derivirana_varijabla naziv="DomainObject.Predmet.ProtustrankaFormatedWithAdressOIB_1"> IMA TRGOVINA  d.o.o., OIB 27771428146, Vlaška 97, 10000 Zagreb</derivirana_varijabla>
  </DomainObject.Predmet.ProtustrankaFormatedWithAdressOIB>
  <DomainObject.Predmet.ProtustrankaWithAdress>
    <izvorni_sadrzaj>IMA TRGOVINA  d.o.o. Vlaška 97, 10000 Zagreb</izvorni_sadrzaj>
    <derivirana_varijabla naziv="DomainObject.Predmet.ProtustrankaWithAdress_1">IMA TRGOVINA  d.o.o. Vlaška 97, 10000 Zagreb</derivirana_varijabla>
  </DomainObject.Predmet.ProtustrankaWithAdress>
  <DomainObject.Predmet.ProtustrankaWithAdressOIB>
    <izvorni_sadrzaj>IMA TRGOVINA  d.o.o., OIB 27771428146, Vlaška 97, 10000 Zagreb</izvorni_sadrzaj>
    <derivirana_varijabla naziv="DomainObject.Predmet.ProtustrankaWithAdressOIB_1">IMA TRGOVINA  d.o.o., OIB 27771428146, Vlaška 97, 10000 Zagreb</derivirana_varijabla>
  </DomainObject.Predmet.ProtustrankaWithAdressOIB>
  <DomainObject.Predmet.ProtustrankaNazivFormated>
    <izvorni_sadrzaj>IMA TRGOVINA  d.o.o.</izvorni_sadrzaj>
    <derivirana_varijabla naziv="DomainObject.Predmet.ProtustrankaNazivFormated_1">IMA TRGOVINA  d.o.o.</derivirana_varijabla>
  </DomainObject.Predmet.ProtustrankaNazivFormated>
  <DomainObject.Predmet.ProtustrankaNazivFormatedOIB>
    <izvorni_sadrzaj>IMA TRGOVINA  d.o.o., OIB 27771428146</izvorni_sadrzaj>
    <derivirana_varijabla naziv="DomainObject.Predmet.ProtustrankaNazivFormatedOIB_1">IMA TRGOVINA  d.o.o., OIB 27771428146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Ivica Soldo</izvorni_sadrzaj>
    <derivirana_varijabla naziv="DomainObject.Predmet.StrankaFormated_1">  FINA Regionalni centar Zagreb; Ivica Soldo</derivirana_varijabla>
  </DomainObject.Predmet.StrankaFormated>
  <DomainObject.Predmet.StrankaFormatedOIB>
    <izvorni_sadrzaj>  FINA Regionalni centar Zagreb, OIB 85821130368; Ivica Soldo, OIB 25898667065</izvorni_sadrzaj>
    <derivirana_varijabla naziv="DomainObject.Predmet.StrankaFormatedOIB_1">  FINA Regionalni centar Zagreb, OIB 85821130368; Ivica Soldo, OIB 25898667065</derivirana_varijabla>
  </DomainObject.Predmet.StrankaFormatedOIB>
  <DomainObject.Predmet.StrankaFormatedWithAdress>
    <izvorni_sadrzaj> FINA Regionalni centar Zagreb, Trg svibanjskih žrtava 1995. 1, 10000 Zagreb; Ivica Soldo, Gračanski Mihaljevac 2d, 10000 Zagreb</izvorni_sadrzaj>
    <derivirana_varijabla naziv="DomainObject.Predmet.StrankaFormatedWithAdress_1"> FINA Regionalni centar Zagreb, Trg svibanjskih žrtava 1995. 1, 10000 Zagreb; Ivica Soldo, Gračanski Mihaljevac 2d, 10000 Zagreb</derivirana_varijabla>
  </DomainObject.Predmet.StrankaFormatedWithAdress>
  <DomainObject.Predmet.StrankaFormatedWithAdressOIB>
    <izvorni_sadrzaj> FINA Regionalni centar Zagreb, OIB 85821130368, Trg svibanjskih žrtava 1995. 1, 10000 Zagreb; Ivica Soldo, OIB 25898667065, Gračanski Mihaljevac 2d, 10000 Zagreb</izvorni_sadrzaj>
    <derivirana_varijabla naziv="DomainObject.Predmet.StrankaFormatedWithAdressOIB_1"> FINA Regionalni centar Zagreb, OIB 85821130368, Trg svibanjskih žrtava 1995. 1, 10000 Zagreb; Ivica Soldo, OIB 25898667065, Gračanski Mihaljevac 2d, 10000 Zagreb</derivirana_varijabla>
  </DomainObject.Predmet.StrankaFormatedWithAdressOIB>
  <DomainObject.Predmet.StrankaWithAdress>
    <izvorni_sadrzaj>FINA Regionalni centar Zagreb Trg svibanjskih žrtava 1995. 1,10000 Zagreb,Ivica Soldo Gračanski Mihaljevac 2d,10000 Zagreb</izvorni_sadrzaj>
    <derivirana_varijabla naziv="DomainObject.Predmet.StrankaWithAdress_1">FINA Regionalni centar Zagreb Trg svibanjskih žrtava 1995. 1,10000 Zagreb,Ivica Soldo Gračanski Mihaljevac 2d,10000 Zagreb</derivirana_varijabla>
  </DomainObject.Predmet.StrankaWithAdress>
  <DomainObject.Predmet.StrankaWithAdressOIB>
    <izvorni_sadrzaj>FINA Regionalni centar Zagreb, OIB 85821130368, Trg svibanjskih žrtava 1995. 1,10000 Zagreb,Ivica Soldo, OIB 25898667065, Gračanski Mihaljevac 2d,10000 Zagreb</izvorni_sadrzaj>
    <derivirana_varijabla naziv="DomainObject.Predmet.StrankaWithAdressOIB_1">FINA Regionalni centar Zagreb, OIB 85821130368, Trg svibanjskih žrtava 1995. 1,10000 Zagreb,Ivica Soldo, OIB 25898667065, Gračanski Mihaljevac 2d,10000 Zagreb</derivirana_varijabla>
  </DomainObject.Predmet.StrankaWithAdressOIB>
  <DomainObject.Predmet.StrankaNazivFormated>
    <izvorni_sadrzaj>FINA Regionalni centar Zagreb,Ivica Soldo</izvorni_sadrzaj>
    <derivirana_varijabla naziv="DomainObject.Predmet.StrankaNazivFormated_1">FINA Regionalni centar Zagreb,Ivica Soldo</derivirana_varijabla>
  </DomainObject.Predmet.StrankaNazivFormated>
  <DomainObject.Predmet.StrankaNazivFormatedOIB>
    <izvorni_sadrzaj>FINA Regionalni centar Zagreb, OIB 85821130368,Ivica Soldo, OIB 25898667065</izvorni_sadrzaj>
    <derivirana_varijabla naziv="DomainObject.Predmet.StrankaNazivFormatedOIB_1">FINA Regionalni centar Zagreb, OIB 85821130368,Ivica Soldo, OIB 25898667065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Ivica Soldo</item>
    </izvorni_sadrzaj>
    <derivirana_varijabla naziv="DomainObject.Predmet.StrankaListFormated_1">
      <item>FINA Regionalni centar Zagreb</item>
      <item>Ivica Soldo</item>
    </derivirana_varijabla>
  </DomainObject.Predmet.StrankaListFormated>
  <DomainObject.Predmet.StrankaListFormatedOIB>
    <izvorni_sadrzaj>
      <item>FINA Regionalni centar Zagreb, OIB 85821130368</item>
      <item>Ivica Soldo, OIB 25898667065</item>
    </izvorni_sadrzaj>
    <derivirana_varijabla naziv="DomainObject.Predmet.StrankaListFormatedOIB_1">
      <item>FINA Regionalni centar Zagreb, OIB 85821130368</item>
      <item>Ivica Soldo, OIB 25898667065</item>
    </derivirana_varijabla>
  </DomainObject.Predmet.StrankaListFormatedOIB>
  <DomainObject.Predmet.StrankaListFormatedWithAdress>
    <izvorni_sadrzaj>
      <item>FINA Regionalni centar Zagreb, Trg svibanjskih žrtava 1995. 1, 10000 Zagreb</item>
      <item>Ivica Soldo, Gračanski Mihaljevac 2d, 10000 Zagreb</item>
    </izvorni_sadrzaj>
    <derivirana_varijabla naziv="DomainObject.Predmet.StrankaListFormatedWithAdress_1">
      <item>FINA Regionalni centar Zagreb, Trg svibanjskih žrtava 1995. 1, 10000 Zagreb</item>
      <item>Ivica Soldo, Gračanski Mihaljevac 2d,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Ivica Soldo, OIB 25898667065, Gračanski Mihaljevac 2d, 10000 Zagreb</item>
    </izvorni_sadrzaj>
    <derivirana_varijabla naziv="DomainObject.Predmet.StrankaListFormatedWithAdressOIB_1">
      <item>FINA Regionalni centar Zagreb, OIB 85821130368, Trg svibanjskih žrtava 1995. 1, 10000 Zagreb</item>
      <item>Ivica Soldo, OIB 25898667065, Gračanski Mihaljevac 2d, 10000 Zagreb</item>
    </derivirana_varijabla>
  </DomainObject.Predmet.StrankaListFormatedWithAdressOIB>
  <DomainObject.Predmet.StrankaListNazivFormated>
    <izvorni_sadrzaj>
      <item>FINA Regionalni centar Zagreb</item>
      <item>Ivica Soldo</item>
    </izvorni_sadrzaj>
    <derivirana_varijabla naziv="DomainObject.Predmet.StrankaListNazivFormated_1">
      <item>FINA Regionalni centar Zagreb</item>
      <item>Ivica Soldo</item>
    </derivirana_varijabla>
  </DomainObject.Predmet.StrankaListNazivFormated>
  <DomainObject.Predmet.StrankaListNazivFormatedOIB>
    <izvorni_sadrzaj>
      <item>FINA Regionalni centar Zagreb, OIB 85821130368</item>
      <item>Ivica Soldo, OIB 25898667065</item>
    </izvorni_sadrzaj>
    <derivirana_varijabla naziv="DomainObject.Predmet.StrankaListNazivFormatedOIB_1">
      <item>FINA Regionalni centar Zagreb, OIB 85821130368</item>
      <item>Ivica Soldo, OIB 25898667065</item>
    </derivirana_varijabla>
  </DomainObject.Predmet.StrankaListNazivFormatedOIB>
  <DomainObject.Predmet.ProtuStrankaListFormated>
    <izvorni_sadrzaj>
      <item>IMA TRGOVINA  d.o.o.</item>
    </izvorni_sadrzaj>
    <derivirana_varijabla naziv="DomainObject.Predmet.ProtuStrankaListFormated_1">
      <item>IMA TRGOVINA  d.o.o.</item>
    </derivirana_varijabla>
  </DomainObject.Predmet.ProtuStrankaListFormated>
  <DomainObject.Predmet.ProtuStrankaListFormatedOIB>
    <izvorni_sadrzaj>
      <item>IMA TRGOVINA  d.o.o., OIB 27771428146</item>
    </izvorni_sadrzaj>
    <derivirana_varijabla naziv="DomainObject.Predmet.ProtuStrankaListFormatedOIB_1">
      <item>IMA TRGOVINA  d.o.o., OIB 27771428146</item>
    </derivirana_varijabla>
  </DomainObject.Predmet.ProtuStrankaListFormatedOIB>
  <DomainObject.Predmet.ProtuStrankaListFormatedWithAdress>
    <izvorni_sadrzaj>
      <item>IMA TRGOVINA  d.o.o., Vlaška 97, 10000 Zagreb</item>
    </izvorni_sadrzaj>
    <derivirana_varijabla naziv="DomainObject.Predmet.ProtuStrankaListFormatedWithAdress_1">
      <item>IMA TRGOVINA  d.o.o., Vlaška 97, 10000 Zagreb</item>
    </derivirana_varijabla>
  </DomainObject.Predmet.ProtuStrankaListFormatedWithAdress>
  <DomainObject.Predmet.ProtuStrankaListFormatedWithAdressOIB>
    <izvorni_sadrzaj>
      <item>IMA TRGOVINA  d.o.o., OIB 27771428146, Vlaška 97, 10000 Zagreb</item>
    </izvorni_sadrzaj>
    <derivirana_varijabla naziv="DomainObject.Predmet.ProtuStrankaListFormatedWithAdressOIB_1">
      <item>IMA TRGOVINA  d.o.o., OIB 27771428146, Vlaška 97, 10000 Zagreb</item>
    </derivirana_varijabla>
  </DomainObject.Predmet.ProtuStrankaListFormatedWithAdressOIB>
  <DomainObject.Predmet.ProtuStrankaListNazivFormated>
    <izvorni_sadrzaj>
      <item>IMA TRGOVINA  d.o.o.</item>
    </izvorni_sadrzaj>
    <derivirana_varijabla naziv="DomainObject.Predmet.ProtuStrankaListNazivFormated_1">
      <item>IMA TRGOVINA  d.o.o.</item>
    </derivirana_varijabla>
  </DomainObject.Predmet.ProtuStrankaListNazivFormated>
  <DomainObject.Predmet.ProtuStrankaListNazivFormatedOIB>
    <izvorni_sadrzaj>
      <item>IMA TRGOVINA  d.o.o., OIB 27771428146</item>
    </izvorni_sadrzaj>
    <derivirana_varijabla naziv="DomainObject.Predmet.ProtuStrankaListNazivFormatedOIB_1">
      <item>IMA TRGOVINA  d.o.o., OIB 27771428146</item>
    </derivirana_varijabla>
  </DomainObject.Predmet.ProtuStrankaListNazivFormatedOIB>
  <DomainObject.Predmet.OstaliListFormated>
    <izvorni_sadrzaj>
      <item>Ivica Soldo</item>
      <item>ERSTE&amp;STEIERMÄRKISCHE BANKA dioničko društvo</item>
    </izvorni_sadrzaj>
    <derivirana_varijabla naziv="DomainObject.Predmet.OstaliListFormated_1">
      <item>Ivica Soldo</item>
      <item>ERSTE&amp;STEIERMÄRKISCHE BANKA dioničko društvo</item>
    </derivirana_varijabla>
  </DomainObject.Predmet.OstaliListFormated>
  <DomainObject.Predmet.OstaliListFormatedOIB>
    <izvorni_sadrzaj>
      <item>Ivica Soldo, OIB 25898667065</item>
      <item>ERSTE&amp;STEIERMÄRKISCHE BANKA dioničko društvo, OIB 23057039320</item>
    </izvorni_sadrzaj>
    <derivirana_varijabla naziv="DomainObject.Predmet.OstaliListFormatedOIB_1">
      <item>Ivica Soldo, OIB 25898667065</item>
      <item>ERSTE&amp;STEIERMÄRKISCHE BANKA dioničko društvo, OIB 23057039320</item>
    </derivirana_varijabla>
  </DomainObject.Predmet.OstaliListFormatedOIB>
  <DomainObject.Predmet.OstaliListFormatedWithAdress>
    <izvorni_sadrzaj>
      <item>Ivica Soldo, Gračanski Mihaljevac 2 D, 10000 Zagreb</item>
      <item>ERSTE&amp;STEIERMÄRKISCHE BANKA dioničko društvo, Jadranski Trg 3/a, 51000 Rijeka</item>
    </izvorni_sadrzaj>
    <derivirana_varijabla naziv="DomainObject.Predmet.OstaliListFormatedWithAdress_1">
      <item>Ivica Soldo, Gračanski Mihaljevac 2 D,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Ivica Soldo, OIB 25898667065, Gračanski Mihaljevac 2 D, 10000 Zagreb</item>
      <item>ERSTE&amp;STEIERMÄRKISCHE BANKA dioničko društvo, OIB 23057039320, Jadranski Trg 3/a, 51000 Rijeka</item>
    </izvorni_sadrzaj>
    <derivirana_varijabla naziv="DomainObject.Predmet.OstaliListFormatedWithAdressOIB_1">
      <item>Ivica Soldo, OIB 25898667065, Gračanski Mihaljevac 2 D,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Ivica Soldo</item>
      <item>ERSTE&amp;STEIERMÄRKISCHE BANKA dioničko društvo</item>
    </izvorni_sadrzaj>
    <derivirana_varijabla naziv="DomainObject.Predmet.OstaliListNazivFormated_1">
      <item>Ivica Soldo</item>
      <item>ERSTE&amp;STEIERMÄRKISCHE BANKA dioničko društvo</item>
    </derivirana_varijabla>
  </DomainObject.Predmet.OstaliListNazivFormated>
  <DomainObject.Predmet.OstaliListNazivFormatedOIB>
    <izvorni_sadrzaj>
      <item>Ivica Soldo, OIB 25898667065</item>
      <item>ERSTE&amp;STEIERMÄRKISCHE BANKA dioničko društvo, OIB 23057039320</item>
    </izvorni_sadrzaj>
    <derivirana_varijabla naziv="DomainObject.Predmet.OstaliListNazivFormatedOIB_1">
      <item>Ivica Soldo, OIB 25898667065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>St-2425/2016-18</izvorni_sadrzaj>
    <derivirana_varijabla naziv="DomainObject.PoslovniBrojDokumenta_1">St-2425/2016-18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IMA TRGOVINA  d.o.o.</izvorni_sadrzaj>
    <derivirana_varijabla naziv="DomainObject.Predmet.ProtustrankaIDrugi_1">IMA TRGOVINA 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IMA TRGOVINA  d.o.o., OIB 27771428146, Vlaška 97, 10000 Zagreb</izvorni_sadrzaj>
    <derivirana_varijabla naziv="DomainObject.Predmet.ProtustrankaIDrugiAdressOIB_1">IMA TRGOVINA  d.o.o., OIB 27771428146, Vlaška 97,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IMA TRGOVINA  d.o.o.</item>
      <item>Ivica Soldo</item>
      <item>Ivica Soldo</item>
      <item>ERSTE&amp;STEIERMÄRKISCHE BANKA dioničko društvo</item>
    </izvorni_sadrzaj>
    <derivirana_varijabla naziv="DomainObject.Predmet.SudioniciListNaziv_1">
      <item>FINA Regionalni centar Zagreb</item>
      <item>IMA TRGOVINA  d.o.o.</item>
      <item>Ivica Soldo</item>
      <item>Ivica Soldo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IMA TRGOVINA  d.o.o., OIB 27771428146, Vlaška 97,10000 Zagreb</item>
      <item>Ivica Soldo, OIB 25898667065, Gračanski Mihaljevac 2d,10000 Zagreb</item>
      <item>Ivica Soldo, OIB 25898667065, Gračanski Mihaljevac 2 D,10000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1,10000 Zagreb</item>
      <item>IMA TRGOVINA  d.o.o., OIB 27771428146, Vlaška 97,10000 Zagreb</item>
      <item>Ivica Soldo, OIB 25898667065, Gračanski Mihaljevac 2d,10000 Zagreb</item>
      <item>Ivica Soldo, OIB 25898667065, Gračanski Mihaljevac 2 D,10000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27771428146</item>
      <item>, OIB 25898667065</item>
      <item>, OIB 25898667065</item>
      <item>, OIB 23057039320</item>
    </izvorni_sadrzaj>
    <derivirana_varijabla naziv="DomainObject.Predmet.SudioniciListNazivOIB_1">
      <item>, OIB 85821130368</item>
      <item>, OIB 27771428146</item>
      <item>, OIB 25898667065</item>
      <item>, OIB 25898667065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38F39A-B749-4F60-A3E2-06B89826E3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144</properties:Words>
  <properties:Characters>742</properties:Characters>
  <properties:Lines>34</properties:Lines>
  <properties:Paragraphs>15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2017-03-17T13:25:00Z</dcterms:created>
  <dc:creator>Jelena Čuveljak</dc:creator>
  <cp:lastModifiedBy>Petra Čiček</cp:lastModifiedBy>
  <cp:lastPrinted>2017-05-10T07:19:00Z</cp:lastPrinted>
  <dcterms:modified xmlns:xsi="http://www.w3.org/2001/XMLSchema-instance" xsi:type="dcterms:W3CDTF">2017-05-10T07:19:00Z</dcterms:modified>
  <cp:revision>22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St-2425/2016-18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