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a0a8123" w14:paraId="a0a8123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</w:t>
      </w:r>
      <w:r w:rsidR="004C3DC0">
        <w:rPr>
          <w:sz w:val="24"/>
          <w:szCs w:val="24"/>
        </w:rPr>
        <w:t>844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4C3DC0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SAB TRANSPORTI d.o.o. Zagreb, Kustošijanska 207, OIB:85266748320, MBS:080083426</w:t>
      </w:r>
      <w:r w:rsidR="00D93E6D">
        <w:rPr>
          <w:sz w:val="24"/>
          <w:szCs w:val="24"/>
        </w:rPr>
        <w:t>,</w:t>
      </w:r>
      <w:r w:rsidR="005F5952">
        <w:rPr>
          <w:sz w:val="24"/>
          <w:szCs w:val="24"/>
        </w:rPr>
        <w:t xml:space="preserve"> 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24D" w:rsidR="009D524D">
      <w:r>
        <w:separator/>
      </w:r>
    </w:p>
  </w:endnote>
  <w:endnote w:id="0" w:type="continuationSeparator">
    <w:p w:rsidRDefault="009D524D" w:rsidR="009D5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24D" w:rsidR="009D524D">
      <w:r>
        <w:separator/>
      </w:r>
    </w:p>
  </w:footnote>
  <w:footnote w:id="0" w:type="continuationSeparator">
    <w:p w:rsidRDefault="009D524D" w:rsidR="009D5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3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</w:t>
    </w:r>
    <w:r w:rsidR="004C3DC0">
      <w:rPr>
        <w:sz w:val="24"/>
        <w:szCs w:val="24"/>
      </w:rPr>
      <w:t>844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330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6BA0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3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3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3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3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3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3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3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3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3844</izvorni_sadrzaj>
    <derivirana_varijabla naziv="DomainObject.Predmet.Broj_1">3844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St-3844/2015</izvorni_sadrzaj>
    <derivirana_varijabla naziv="DomainObject.Predmet.OznakaBroj_1">St-3844/2015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 TRANSPORTI d.o.o. zastupanog po punomoćniku Snježana Jernejšek</izvorni_sadrzaj>
    <derivirana_varijabla naziv="DomainObject.Predmet.ProtustrankaFormated_1">  SAB TRANSPORTI d.o.o. zastupanog po punomoćniku Snježana Jernejšek</derivirana_varijabla>
  </DomainObject.Predmet.ProtustrankaFormated>
  <DomainObject.Predmet.ProtustrankaFormatedOIB>
    <izvorni_sadrzaj>  SAB TRANSPORTI d.o.o., OIB 85266748320 zastupanog po punomoćniku Snježana Jernejšek</izvorni_sadrzaj>
    <derivirana_varijabla naziv="DomainObject.Predmet.ProtustrankaFormatedOIB_1">  SAB TRANSPORTI d.o.o., OIB 85266748320 zastupanog po punomoćniku Snježana Jernejšek</derivirana_varijabla>
  </DomainObject.Predmet.ProtustrankaFormatedOIB>
  <DomainObject.Predmet.ProtustrankaFormatedWithAdress>
    <izvorni_sadrzaj> SAB TRANSPORTI d.o.o., Kustošijanska 207, 10000 Zagreb zastupanog po punomoćniku Snježana Jernejšek</izvorni_sadrzaj>
    <derivirana_varijabla naziv="DomainObject.Predmet.ProtustrankaFormatedWithAdress_1"> SAB TRANSPORTI d.o.o., Kustošijanska 207, 10000 Zagreb zastupanog po punomoćniku Snježana Jernejšek</derivirana_varijabla>
  </DomainObject.Predmet.ProtustrankaFormatedWithAdress>
  <DomainObject.Predmet.ProtustrankaFormatedWithAdressOIB>
    <izvorni_sadrzaj> SAB TRANSPORTI d.o.o., OIB 85266748320, Kustošijanska 207, 10000 Zagreb zastupanog po punomoćniku Snježana Jernejšek</izvorni_sadrzaj>
    <derivirana_varijabla naziv="DomainObject.Predmet.ProtustrankaFormatedWithAdressOIB_1"> SAB TRANSPORTI d.o.o., OIB 85266748320, Kustošijanska 207, 10000 Zagreb zastupanog po punomoćniku Snježana Jernejšek</derivirana_varijabla>
  </DomainObject.Predmet.ProtustrankaFormatedWithAdressOIB>
  <DomainObject.Predmet.ProtustrankaWithAdress>
    <izvorni_sadrzaj>SAB TRANSPORTI d.o.o. Kustošijanska 207, 10000 Zagreb</izvorni_sadrzaj>
    <derivirana_varijabla naziv="DomainObject.Predmet.ProtustrankaWithAdress_1">SAB TRANSPORTI d.o.o. Kustošijanska 207, 10000 Zagreb</derivirana_varijabla>
  </DomainObject.Predmet.ProtustrankaWithAdress>
  <DomainObject.Predmet.ProtustrankaWithAdressOIB>
    <izvorni_sadrzaj>SAB TRANSPORTI d.o.o., OIB 85266748320, Kustošijanska 207, 10000 Zagreb</izvorni_sadrzaj>
    <derivirana_varijabla naziv="DomainObject.Predmet.ProtustrankaWithAdressOIB_1">SAB TRANSPORTI d.o.o., OIB 85266748320, Kustošijanska 207, 10000 Zagreb</derivirana_varijabla>
  </DomainObject.Predmet.ProtustrankaWithAdressOIB>
  <DomainObject.Predmet.ProtustrankaNazivFormated>
    <izvorni_sadrzaj>SAB TRANSPORTI d.o.o.</izvorni_sadrzaj>
    <derivirana_varijabla naziv="DomainObject.Predmet.ProtustrankaNazivFormated_1">SAB TRANSPORTI d.o.o.</derivirana_varijabla>
  </DomainObject.Predmet.ProtustrankaNazivFormated>
  <DomainObject.Predmet.ProtustrankaNazivFormatedOIB>
    <izvorni_sadrzaj>SAB TRANSPORTI d.o.o., OIB 85266748320</izvorni_sadrzaj>
    <derivirana_varijabla naziv="DomainObject.Predmet.ProtustrankaNazivFormatedOIB_1">SAB TRANSPORTI d.o.o., OIB 85266748320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 TRANSPORTI d.o.o. zastupanog po punomoćniku Snježana Jernejšek</item>
    </izvorni_sadrzaj>
    <derivirana_varijabla naziv="DomainObject.Predmet.ProtuStrankaListFormated_1">
      <item>SAB TRANSPORTI d.o.o. zastupanog po punomoćniku Snježana Jernejšek</item>
    </derivirana_varijabla>
  </DomainObject.Predmet.ProtuStrankaListFormated>
  <DomainObject.Predmet.ProtuStrankaListFormatedOIB>
    <izvorni_sadrzaj>
      <item>SAB TRANSPORTI d.o.o., OIB 85266748320 zastupanog po punomoćniku Snježana Jernejšek</item>
    </izvorni_sadrzaj>
    <derivirana_varijabla naziv="DomainObject.Predmet.ProtuStrankaListFormatedOIB_1">
      <item>SAB TRANSPORTI d.o.o., OIB 85266748320 zastupanog po punomoćniku Snježana Jernejšek</item>
    </derivirana_varijabla>
  </DomainObject.Predmet.ProtuStrankaListFormatedOIB>
  <DomainObject.Predmet.ProtuStrankaListFormatedWithAdress>
    <izvorni_sadrzaj>
      <item>SAB TRANSPORTI d.o.o., Kustošijanska 207, 10000 Zagreb zastupanog po punomoćniku Snježana Jernejšek</item>
    </izvorni_sadrzaj>
    <derivirana_varijabla naziv="DomainObject.Predmet.ProtuStrankaListFormatedWithAdress_1">
      <item>SAB TRANSPORTI d.o.o., Kustošijanska 207, 10000 Zagreb zastupanog po punomoćniku Snježana Jernejšek</item>
    </derivirana_varijabla>
  </DomainObject.Predmet.ProtuStrankaListFormatedWithAdress>
  <DomainObject.Predmet.ProtuStrankaListFormatedWithAdressOIB>
    <izvorni_sadrzaj>
      <item>SAB TRANSPORTI d.o.o., OIB 85266748320, Kustošijanska 207, 10000 Zagreb zastupanog po punomoćniku Snježana Jernejšek</item>
    </izvorni_sadrzaj>
    <derivirana_varijabla naziv="DomainObject.Predmet.ProtuStrankaListFormatedWithAdressOIB_1">
      <item>SAB TRANSPORTI d.o.o., OIB 85266748320, Kustošijanska 207, 10000 Zagreb zastupanog po punomoćniku Snježana Jernejšek</item>
    </derivirana_varijabla>
  </DomainObject.Predmet.ProtuStrankaListFormatedWithAdressOIB>
  <DomainObject.Predmet.ProtuStrankaListNazivFormated>
    <izvorni_sadrzaj>
      <item>SAB TRANSPORTI d.o.o.</item>
    </izvorni_sadrzaj>
    <derivirana_varijabla naziv="DomainObject.Predmet.ProtuStrankaListNazivFormated_1">
      <item>SAB TRANSPORTI d.o.o.</item>
    </derivirana_varijabla>
  </DomainObject.Predmet.ProtuStrankaListNazivFormated>
  <DomainObject.Predmet.ProtuStrankaListNazivFormatedOIB>
    <izvorni_sadrzaj>
      <item>SAB TRANSPORTI d.o.o., OIB 85266748320</item>
    </izvorni_sadrzaj>
    <derivirana_varijabla naziv="DomainObject.Predmet.ProtuStrankaListNazivFormatedOIB_1">
      <item>SAB TRANSPORTI d.o.o., OIB 85266748320</item>
    </derivirana_varijabla>
  </DomainObject.Predmet.ProtuStrankaListNazivFormatedOIB>
  <DomainObject.Predmet.OstaliListFormated>
    <izvorni_sadrzaj>
      <item>Snježana Jernejšek punomoćnik sudionika u postupku SAB TRANSPORTI d.o.o.</item>
    </izvorni_sadrzaj>
    <derivirana_varijabla naziv="DomainObject.Predmet.OstaliListFormated_1">
      <item>Snježana Jernejšek punomoćnik sudionika u postupku SAB TRANSPORTI d.o.o.</item>
    </derivirana_varijabla>
  </DomainObject.Predmet.OstaliListFormated>
  <DomainObject.Predmet.OstaliListFormatedOIB>
    <izvorni_sadrzaj>
      <item>Snježana Jernejšek, OIB 41859302827 punomoćnik sudionika u postupku SAB TRANSPORTI d.o.o.</item>
    </izvorni_sadrzaj>
    <derivirana_varijabla naziv="DomainObject.Predmet.OstaliListFormatedOIB_1">
      <item>Snježana Jernejšek, OIB 41859302827 punomoćnik sudionika u postupku SAB TRANSPORTI d.o.o.</item>
    </derivirana_varijabla>
  </DomainObject.Predmet.OstaliListFormatedOIB>
  <DomainObject.Predmet.OstaliListFormatedWithAdress>
    <izvorni_sadrzaj>
      <item>Snježana Jernejšek, Kustošijanska 207, 10000 Zagreb punomoćnik sudionika u postupku SAB TRANSPORTI d.o.o.</item>
    </izvorni_sadrzaj>
    <derivirana_varijabla naziv="DomainObject.Predmet.OstaliListFormatedWithAdress_1">
      <item>Snježana Jernejšek, Kustošijanska 207, 10000 Zagreb punomoćnik sudionika u postupku SAB TRANSPORTI d.o.o.</item>
    </derivirana_varijabla>
  </DomainObject.Predmet.OstaliListFormatedWithAdress>
  <DomainObject.Predmet.OstaliListFormatedWithAdressOIB>
    <izvorni_sadrzaj>
      <item>Snježana Jernejšek, OIB 41859302827, Kustošijanska 207, 10000 Zagreb punomoćnik sudionika u postupku SAB TRANSPORTI d.o.o.</item>
    </izvorni_sadrzaj>
    <derivirana_varijabla naziv="DomainObject.Predmet.OstaliListFormatedWithAdressOIB_1">
      <item>Snježana Jernejšek, OIB 41859302827, Kustošijanska 207, 10000 Zagreb punomoćnik sudionika u postupku SAB TRANSPORTI d.o.o.</item>
    </derivirana_varijabla>
  </DomainObject.Predmet.OstaliListFormatedWithAdressOIB>
  <DomainObject.Predmet.OstaliListNazivFormated>
    <izvorni_sadrzaj>
      <item>Snježana Jernejšek</item>
    </izvorni_sadrzaj>
    <derivirana_varijabla naziv="DomainObject.Predmet.OstaliListNazivFormated_1">
      <item>Snježana Jernejšek</item>
    </derivirana_varijabla>
  </DomainObject.Predmet.OstaliListNazivFormated>
  <DomainObject.Predmet.OstaliListNazivFormatedOIB>
    <izvorni_sadrzaj>
      <item>Snježana Jernejšek, OIB 41859302827</item>
    </izvorni_sadrzaj>
    <derivirana_varijabla naziv="DomainObject.Predmet.OstaliListNazivFormatedOIB_1">
      <item>Snježana Jernejšek, OIB 41859302827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 TRANSPORTI d.o.o.</izvorni_sadrzaj>
    <derivirana_varijabla naziv="DomainObject.Predmet.ProtustrankaIDrugi_1">SAB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 TRANSPORTI d.o.o., OIB 85266748320, Kustošijanska 207, 10000 Zagreb</izvorni_sadrzaj>
    <derivirana_varijabla naziv="DomainObject.Predmet.ProtustrankaIDrugiAdressOIB_1">SAB TRANSPORTI d.o.o., OIB 85266748320, Kustošijanska 207,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 TRANSPORTI d.o.o.</item>
      <item>Snježana Jernejšek</item>
    </izvorni_sadrzaj>
    <derivirana_varijabla naziv="DomainObject.Predmet.SudioniciListNaziv_1">
      <item>FINA Regionalni centar Zagreb</item>
      <item>SAB TRANSPORTI d.o.o.</item>
      <item>Snježana Jernejšek</item>
    </derivirana_varijabla>
  </DomainObject.Predmet.SudioniciListNaziv>
  <DomainObject.Predmet.SudioniciListAdressOIB>
    <izvorni_sadrzaj>
      <item>FINA Regionalni centar Zagreb, OIB 85821130368, Trg svibanjskih žrtava 1995. 1,10000 Zagreb</item>
      <item>SAB TRANSPORTI d.o.o., OIB 85266748320, Kustošijanska 207,10000 Zagreb</item>
      <item>Snježana Jernejšek, OIB 41859302827, Kustošijanska 207,10000 Zagreb</item>
    </izvorni_sadrzaj>
    <derivirana_varijabla naziv="DomainObject.Predmet.SudioniciListAdressOIB_1">
      <item>FINA Regionalni centar Zagreb, OIB 85821130368, Trg svibanjskih žrtava 1995. 1,10000 Zagreb</item>
      <item>SAB TRANSPORTI d.o.o., OIB 85266748320, Kustošijanska 207,10000 Zagreb</item>
      <item>Snježana Jernejšek, OIB 41859302827, Kustošijanska 207,10000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85266748320</item>
      <item>, OIB 41859302827</item>
    </izvorni_sadrzaj>
    <derivirana_varijabla naziv="DomainObject.Predmet.SudioniciListNazivOIB_1">
      <item>, OIB 85821130368</item>
      <item>, OIB 85266748320</item>
      <item>, OIB 41859302827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50B03-E80B-4F8F-B9E0-62D3F4812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2037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2016-02-04T10:17:00Z</dcterms:created>
  <dc:creator>Korisnik</dc:creator>
  <cp:lastModifiedBy>Željka Rončević</cp:lastModifiedBy>
  <cp:lastPrinted>2016-02-04T10:08:00Z</cp:lastPrinted>
  <dcterms:modified xmlns:xsi="http://www.w3.org/2001/XMLSchema-instance" xsi:type="dcterms:W3CDTF">2016-02-04T10:20:00Z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