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6a2" w14:paraId="62f66a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34D92">
        <w:rPr>
          <w:rFonts w:hAnsi="Times New Roman" w:ascii="Times New Roman"/>
          <w:b/>
          <w:bCs/>
          <w:sz w:val="24"/>
          <w:szCs w:val="24"/>
        </w:rPr>
        <w:t>3785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34D92">
        <w:rPr>
          <w:rFonts w:hAnsi="Times New Roman" w:ascii="Times New Roman"/>
        </w:rPr>
        <w:t>3785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34D92" w:rsidRPr="00134D92">
        <w:rPr>
          <w:rFonts w:hAnsi="Times New Roman" w:ascii="Times New Roman"/>
        </w:rPr>
        <w:t>VUČNA SLUŽBA AUTO DAVOR j.d.o.o. za prijevoz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134D92">
        <w:rPr>
          <w:rFonts w:hAnsi="Times New Roman" w:ascii="Times New Roman"/>
        </w:rPr>
        <w:t>Piljenica</w:t>
      </w:r>
      <w:r w:rsidR="00D303E8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34D92" w:rsidRPr="00134D92">
        <w:rPr>
          <w:rFonts w:hAnsi="Times New Roman" w:ascii="Times New Roman"/>
        </w:rPr>
        <w:t>86217648039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28E1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8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8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3785</izvorni_sadrzaj>
    <derivirana_varijabla naziv="DomainObject.Predmet.Broj_1">3785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St-3785/2016</izvorni_sadrzaj>
    <derivirana_varijabla naziv="DomainObject.Predmet.OznakaBroj_1">St-3785/2016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VUČNA SLUŽBA AUTO DAVOR j.d.o.o. za prijevoz i usluge</izvorni_sadrzaj>
    <derivirana_varijabla naziv="DomainObject.Predmet.ProtustrankaFormated_1">  VUČNA SLUŽBA AUTO DAVOR j.d.o.o. za prijevoz i usluge</derivirana_varijabla>
  </DomainObject.Predmet.ProtustrankaFormated>
  <DomainObject.Predmet.ProtustrankaFormatedOIB>
    <izvorni_sadrzaj>  VUČNA SLUŽBA AUTO DAVOR j.d.o.o. za prijevoz i usluge, OIB 86217648039</izvorni_sadrzaj>
    <derivirana_varijabla naziv="DomainObject.Predmet.ProtustrankaFormatedOIB_1">  VUČNA SLUŽBA AUTO DAVOR j.d.o.o. za prijevoz i usluge, OIB 86217648039</derivirana_varijabla>
  </DomainObject.Predmet.ProtustrankaFormatedOIB>
  <DomainObject.Predmet.ProtustrankaFormatedWithAdress>
    <izvorni_sadrzaj> VUČNA SLUŽBA AUTO DAVOR j.d.o.o. za prijevoz i usluge, Piljenice 151, 44322 Piljenice</izvorni_sadrzaj>
    <derivirana_varijabla naziv="DomainObject.Predmet.ProtustrankaFormatedWithAdress_1"> VUČNA SLUŽBA AUTO DAVOR j.d.o.o. za prijevoz i usluge, Piljenice 151, 44322 Piljenice</derivirana_varijabla>
  </DomainObject.Predmet.ProtustrankaFormatedWithAdress>
  <DomainObject.Predmet.ProtustrankaFormatedWithAdressOIB>
    <izvorni_sadrzaj> VUČNA SLUŽBA AUTO DAVOR j.d.o.o. za prijevoz i usluge, OIB 86217648039, Piljenice 151, 44322 Piljenice</izvorni_sadrzaj>
    <derivirana_varijabla naziv="DomainObject.Predmet.ProtustrankaFormatedWithAdressOIB_1"> VUČNA SLUŽBA AUTO DAVOR j.d.o.o. za prijevoz i usluge, OIB 86217648039, Piljenice 151, 44322 Piljenice</derivirana_varijabla>
  </DomainObject.Predmet.ProtustrankaFormatedWithAdressOIB>
  <DomainObject.Predmet.ProtustrankaWithAdress>
    <izvorni_sadrzaj>VUČNA SLUŽBA AUTO DAVOR j.d.o.o. za prijevoz i usluge Piljenice 151, 44322 Piljenice</izvorni_sadrzaj>
    <derivirana_varijabla naziv="DomainObject.Predmet.ProtustrankaWithAdress_1">VUČNA SLUŽBA AUTO DAVOR j.d.o.o. za prijevoz i usluge Piljenice 151, 44322 Piljenice</derivirana_varijabla>
  </DomainObject.Predmet.ProtustrankaWithAdress>
  <DomainObject.Predmet.ProtustrankaWithAdressOIB>
    <izvorni_sadrzaj>VUČNA SLUŽBA AUTO DAVOR j.d.o.o. za prijevoz i usluge, OIB 86217648039, Piljenice 151, 44322 Piljenice</izvorni_sadrzaj>
    <derivirana_varijabla naziv="DomainObject.Predmet.ProtustrankaWithAdressOIB_1">VUČNA SLUŽBA AUTO DAVOR j.d.o.o. za prijevoz i usluge, OIB 86217648039, Piljenice 151, 44322 Piljenice</derivirana_varijabla>
  </DomainObject.Predmet.ProtustrankaWithAdressOIB>
  <DomainObject.Predmet.ProtustrankaNazivFormated>
    <izvorni_sadrzaj>VUČNA SLUŽBA AUTO DAVOR j.d.o.o. za prijevoz i usluge</izvorni_sadrzaj>
    <derivirana_varijabla naziv="DomainObject.Predmet.ProtustrankaNazivFormated_1">VUČNA SLUŽBA AUTO DAVOR j.d.o.o. za prijevoz i usluge</derivirana_varijabla>
  </DomainObject.Predmet.ProtustrankaNazivFormated>
  <DomainObject.Predmet.ProtustrankaNazivFormatedOIB>
    <izvorni_sadrzaj>VUČNA SLUŽBA AUTO DAVOR j.d.o.o. za prijevoz i usluge, OIB 86217648039</izvorni_sadrzaj>
    <derivirana_varijabla naziv="DomainObject.Predmet.ProtustrankaNazivFormatedOIB_1">VUČNA SLUŽBA AUTO DAVOR j.d.o.o. za prijevoz i usluge, OIB 86217648039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VUČNA SLUŽBA AUTO DAVOR j.d.o.o. za prijevoz i usluge</item>
    </izvorni_sadrzaj>
    <derivirana_varijabla naziv="DomainObject.Predmet.ProtuStrankaListFormated_1">
      <item>VUČNA SLUŽBA AUTO DAVOR j.d.o.o. za prijevoz i usluge</item>
    </derivirana_varijabla>
  </DomainObject.Predmet.ProtuStrankaListFormated>
  <DomainObject.Predmet.ProtuStrankaListFormatedOIB>
    <izvorni_sadrzaj>
      <item>VUČNA SLUŽBA AUTO DAVOR j.d.o.o. za prijevoz i usluge, OIB 86217648039</item>
    </izvorni_sadrzaj>
    <derivirana_varijabla naziv="DomainObject.Predmet.ProtuStrankaListFormatedOIB_1">
      <item>VUČNA SLUŽBA AUTO DAVOR j.d.o.o. za prijevoz i usluge, OIB 86217648039</item>
    </derivirana_varijabla>
  </DomainObject.Predmet.ProtuStrankaListFormatedOIB>
  <DomainObject.Predmet.ProtuStrankaListFormatedWithAdress>
    <izvorni_sadrzaj>
      <item>VUČNA SLUŽBA AUTO DAVOR j.d.o.o. za prijevoz i usluge, Piljenice 151, 44322 Piljenice</item>
    </izvorni_sadrzaj>
    <derivirana_varijabla naziv="DomainObject.Predmet.ProtuStrankaListFormatedWithAdress_1">
      <item>VUČNA SLUŽBA AUTO DAVOR j.d.o.o. za prijevoz i usluge, Piljenice 151, 44322 Piljenice</item>
    </derivirana_varijabla>
  </DomainObject.Predmet.ProtuStrankaListFormatedWithAdress>
  <DomainObject.Predmet.ProtuStrankaListFormatedWithAdressOIB>
    <izvorni_sadrzaj>
      <item>VUČNA SLUŽBA AUTO DAVOR j.d.o.o. za prijevoz i usluge, OIB 86217648039, Piljenice 151, 44322 Piljenice</item>
    </izvorni_sadrzaj>
    <derivirana_varijabla naziv="DomainObject.Predmet.ProtuStrankaListFormatedWithAdressOIB_1">
      <item>VUČNA SLUŽBA AUTO DAVOR j.d.o.o. za prijevoz i usluge, OIB 86217648039, Piljenice 151, 44322 Piljenice</item>
    </derivirana_varijabla>
  </DomainObject.Predmet.ProtuStrankaListFormatedWithAdressOIB>
  <DomainObject.Predmet.ProtuStrankaListNazivFormated>
    <izvorni_sadrzaj>
      <item>VUČNA SLUŽBA AUTO DAVOR j.d.o.o. za prijevoz i usluge</item>
    </izvorni_sadrzaj>
    <derivirana_varijabla naziv="DomainObject.Predmet.ProtuStrankaListNazivFormated_1">
      <item>VUČNA SLUŽBA AUTO DAVOR j.d.o.o. za prijevoz i usluge</item>
    </derivirana_varijabla>
  </DomainObject.Predmet.ProtuStrankaListNazivFormated>
  <DomainObject.Predmet.ProtuStrankaListNazivFormatedOIB>
    <izvorni_sadrzaj>
      <item>VUČNA SLUŽBA AUTO DAVOR j.d.o.o. za prijevoz i usluge, OIB 86217648039</item>
    </izvorni_sadrzaj>
    <derivirana_varijabla naziv="DomainObject.Predmet.ProtuStrankaListNazivFormatedOIB_1">
      <item>VUČNA SLUŽBA AUTO DAVOR j.d.o.o. za prijevoz i usluge, OIB 86217648039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VUČNA SLUŽBA AUTO DAVOR j.d.o.o. za prijevoz i usluge</izvorni_sadrzaj>
    <derivirana_varijabla naziv="DomainObject.Predmet.ProtustrankaIDrugi_1">VUČNA SLUŽBA AUTO DAVOR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VUČNA SLUŽBA AUTO DAVOR j.d.o.o. za prijevoz i usluge, OIB 86217648039, Piljenice 151, 44322 Piljenice</izvorni_sadrzaj>
    <derivirana_varijabla naziv="DomainObject.Predmet.ProtustrankaIDrugiAdressOIB_1">VUČNA SLUŽBA AUTO DAVOR j.d.o.o. za prijevoz i usluge, OIB 86217648039, Piljenice 151, 44322 Piljenice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VUČNA SLUŽBA AUTO DAVOR j.d.o.o. za prijevoz i usluge</item>
    </izvorni_sadrzaj>
    <derivirana_varijabla naziv="DomainObject.Predmet.SudioniciListNaziv_1">
      <item>FINA Regionalni centar Zagreb</item>
      <item>VUČNA SLUŽBA AUTO DAVOR j.d.o.o. za prijevoz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VUČNA SLUŽBA AUTO DAVOR j.d.o.o. za prijevoz i usluge, OIB 86217648039, Piljenice 151,44322 Piljenice</item>
    </izvorni_sadrzaj>
    <derivirana_varijabla naziv="DomainObject.Predmet.SudioniciListAdressOIB_1">
      <item>FINA Regionalni centar Zagreb, OIB 85821130368, Trg svibanjskih žrtava 1995. br. 1,10000 Zagreb</item>
      <item>VUČNA SLUŽBA AUTO DAVOR j.d.o.o. za prijevoz i usluge, OIB 86217648039, Piljenice 151,44322 Piljenice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86217648039</item>
    </izvorni_sadrzaj>
    <derivirana_varijabla naziv="DomainObject.Predmet.SudioniciListNazivOIB_1">
      <item>, OIB 85821130368</item>
      <item>, OIB 86217648039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787</properties:Characters>
  <properties:Lines>48</properties:Lines>
  <properties:Paragraphs>21</properties:Paragraphs>
  <properties:TotalTime>867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2016-06-07T12:27:00Z</dcterms:modified>
  <cp:revision>449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