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fb47" w14:paraId="ce3fb47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6D1050">
        <w:rPr>
          <w:sz w:val="22"/>
          <w:szCs w:val="22"/>
        </w:rPr>
        <w:t>2722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0165A0" w:rsidRPr="000165A0">
        <w:rPr>
          <w:sz w:val="22"/>
          <w:szCs w:val="22"/>
        </w:rPr>
        <w:t xml:space="preserve">Slatki užitak </w:t>
      </w:r>
      <w:r w:rsidR="006D1050" w:rsidRPr="006D1050">
        <w:rPr>
          <w:sz w:val="22"/>
          <w:szCs w:val="22"/>
        </w:rPr>
        <w:t xml:space="preserve"> j</w:t>
      </w:r>
      <w:r w:rsidR="00B133DD">
        <w:rPr>
          <w:sz w:val="22"/>
          <w:szCs w:val="22"/>
        </w:rPr>
        <w:t xml:space="preserve">ednostavno </w:t>
      </w:r>
      <w:r w:rsidR="006D1050" w:rsidRPr="006D1050">
        <w:rPr>
          <w:sz w:val="22"/>
          <w:szCs w:val="22"/>
        </w:rPr>
        <w:t>d</w:t>
      </w:r>
      <w:r w:rsidR="00B133DD">
        <w:rPr>
          <w:sz w:val="22"/>
          <w:szCs w:val="22"/>
        </w:rPr>
        <w:t xml:space="preserve">ruštvo s ograničenom </w:t>
      </w:r>
      <w:r w:rsidR="006D1050" w:rsidRPr="006D1050">
        <w:rPr>
          <w:sz w:val="22"/>
          <w:szCs w:val="22"/>
        </w:rPr>
        <w:t>o</w:t>
      </w:r>
      <w:r w:rsidR="00B133DD">
        <w:rPr>
          <w:sz w:val="22"/>
          <w:szCs w:val="22"/>
        </w:rPr>
        <w:t>dgovornošću za ugostiteljstvo</w:t>
      </w:r>
      <w:r w:rsidR="006D1050" w:rsidRPr="006D1050">
        <w:rPr>
          <w:sz w:val="22"/>
          <w:szCs w:val="22"/>
        </w:rPr>
        <w:t xml:space="preserve">, Zagreb, </w:t>
      </w:r>
      <w:proofErr w:type="spellStart"/>
      <w:r w:rsidR="006D1050" w:rsidRPr="006D1050">
        <w:rPr>
          <w:sz w:val="22"/>
          <w:szCs w:val="22"/>
        </w:rPr>
        <w:t>Ku</w:t>
      </w:r>
      <w:r w:rsidR="000829DD">
        <w:rPr>
          <w:sz w:val="22"/>
          <w:szCs w:val="22"/>
        </w:rPr>
        <w:t>ntićev</w:t>
      </w:r>
      <w:proofErr w:type="spellEnd"/>
      <w:r w:rsidR="000829DD">
        <w:rPr>
          <w:sz w:val="22"/>
          <w:szCs w:val="22"/>
        </w:rPr>
        <w:t xml:space="preserve"> odvojak 27, OIB: 91762364692,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siječnja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siječnja 2018</w:t>
      </w:r>
      <w:r w:rsidR="00190E50" w:rsidRPr="00190E50">
        <w:rPr>
          <w:sz w:val="22"/>
          <w:szCs w:val="22"/>
        </w:rPr>
        <w:t>. godine</w:t>
      </w:r>
    </w:p>
    <w:p w:rsidRDefault="00E90467" w:rsidP="00A20BD9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A20BD9" w:rsidR="00E90467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A20BD9">
        <w:rPr>
          <w:sz w:val="22"/>
          <w:szCs w:val="22"/>
        </w:rPr>
        <w:t>, v.r.</w:t>
      </w:r>
    </w:p>
    <w:p w:rsidRDefault="00A20BD9" w:rsidP="00A20BD9" w:rsidR="00A20BD9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A20BD9" w:rsidP="00A20BD9" w:rsidR="00A20BD9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A20BD9" w:rsidP="00A20BD9" w:rsidR="00A20BD9" w:rsidRPr="00190E50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Branimir </w:t>
      </w:r>
      <w:proofErr w:type="spellStart"/>
      <w:r>
        <w:rPr>
          <w:sz w:val="22"/>
          <w:szCs w:val="22"/>
        </w:rPr>
        <w:t>Tot</w:t>
      </w:r>
      <w:proofErr w:type="spellEnd"/>
    </w:p>
    <w:p w:rsidRDefault="00E90467" w:rsidP="00A20BD9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A20BD9" w:rsidR="00E90467" w:rsidRPr="00190E50">
      <w:pPr>
        <w:ind w:firstLine="3" w:left="5661"/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A20BD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A20BD9"/>
    <w:rsid w:val="00B0006C"/>
    <w:rsid w:val="00B133DD"/>
    <w:rsid w:val="00B96E30"/>
    <w:rsid w:val="00CF2D7D"/>
    <w:rsid w:val="00CF4C5C"/>
    <w:rsid w:val="00D236D1"/>
    <w:rsid w:val="00E05227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20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B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BD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B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B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20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B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BD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B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B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St-2722/2017</izvorni_sadrzaj>
    <derivirana_varijabla naziv="DomainObject.Predmet.OznakaBroj_1">St-2722/2017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Slatki užitak jednostavno društvo s ograničenom odgovornošću za ugostiteljstvo zastupanog po punomoćniku Dijana Dragojević</izvorni_sadrzaj>
    <derivirana_varijabla naziv="DomainObject.Predmet.ProtustrankaFormated_1">  Slatki užitak jednostavno društvo s ograničenom odgovornošću za ugostiteljstvo zastupanog po punomoćniku Dijana Dragojević</derivirana_varijabla>
  </DomainObject.Predmet.ProtustrankaFormated>
  <DomainObject.Predmet.ProtustrankaFormatedOIB>
    <izvorni_sadrzaj>  Slatki užitak jednostavno društvo s ograničenom odgovornošću za ugostiteljstvo, OIB 91762364692 zastupanog po punomoćniku Dijana Dragojević</izvorni_sadrzaj>
    <derivirana_varijabla naziv="DomainObject.Predmet.ProtustrankaFormatedOIB_1">  Slatki užitak jednostavno društvo s ograničenom odgovornošću za ugostiteljstvo, OIB 91762364692 zastupanog po punomoćniku Dijana Dragojević</derivirana_varijabla>
  </DomainObject.Predmet.ProtustrankaFormatedOIB>
  <DomainObject.Predmet.ProtustrankaFormatedWithAdress>
    <izvorni_sadrzaj> Slatki užitak jednostavno društvo s ograničenom odgovornošću za ugostiteljstvo, Kuntićev odvojak 27, 10000 Zagreb zastupanog po punomoćniku Dijana Dragojević</izvorni_sadrzaj>
    <derivirana_varijabla naziv="DomainObject.Predmet.ProtustrankaFormatedWithAdress_1"> Slatki užitak jednostavno društvo s ograničenom odgovornošću za ugostiteljstvo, Kuntićev odvojak 27, 10000 Zagreb zastupanog po punomoćniku Dijana Dragojević</derivirana_varijabla>
  </DomainObject.Predmet.ProtustrankaFormatedWithAdress>
  <DomainObject.Predmet.ProtustrankaFormatedWithAdressOIB>
    <izvorni_sadrzaj> Slatki užitak jednostavno društvo s ograničenom odgovornošću za ugostiteljstvo, OIB 91762364692, Kuntićev odvojak 27, 10000 Zagreb zastupanog po punomoćniku Dijana Dragojević</izvorni_sadrzaj>
    <derivirana_varijabla naziv="DomainObject.Predmet.ProtustrankaFormatedWithAdressOIB_1"> Slatki užitak jednostavno društvo s ograničenom odgovornošću za ugostiteljstvo, OIB 91762364692, Kuntićev odvojak 27, 10000 Zagreb zastupanog po punomoćniku Dijana Dragojević</derivirana_varijabla>
  </DomainObject.Predmet.ProtustrankaFormatedWithAdressOIB>
  <DomainObject.Predmet.ProtustrankaWithAdress>
    <izvorni_sadrzaj>Slatki užitak jednostavno društvo s ograničenom odgovornošću za ugostiteljstvo Kuntićev odvojak 27, 10000 Zagreb</izvorni_sadrzaj>
    <derivirana_varijabla naziv="DomainObject.Predmet.ProtustrankaWithAdress_1">Slatki užitak jednostavno društvo s ograničenom odgovornošću za ugostiteljstvo Kuntićev odvojak 27, 10000 Zagreb</derivirana_varijabla>
  </DomainObject.Predmet.ProtustrankaWithAdress>
  <DomainObject.Predmet.ProtustrankaWithAdressOIB>
    <izvorni_sadrzaj>Slatki užitak jednostavno društvo s ograničenom odgovornošću za ugostiteljstvo, OIB 91762364692, Kuntićev odvojak 27, 10000 Zagreb</izvorni_sadrzaj>
    <derivirana_varijabla naziv="DomainObject.Predmet.ProtustrankaWithAdressOIB_1">Slatki užitak jednostavno društvo s ograničenom odgovornošću za ugostiteljstvo, OIB 91762364692, Kuntićev odvojak 27, 10000 Zagreb</derivirana_varijabla>
  </DomainObject.Predmet.ProtustrankaWithAdressOIB>
  <DomainObject.Predmet.ProtustrankaNazivFormated>
    <izvorni_sadrzaj>Slatki užitak jednostavno društvo s ograničenom odgovornošću za ugostiteljstvo</izvorni_sadrzaj>
    <derivirana_varijabla naziv="DomainObject.Predmet.ProtustrankaNazivFormated_1">Slatki užitak jednostavno društvo s ograničenom odgovornošću za ugostiteljstvo</derivirana_varijabla>
  </DomainObject.Predmet.ProtustrankaNazivFormated>
  <DomainObject.Predmet.ProtustrankaNazivFormatedOIB>
    <izvorni_sadrzaj>Slatki užitak jednostavno društvo s ograničenom odgovornošću za ugostiteljstvo, OIB 91762364692</izvorni_sadrzaj>
    <derivirana_varijabla naziv="DomainObject.Predmet.ProtustrankaNazivFormatedOIB_1">Slatki užitak jednostavno društvo s ograničenom odgovornošću za ugostiteljstvo, OIB 91762364692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užitak jednostavno društvo s ograničenom odgovornošću za ugostiteljstvo zastupanog po punomoćniku Dijana Dragojević</item>
    </izvorni_sadrzaj>
    <derivirana_varijabla naziv="DomainObject.Predmet.ProtuStrankaListFormated_1">
      <item>Slatki užitak jednostavno društvo s ograničenom odgovornošću za ugostiteljstvo zastupanog po punomoćniku Dijana Dragojević</item>
    </derivirana_varijabla>
  </DomainObject.Predmet.ProtuStrankaListFormated>
  <DomainObject.Predmet.ProtuStrankaListFormatedOIB>
    <izvorni_sadrzaj>
      <item>Slatki užitak jednostavno društvo s ograničenom odgovornošću za ugostiteljstvo, OIB 91762364692 zastupanog po punomoćniku Dijana Dragojević</item>
    </izvorni_sadrzaj>
    <derivirana_varijabla naziv="DomainObject.Predmet.ProtuStrankaListFormatedOIB_1">
      <item>Slatki užitak jednostavno društvo s ograničenom odgovornošću za ugostiteljstvo, OIB 91762364692 zastupanog po punomoćniku Dijana Dragojević</item>
    </derivirana_varijabla>
  </DomainObject.Predmet.ProtuStrankaListFormatedOIB>
  <DomainObject.Predmet.ProtuStrankaListFormatedWithAdress>
    <izvorni_sadrzaj>
      <item>Slatki užitak jednostavno društvo s ograničenom odgovornošću za ugostiteljstvo, Kuntićev odvojak 27, 10000 Zagreb zastupanog po punomoćniku Dijana Dragojević</item>
    </izvorni_sadrzaj>
    <derivirana_varijabla naziv="DomainObject.Predmet.ProtuStrankaListFormatedWithAdress_1">
      <item>Slatki užitak jednostavno društvo s ograničenom odgovornošću za ugostiteljstvo, Kuntićev odvojak 27, 10000 Zagreb zastupanog po punomoćniku Dijana Dragojević</item>
    </derivirana_varijabla>
  </DomainObject.Predmet.ProtuStrankaListFormatedWithAdress>
  <DomainObject.Predmet.ProtuStrankaListFormatedWithAdressOIB>
    <izvorni_sadrzaj>
      <item>Slatki užitak jednostavno društvo s ograničenom odgovornošću za ugostiteljstvo, OIB 91762364692, Kuntićev odvojak 27, 10000 Zagreb zastupanog po punomoćniku Dijana Dragojević</item>
    </izvorni_sadrzaj>
    <derivirana_varijabla naziv="DomainObject.Predmet.ProtuStrankaListFormatedWithAdressOIB_1">
      <item>Slatki užitak jednostavno društvo s ograničenom odgovornošću za ugostiteljstvo, OIB 91762364692, Kuntićev odvojak 27, 10000 Zagreb zastupanog po punomoćniku Dijana Dragojević</item>
    </derivirana_varijabla>
  </DomainObject.Predmet.ProtuStrankaListFormatedWithAdressOIB>
  <DomainObject.Predmet.ProtuStrankaListNazivFormated>
    <izvorni_sadrzaj>
      <item>Slatki užitak jednostavno društvo s ograničenom odgovornošću za ugostiteljstvo</item>
    </izvorni_sadrzaj>
    <derivirana_varijabla naziv="DomainObject.Predmet.ProtuStrankaListNazivFormated_1">
      <item>Slatki užitak jednostavno društvo s ograničenom odgovornošću za ugostiteljstvo</item>
    </derivirana_varijabla>
  </DomainObject.Predmet.ProtuStrankaListNazivFormated>
  <DomainObject.Predmet.ProtuStrankaListNazivFormatedOIB>
    <izvorni_sadrzaj>
      <item>Slatki užitak jednostavno društvo s ograničenom odgovornošću za ugostiteljstvo, OIB 91762364692</item>
    </izvorni_sadrzaj>
    <derivirana_varijabla naziv="DomainObject.Predmet.ProtuStrankaListNazivFormatedOIB_1">
      <item>Slatki užitak jednostavno društvo s ograničenom odgovornošću za ugostiteljstvo, OIB 91762364692</item>
    </derivirana_varijabla>
  </DomainObject.Predmet.ProtuStrankaListNazivFormatedOIB>
  <DomainObject.Predmet.OstaliListFormated>
    <izvorni_sadrzaj>
      <item>Dijana Dragojević punomoćnik sudionika u postupku Slatki užitak jednostavno društvo s ograničenom odgovornošću za ugostiteljstvo</item>
    </izvorni_sadrzaj>
    <derivirana_varijabla naziv="DomainObject.Predmet.OstaliListFormated_1">
      <item>Dijana Dragojević punomoćnik sudionika u postupku Slatki užitak jednostavno društvo s ograničenom odgovornošću za ugostiteljstvo</item>
    </derivirana_varijabla>
  </DomainObject.Predmet.OstaliListFormated>
  <DomainObject.Predmet.OstaliListFormatedOIB>
    <izvorni_sadrzaj>
      <item>Dijana Dragojević, OIB 55106370186 punomoćnik sudionika u postupku Slatki užitak jednostavno društvo s ograničenom odgovornošću za ugostiteljstvo</item>
    </izvorni_sadrzaj>
    <derivirana_varijabla naziv="DomainObject.Predmet.OstaliListFormatedOIB_1">
      <item>Dijana Dragojević, OIB 55106370186 punomoćnik sudionika u postupku Slatki užitak jednostavno društvo s ograničenom odgovornošću za ugostiteljstvo</item>
    </derivirana_varijabla>
  </DomainObject.Predmet.OstaliListFormatedOIB>
  <DomainObject.Predmet.OstaliListFormatedWithAdress>
    <izvorni_sadrzaj>
      <item>Dijana Dragojević, Kuntići 50, 10000 Zagreb punomoćnik sudionika u postupku Slatki užitak jednostavno društvo s ograničenom odgovornošću za ugostiteljstvo</item>
    </izvorni_sadrzaj>
    <derivirana_varijabla naziv="DomainObject.Predmet.OstaliListFormatedWithAdress_1">
      <item>Dijana Dragojević, Kuntići 50, 10000 Zagreb punomoćnik sudionika u postupku Slatki užitak jednostavno društvo s ograničenom odgovornošću za ugostiteljstvo</item>
    </derivirana_varijabla>
  </DomainObject.Predmet.OstaliListFormatedWithAdress>
  <DomainObject.Predmet.OstaliListFormatedWithAdressOIB>
    <izvorni_sadrzaj>
      <item>Dijana Dragojević, OIB 55106370186, Kuntići 50, 10000 Zagreb punomoćnik sudionika u postupku Slatki užitak jednostavno društvo s ograničenom odgovornošću za ugostiteljstvo</item>
    </izvorni_sadrzaj>
    <derivirana_varijabla naziv="DomainObject.Predmet.OstaliListFormatedWithAdressOIB_1">
      <item>Dijana Dragojević, OIB 55106370186, Kuntići 50, 10000 Zagreb punomoćnik sudionika u postupku Slatki užitak jednostavno društvo s ograničenom odgovornošću za ugostiteljstvo</item>
    </derivirana_varijabla>
  </DomainObject.Predmet.OstaliListFormatedWithAdressOIB>
  <DomainObject.Predmet.OstaliListNazivFormated>
    <izvorni_sadrzaj>
      <item>Dijana Dragojević</item>
    </izvorni_sadrzaj>
    <derivirana_varijabla naziv="DomainObject.Predmet.OstaliListNazivFormated_1">
      <item>Dijana Dragojević</item>
    </derivirana_varijabla>
  </DomainObject.Predmet.OstaliListNazivFormated>
  <DomainObject.Predmet.OstaliListNazivFormatedOIB>
    <izvorni_sadrzaj>
      <item>Dijana Dragojević, OIB 55106370186</item>
    </izvorni_sadrzaj>
    <derivirana_varijabla naziv="DomainObject.Predmet.OstaliListNazivFormatedOIB_1">
      <item>Dijana Dragojević, OIB 55106370186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užitak jednostavno društvo s ograničenom odgovornošću za ugostiteljstvo</izvorni_sadrzaj>
    <derivirana_varijabla naziv="DomainObject.Predmet.ProtustrankaIDrugi_1">Slatki užitak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Slatki užitak jednostavno društvo s ograničenom odgovornošću za ugostiteljstvo, OIB 91762364692, Kuntićev odvojak 27, 10000 Zagreb</izvorni_sadrzaj>
    <derivirana_varijabla naziv="DomainObject.Predmet.ProtustrankaIDrugiAdressOIB_1">Slatki užitak jednostavno društvo s ograničenom odgovornošću za ugostiteljstvo, OIB 91762364692, Kuntićev odvojak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Slatki užitak jednostavno društvo s ograničenom odgovornošću za ugostiteljstvo</item>
      <item>Dijana Dragojević</item>
    </izvorni_sadrzaj>
    <derivirana_varijabla naziv="DomainObject.Predmet.SudioniciListNaziv_1">
      <item>FINA Regionalni centar Zagreb</item>
      <item>Slatki užitak jednostavno društvo s ograničenom odgovornošću za ugostiteljstvo</item>
      <item>Dijana Dragojević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Slatki užitak jednostavno društvo s ograničenom odgovornošću za ugostiteljstvo, OIB 91762364692, Kuntićev odvojak 27,10000 Zagreb</item>
      <item>Dijana Dragojević, OIB 55106370186, Kuntići 50,10000 Zagreb</item>
    </izvorni_sadrzaj>
    <derivirana_varijabla naziv="DomainObject.Predmet.SudioniciListAdressOIB_1">
      <item>FINA Regionalni centar Zagreb, OIB 85821130368, Trg svibanjskih žrtava 1995. br. 1,10000 Zagreb</item>
      <item>Slatki užitak jednostavno društvo s ograničenom odgovornošću za ugostiteljstvo, OIB 91762364692, Kuntićev odvojak 27,10000 Zagreb</item>
      <item>Dijana Dragojević, OIB 55106370186, Kuntići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91762364692</item>
      <item>, OIB 55106370186</item>
    </izvorni_sadrzaj>
    <derivirana_varijabla naziv="DomainObject.Predmet.SudioniciListNazivOIB_1">
      <item>, OIB 85821130368</item>
      <item>, OIB 91762364692</item>
      <item>, OIB 55106370186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3FDB6-44C2-4576-A3F3-78B2F1DEA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1686</properties:Characters>
  <properties:Lines>50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2018-01-17T13:02:00Z</cp:lastPrinted>
  <dcterms:modified xmlns:xsi="http://www.w3.org/2001/XMLSchema-instance" xsi:type="dcterms:W3CDTF">2018-01-17T13:02:00Z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