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815d" w14:paraId="61b815d" w:rsidRDefault="00A42165" w:rsidP="001940FB" w:rsidR="00A4216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9932E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42165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42165" w:rsidP="00AA6BCF" w:rsidR="00A4216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42165" w:rsidP="00A42165" w:rsidR="00A4216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42165" w:rsidP="00A42165" w:rsidR="00A4216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4216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4216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D149D">
        <w:rPr>
          <w:rFonts w:cs="Calibri" w:eastAsia="Arial Unicode MS" w:hAnsi="Calibri" w:ascii="Calibri"/>
          <w:kern w:val="1"/>
          <w:lang w:eastAsia="ar-SA" w:val="hr-HR"/>
        </w:rPr>
        <w:t xml:space="preserve">MARIJA </w:t>
      </w:r>
      <w:r w:rsidR="00C0768F">
        <w:rPr>
          <w:rFonts w:cs="Calibri" w:eastAsia="Arial Unicode MS" w:hAnsi="Calibri" w:ascii="Calibri"/>
          <w:kern w:val="1"/>
          <w:lang w:eastAsia="ar-SA" w:val="hr-HR"/>
        </w:rPr>
        <w:t>JAŠIĆ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C0768F" w:rsidRPr="00C0768F">
        <w:rPr>
          <w:rFonts w:cs="Calibri" w:hAnsi="Calibri" w:ascii="Calibri"/>
        </w:rPr>
        <w:t>61.599,88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0768F" w:rsidRPr="00C0768F">
        <w:rPr>
          <w:rFonts w:cs="Calibri" w:hAnsi="Calibri" w:ascii="Calibri"/>
        </w:rPr>
        <w:t>56.299,88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0768F" w:rsidRPr="00C0768F">
        <w:rPr>
          <w:rFonts w:cs="Calibri" w:hAnsi="Calibri" w:ascii="Calibri"/>
        </w:rPr>
        <w:t>5.300,00 kn</w:t>
      </w:r>
      <w:r w:rsidR="00C0768F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A42165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4216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42165" w:rsidRPr="00A4216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B8408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768F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C0768F">
              <w:rPr>
                <w:rFonts w:cs="Calibri" w:hAnsi="Calibri" w:ascii="Calibri"/>
              </w:rPr>
              <w:t>MARIJA JAŠIĆ</w:t>
            </w:r>
            <w:r w:rsidR="00AB3886">
              <w:rPr>
                <w:rFonts w:cs="Calibri"/>
              </w:rPr>
              <w:t xml:space="preserve">, </w:t>
            </w:r>
            <w:r w:rsidR="00AB3886" w:rsidRPr="00AB3886">
              <w:rPr>
                <w:rFonts w:cs="Calibri"/>
              </w:rPr>
              <w:t xml:space="preserve"> </w:t>
            </w:r>
            <w:r w:rsidRPr="00C0768F">
              <w:rPr>
                <w:rFonts w:cs="Calibri" w:hAnsi="Calibri" w:ascii="Calibri"/>
              </w:rPr>
              <w:t>Dubrovačka 3, Split</w:t>
            </w:r>
            <w:r w:rsidR="00CD149D">
              <w:rPr>
                <w:rFonts w:cs="Calibri" w:hAnsi="Calibri" w:ascii="Calibri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C0768F">
              <w:rPr>
                <w:rFonts w:cs="Calibri" w:hAnsi="Calibri" w:ascii="Calibri"/>
              </w:rPr>
              <w:t>86488827598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B3886" w:rsidP="00CD149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B388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0768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0768F">
              <w:rPr>
                <w:rFonts w:cs="Calibri" w:hAnsi="Calibri" w:ascii="Calibri"/>
              </w:rPr>
              <w:t>61.599,88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C0768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0768F">
              <w:rPr>
                <w:rFonts w:cs="Calibri" w:hAnsi="Calibri" w:ascii="Calibri"/>
              </w:rPr>
              <w:t>56.299,88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C0768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0768F">
              <w:rPr>
                <w:rFonts w:cs="Calibri" w:hAnsi="Calibri" w:ascii="Calibri"/>
              </w:rPr>
              <w:t>5.300,00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42165" w:rsidP="00A42165" w:rsidR="00A4216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A54A6" w:rsidP="00A571F2" w:rsidR="00A571F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71F2" w:rsidP="00A571F2" w:rsidR="00A571F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571F2" w:rsidP="00A571F2" w:rsidR="00A571F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571F2" w:rsidP="00A571F2" w:rsidR="00A571F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81A" w:rsidR="0098381A">
      <w:pPr>
        <w:spacing w:after="0"/>
      </w:pPr>
      <w:r>
        <w:separator/>
      </w:r>
    </w:p>
  </w:endnote>
  <w:endnote w:id="0" w:type="continuationSeparator">
    <w:p w:rsidRDefault="0098381A" w:rsidR="009838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81A" w:rsidR="0098381A">
      <w:pPr>
        <w:spacing w:after="0"/>
      </w:pPr>
      <w:r>
        <w:separator/>
      </w:r>
    </w:p>
  </w:footnote>
  <w:footnote w:id="0" w:type="continuationSeparator">
    <w:p w:rsidRDefault="0098381A" w:rsidR="0098381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AD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6F64F6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0C3C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5ED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3E43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36799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DA9"/>
    <w:rsid w:val="006D6EEF"/>
    <w:rsid w:val="006D7EF7"/>
    <w:rsid w:val="006E0CA4"/>
    <w:rsid w:val="006E24EE"/>
    <w:rsid w:val="006E2E7E"/>
    <w:rsid w:val="006E3209"/>
    <w:rsid w:val="006E4469"/>
    <w:rsid w:val="006F1AD5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54A6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36BF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381A"/>
    <w:rsid w:val="00986801"/>
    <w:rsid w:val="009932E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3A14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2165"/>
    <w:rsid w:val="00A44876"/>
    <w:rsid w:val="00A4706C"/>
    <w:rsid w:val="00A50AB5"/>
    <w:rsid w:val="00A55AA0"/>
    <w:rsid w:val="00A571F2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4083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768F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5AFC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149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F1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AD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AD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AD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AD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F1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AD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AD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AD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AD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1435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St-651/2017-224 / Podnesak - Podnesak (-224.docx)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