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fe485" w14:paraId="c8fe485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B2DF6" w:rsidP="00CB2DF6" w:rsidR="00CB2DF6" w:rsidRPr="00CB2DF6">
      <w:pPr>
        <w:spacing w:after="0"/>
        <w:ind w:left="5664"/>
        <w:rPr>
          <w:rFonts w:cs="Times New Roman" w:eastAsia="Calibri"/>
          <w:noProof/>
        </w:rPr>
      </w:pPr>
      <w:r w:rsidRPr="00CB2DF6">
        <w:rPr>
          <w:rFonts w:cs="Times New Roman" w:eastAsia="Calibri"/>
          <w:b/>
          <w:noProof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2" style="position:absolute;left:0;text-align:left;margin-left:85.05pt;margin-top:42.55pt;width:59.55pt;height:76.5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BtO4s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w4qSDFt3TB6U5Q+LhwCQKTI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gbTuLLACAACtBQAADgAAAAAAAAAAAAAAAAAuAgAAZHJzL2Uyb0RvYy54bWxQSwECLQAUAAYACAAAACEAnVYN2t4AAAAKAQAADwAAAAAAAAAAAAAAAAAKBQAAZHJzL2Rvd25yZXYueG1sUEsFBgAAAAAEAAQA8wAAABUGAAAAAA==">
            <v:textbox inset="0,0,0,0">
              <w:txbxContent>
                <w:p w:rsidRDefault="00CB2DF6" w:rsidP="00CB2DF6" w:rsidR="00CB2DF6">
                  <w:pPr>
                    <w:pStyle w:val="GrbRH"/>
                  </w:pPr>
                </w:p>
              </w:txbxContent>
            </v:textbox>
            <w10:wrap anchory="page" anchorx="page"/>
          </v:shape>
        </w:pict>
      </w:r>
      <w:r w:rsidRPr="00CB2DF6">
        <w:rPr>
          <w:rFonts w:cs="Times New Roman" w:eastAsia="Times New Roman"/>
          <w:noProof/>
          <w:lang w:eastAsia="hr-HR"/>
        </w:rPr>
        <w:t xml:space="preserve">    Poslovni broj 3. St-92/2012-244</w:t>
      </w:r>
    </w:p>
    <w:p w:rsidRDefault="00CB2DF6" w:rsidP="00CB2DF6" w:rsidR="00CB2DF6" w:rsidRPr="00CB2DF6">
      <w:pPr>
        <w:spacing w:after="0"/>
        <w:rPr>
          <w:rFonts w:cs="Arial" w:eastAsia="Times New Roman" w:hAnsi="Arial" w:ascii="Arial"/>
          <w:lang w:eastAsia="hr-HR"/>
        </w:rPr>
      </w:pPr>
    </w:p>
    <w:p w:rsidRDefault="00CB2DF6" w:rsidP="00CB2DF6" w:rsidR="00CB2DF6" w:rsidRPr="00CB2DF6">
      <w:pPr>
        <w:spacing w:after="0"/>
        <w:ind w:firstLine="708"/>
        <w:rPr>
          <w:rFonts w:cs="Times New Roman" w:eastAsia="Times New Roman"/>
          <w:lang w:eastAsia="hr-HR"/>
        </w:rPr>
      </w:pPr>
      <w:bookmarkStart w:name="_GoBack" w:id="0"/>
      <w:bookmarkEnd w:id="0"/>
      <w:r w:rsidRPr="00CB2DF6">
        <w:rPr>
          <w:rFonts w:cs="Times New Roman" w:eastAsia="Times New Roman"/>
          <w:lang w:eastAsia="hr-HR"/>
        </w:rPr>
        <w:t xml:space="preserve">REPUBLIKA HRVATSKA </w:t>
      </w:r>
      <w:r w:rsidRPr="00CB2DF6">
        <w:rPr>
          <w:rFonts w:cs="Times New Roman" w:eastAsia="Times New Roman"/>
          <w:lang w:eastAsia="hr-HR"/>
        </w:rPr>
        <w:tab/>
      </w:r>
      <w:r w:rsidRPr="00CB2DF6">
        <w:rPr>
          <w:rFonts w:cs="Times New Roman" w:eastAsia="Times New Roman"/>
          <w:lang w:eastAsia="hr-HR"/>
        </w:rPr>
        <w:tab/>
      </w:r>
      <w:r w:rsidRPr="00CB2DF6">
        <w:rPr>
          <w:rFonts w:cs="Times New Roman" w:eastAsia="Times New Roman"/>
          <w:lang w:eastAsia="hr-HR"/>
        </w:rPr>
        <w:tab/>
      </w:r>
      <w:r w:rsidRPr="00CB2DF6">
        <w:rPr>
          <w:rFonts w:cs="Times New Roman" w:eastAsia="Times New Roman"/>
          <w:lang w:eastAsia="hr-HR"/>
        </w:rPr>
        <w:tab/>
      </w:r>
      <w:r w:rsidRPr="00CB2DF6">
        <w:rPr>
          <w:rFonts w:cs="Times New Roman" w:eastAsia="Times New Roman"/>
          <w:lang w:eastAsia="hr-HR"/>
        </w:rPr>
        <w:tab/>
      </w:r>
    </w:p>
    <w:p w:rsidRDefault="00CB2DF6" w:rsidP="00CB2DF6" w:rsidR="00CB2DF6" w:rsidRPr="00CB2DF6">
      <w:pPr>
        <w:spacing w:after="0"/>
        <w:ind w:firstLine="708"/>
        <w:rPr>
          <w:rFonts w:cs="Times New Roman" w:eastAsia="Times New Roman"/>
          <w:lang w:eastAsia="hr-HR"/>
        </w:rPr>
      </w:pPr>
      <w:r w:rsidRPr="00CB2DF6">
        <w:rPr>
          <w:rFonts w:cs="Times New Roman" w:eastAsia="Times New Roman"/>
          <w:lang w:eastAsia="hr-HR"/>
        </w:rPr>
        <w:t>TRGOVAČKI SUD U ZADRU</w:t>
      </w:r>
    </w:p>
    <w:p w:rsidRDefault="00CB2DF6" w:rsidP="00CB2DF6" w:rsidR="00CB2DF6" w:rsidRPr="00CB2DF6">
      <w:pPr>
        <w:spacing w:after="0"/>
        <w:ind w:firstLine="708"/>
        <w:rPr>
          <w:rFonts w:cs="Times New Roman" w:eastAsia="Times New Roman"/>
          <w:lang w:eastAsia="hr-HR"/>
        </w:rPr>
      </w:pPr>
      <w:r w:rsidRPr="00CB2DF6">
        <w:rPr>
          <w:rFonts w:cs="Times New Roman" w:eastAsia="Times New Roman"/>
          <w:lang w:eastAsia="hr-HR"/>
        </w:rPr>
        <w:t>Zadar, Dr. Franje Tuđmana 35</w:t>
      </w:r>
    </w:p>
    <w:p w:rsidRDefault="00CB2DF6" w:rsidP="00CB2DF6" w:rsidR="00CB2DF6" w:rsidRPr="00CB2DF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B2DF6" w:rsidP="00CB2DF6" w:rsidR="00CB2DF6" w:rsidRPr="00CB2DF6">
      <w:pPr>
        <w:spacing w:after="0"/>
        <w:jc w:val="center"/>
        <w:rPr>
          <w:rFonts w:cs="Times New Roman" w:eastAsia="Times New Roman"/>
          <w:lang w:eastAsia="hr-HR"/>
        </w:rPr>
      </w:pPr>
      <w:r w:rsidRPr="00CB2DF6">
        <w:rPr>
          <w:rFonts w:cs="Times New Roman" w:eastAsia="Times New Roman"/>
          <w:lang w:eastAsia="hr-HR"/>
        </w:rPr>
        <w:t>R E P U B L I K A  H R V A T S KA</w:t>
      </w:r>
    </w:p>
    <w:p w:rsidRDefault="00CB2DF6" w:rsidP="00CB2DF6" w:rsidR="00CB2DF6" w:rsidRPr="00CB2DF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B2DF6" w:rsidP="00CB2DF6" w:rsidR="00CB2DF6" w:rsidRPr="00CB2DF6">
      <w:pPr>
        <w:spacing w:after="0"/>
        <w:jc w:val="center"/>
        <w:rPr>
          <w:rFonts w:cs="Times New Roman" w:eastAsia="Times New Roman"/>
          <w:lang w:eastAsia="hr-HR"/>
        </w:rPr>
      </w:pPr>
      <w:r w:rsidRPr="00CB2DF6">
        <w:rPr>
          <w:rFonts w:cs="Times New Roman" w:eastAsia="Times New Roman"/>
          <w:lang w:eastAsia="hr-HR"/>
        </w:rPr>
        <w:t>Z A K LJ U Č A K</w:t>
      </w:r>
    </w:p>
    <w:p w:rsidRDefault="00CB2DF6" w:rsidP="00CB2DF6" w:rsidR="00CB2DF6" w:rsidRPr="00CB2DF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B2DF6" w:rsidP="00CB2DF6" w:rsidR="00CB2DF6" w:rsidRPr="00CB2DF6">
      <w:pPr>
        <w:spacing w:after="0"/>
        <w:ind w:firstLine="708"/>
        <w:jc w:val="both"/>
        <w:rPr>
          <w:rFonts w:cs="Times New Roman" w:eastAsia="Times New Roman"/>
        </w:rPr>
      </w:pPr>
      <w:r w:rsidRPr="00CB2DF6">
        <w:rPr>
          <w:rFonts w:cs="Times New Roman" w:eastAsia="Times New Roman"/>
          <w:lang w:eastAsia="hr-HR"/>
        </w:rPr>
        <w:t>Trgovački sud u Zadru, po sutkinji Tini Grgas, u stečajnom postupku nad stečajnim dužnikom MUŠIĆ d.o.o. u stečaju, Zadar, Ulica Stjepana Radića 42/c, OIB: 21643614374 kojeg zastupa stečajni upravitelj Milan Ljubičić iz Paga, povodom prijedloga stečajnog upravitelja od 19. rujna 2017. za donošenje odluke o obustavi i zaključenju stečajnoga postupka nad dužnikom</w:t>
      </w:r>
      <w:r w:rsidRPr="00CB2DF6">
        <w:rPr>
          <w:rFonts w:cs="Times New Roman" w:eastAsia="Times New Roman"/>
        </w:rPr>
        <w:t xml:space="preserve"> zbog nedostatnosti mase za namirenje troškova stečajnoga postupka,</w:t>
      </w:r>
      <w:r w:rsidRPr="00CB2DF6">
        <w:rPr>
          <w:rFonts w:cs="Times New Roman" w:eastAsia="Times New Roman"/>
          <w:lang w:eastAsia="hr-HR"/>
        </w:rPr>
        <w:t xml:space="preserve"> postupajući u skladu s odredbom čl. 293. Stečajnog zakona (Narodne novine broj 71/15), </w:t>
      </w:r>
      <w:r w:rsidRPr="00CB2DF6">
        <w:rPr>
          <w:rFonts w:cs="Times New Roman" w:eastAsia="Times New Roman"/>
        </w:rPr>
        <w:t xml:space="preserve">22. rujna 2017. </w:t>
      </w:r>
    </w:p>
    <w:p w:rsidRDefault="00CB2DF6" w:rsidP="00CB2DF6" w:rsidR="00CB2DF6" w:rsidRPr="00CB2DF6">
      <w:pPr>
        <w:spacing w:after="0"/>
        <w:rPr>
          <w:rFonts w:cs="Times New Roman" w:eastAsia="Times New Roman"/>
          <w:lang w:eastAsia="hr-HR"/>
        </w:rPr>
      </w:pPr>
    </w:p>
    <w:p w:rsidRDefault="00CB2DF6" w:rsidP="00CB2DF6" w:rsidR="00CB2DF6" w:rsidRPr="00CB2DF6">
      <w:pPr>
        <w:spacing w:after="0"/>
        <w:jc w:val="center"/>
        <w:rPr>
          <w:rFonts w:cs="Times New Roman" w:eastAsia="Times New Roman"/>
          <w:lang w:eastAsia="hr-HR"/>
        </w:rPr>
      </w:pPr>
      <w:r w:rsidRPr="00CB2DF6">
        <w:rPr>
          <w:rFonts w:cs="Times New Roman" w:eastAsia="Times New Roman"/>
          <w:lang w:eastAsia="hr-HR"/>
        </w:rPr>
        <w:t xml:space="preserve">z a k </w:t>
      </w:r>
      <w:proofErr w:type="spellStart"/>
      <w:r w:rsidRPr="00CB2DF6">
        <w:rPr>
          <w:rFonts w:cs="Times New Roman" w:eastAsia="Times New Roman"/>
          <w:lang w:eastAsia="hr-HR"/>
        </w:rPr>
        <w:t>lj</w:t>
      </w:r>
      <w:proofErr w:type="spellEnd"/>
      <w:r w:rsidRPr="00CB2DF6">
        <w:rPr>
          <w:rFonts w:cs="Times New Roman" w:eastAsia="Times New Roman"/>
          <w:lang w:eastAsia="hr-HR"/>
        </w:rPr>
        <w:t xml:space="preserve"> u č i o   j e</w:t>
      </w:r>
    </w:p>
    <w:p w:rsidRDefault="00CB2DF6" w:rsidP="00CB2DF6" w:rsidR="00CB2DF6" w:rsidRPr="00CB2DF6">
      <w:pPr>
        <w:spacing w:after="0"/>
        <w:jc w:val="both"/>
        <w:rPr>
          <w:rFonts w:cs="Times New Roman" w:eastAsia="Times New Roman"/>
          <w:lang w:eastAsia="hr-HR"/>
        </w:rPr>
      </w:pPr>
    </w:p>
    <w:p w:rsidRDefault="00CB2DF6" w:rsidP="00CB2DF6" w:rsidR="00CB2DF6" w:rsidRPr="00CB2DF6">
      <w:pPr>
        <w:tabs>
          <w:tab w:pos="108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CB2DF6">
        <w:rPr>
          <w:rFonts w:cs="Times New Roman" w:eastAsia="Times New Roman"/>
          <w:lang w:eastAsia="hr-HR"/>
        </w:rPr>
        <w:tab/>
        <w:t xml:space="preserve">I. Saziva se skupština vjerovnika uvodno označenog stečajnog dužnika za dan </w:t>
      </w:r>
      <w:r w:rsidRPr="00CB2DF6">
        <w:rPr>
          <w:rFonts w:cs="Times New Roman" w:eastAsia="Times New Roman"/>
          <w:b/>
          <w:lang w:eastAsia="hr-HR"/>
        </w:rPr>
        <w:t xml:space="preserve">12. listopada 2017. u 10,00 sati </w:t>
      </w:r>
      <w:r w:rsidRPr="00CB2DF6">
        <w:rPr>
          <w:rFonts w:cs="Times New Roman" w:eastAsia="Times New Roman"/>
          <w:lang w:eastAsia="hr-HR"/>
        </w:rPr>
        <w:t xml:space="preserve">u zgradi Trgovačkog suda u Zadru, Dr. Franje Tuđmana br. 35, sudnica broj 26/I kat radi pribavljanja mišljenja vjerovnika stečajne mase i skupštine vjerovnika o prijedlogu stečajnog upravitelja za donošenje odluke o obustavi i zaključenju stečajnoga postupka zbog nedostatnosti mase za namirenje troškova postupka u smislu odredbe čl. 293. st. 1. i 2. Stečajnoga zakona (Narodne novine broj 71/15, u nastavku odluke: SZ). </w:t>
      </w:r>
    </w:p>
    <w:p w:rsidRDefault="00CB2DF6" w:rsidP="00CB2DF6" w:rsidR="00CB2DF6" w:rsidRPr="00CB2DF6">
      <w:pPr>
        <w:tabs>
          <w:tab w:pos="1080" w:val="left"/>
        </w:tabs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CB2DF6">
        <w:rPr>
          <w:rFonts w:cs="Times New Roman" w:eastAsia="Times New Roman"/>
          <w:lang w:eastAsia="hr-HR"/>
        </w:rPr>
        <w:tab/>
        <w:t xml:space="preserve">II. Stečajni postupak nad dužnikom se neće obustaviti i zaključiti ako vjerovnici stečajne mase i vjerovnici stečajnoga dužnika koji se budu protivili obustavi postupka solidarno predujme dostatan iznos novca za namirenje troškova postupka u roku kojeg će im sud odrediti posebnim rješenjem prema predračunu troškova stečajnog upravitelja. Stečajni upravitelj može i nakon obustave i zaključenja stečajnog postupka u ime stečajnog dužnika, a za račun stečajne mase nastaviti s unovčenjem imovine dužnika i s ostvarenim sredstvima postupiti prema odredbi iz čl. 133. st. 1. SZ-a.  </w:t>
      </w:r>
    </w:p>
    <w:p w:rsidRDefault="00CB2DF6" w:rsidP="00CB2DF6" w:rsidR="00CB2DF6" w:rsidRPr="00CB2DF6">
      <w:pPr>
        <w:tabs>
          <w:tab w:pos="1080" w:val="left"/>
        </w:tabs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CB2DF6">
        <w:rPr>
          <w:rFonts w:cs="Times New Roman" w:eastAsia="Times New Roman"/>
          <w:lang w:eastAsia="hr-HR"/>
        </w:rPr>
        <w:tab/>
        <w:t xml:space="preserve">III. Vjerovnici stečajne mase i vjerovnici stečajnog dužnika mogu na ročištu skupštine vjerovnika dati svoje mišljenje o donošenju odluke o obustavi i zaključenju stečajnoga postupka nad dužnikom zbog nedostatnosti mase za namirenje troškova stečajnoga postupka, a ako nisu u mogućnosti nazočiti ročištu, svoje mišljenje mogu dati i u pisanom obliku te isto podnijeti u spis najkasnije tri dana prije održavanja ročišta. </w:t>
      </w:r>
    </w:p>
    <w:p w:rsidRDefault="00CB2DF6" w:rsidP="00CB2DF6" w:rsidR="00CB2DF6" w:rsidRPr="00CB2DF6">
      <w:pPr>
        <w:tabs>
          <w:tab w:pos="1080" w:val="left"/>
        </w:tabs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CB2DF6">
        <w:rPr>
          <w:rFonts w:cs="Times New Roman" w:eastAsia="Times New Roman"/>
          <w:lang w:eastAsia="hr-HR"/>
        </w:rPr>
        <w:tab/>
        <w:t xml:space="preserve">IV. Ovaj zaključak će se objaviti na mrežnoj stranici e-Oglasna ploča sudova istog dana kada je donesen te svim vjerovnicima stečajne mase, vjerovnicima stečajnog dužnika i stečajnom upravitelju dužnika služi kao poziv za ročište na kojem vjerovnici iznose svoje mišljenje i donose svoje odluke. </w:t>
      </w:r>
    </w:p>
    <w:p w:rsidRDefault="00CB2DF6" w:rsidP="00CB2DF6" w:rsidR="00CB2DF6" w:rsidRPr="00CB2DF6">
      <w:pPr>
        <w:tabs>
          <w:tab w:pos="1080" w:val="left"/>
        </w:tabs>
        <w:spacing w:after="0"/>
        <w:jc w:val="center"/>
        <w:rPr>
          <w:rFonts w:cs="Times New Roman" w:eastAsia="Times New Roman"/>
          <w:lang w:eastAsia="hr-HR"/>
        </w:rPr>
      </w:pPr>
    </w:p>
    <w:p w:rsidRDefault="00CB2DF6" w:rsidP="00CB2DF6" w:rsidR="00CB2DF6" w:rsidRPr="00CB2DF6">
      <w:pPr>
        <w:tabs>
          <w:tab w:pos="108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CB2DF6">
        <w:rPr>
          <w:rFonts w:cs="Times New Roman" w:eastAsia="Times New Roman"/>
          <w:lang w:eastAsia="hr-HR"/>
        </w:rPr>
        <w:t xml:space="preserve">U Zadru 22. rujna 2017. </w:t>
      </w:r>
    </w:p>
    <w:p w:rsidRDefault="00CB2DF6" w:rsidP="00CB2DF6" w:rsidR="00CB2DF6" w:rsidRPr="00CB2DF6">
      <w:pPr>
        <w:tabs>
          <w:tab w:pos="1080" w:val="left"/>
        </w:tabs>
        <w:spacing w:after="0"/>
        <w:jc w:val="center"/>
        <w:rPr>
          <w:rFonts w:cs="Times New Roman" w:eastAsia="Times New Roman"/>
          <w:lang w:eastAsia="hr-HR"/>
        </w:rPr>
      </w:pPr>
    </w:p>
    <w:p w:rsidRDefault="00CB2DF6" w:rsidP="00CB2DF6" w:rsidR="00CB2DF6" w:rsidRPr="00CB2DF6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CB2DF6">
        <w:rPr>
          <w:rFonts w:cs="Times New Roman" w:eastAsia="Times New Roman"/>
          <w:lang w:eastAsia="hr-HR"/>
        </w:rPr>
        <w:t xml:space="preserve">                                          Sutkinja</w:t>
      </w:r>
    </w:p>
    <w:p w:rsidRDefault="00CB2DF6" w:rsidP="00CB2DF6" w:rsidR="00CB2DF6" w:rsidRPr="00CB2DF6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CB2DF6">
        <w:rPr>
          <w:rFonts w:cs="Times New Roman" w:eastAsia="Times New Roman"/>
          <w:lang w:eastAsia="hr-HR"/>
        </w:rPr>
        <w:t>Tina Grgas</w:t>
      </w:r>
    </w:p>
    <w:p w:rsidRDefault="00CB2DF6" w:rsidP="00CB2DF6" w:rsidR="00CB2DF6" w:rsidRPr="00CB2DF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B2DF6" w:rsidP="00CB2DF6" w:rsidR="00CB2DF6" w:rsidRPr="00CB2DF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B2DF6">
        <w:rPr>
          <w:rFonts w:cs="Times New Roman" w:eastAsia="Times New Roman"/>
          <w:lang w:eastAsia="hr-HR"/>
        </w:rPr>
        <w:t>UPUTA O PRAVNOM LIJEKU:</w:t>
      </w:r>
    </w:p>
    <w:p w:rsidRDefault="00CB2DF6" w:rsidP="00CB2DF6" w:rsidR="00CB2DF6" w:rsidRPr="00CB2DF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B2DF6">
        <w:rPr>
          <w:rFonts w:cs="Times New Roman" w:eastAsia="Times New Roman"/>
          <w:lang w:eastAsia="hr-HR"/>
        </w:rPr>
        <w:t xml:space="preserve">Protiv ovog zaključka nije dopušten pravni lijek (čl. 19. st. 7. Stečajnog zakona). </w:t>
      </w:r>
    </w:p>
    <w:p w:rsidRDefault="00CB2DF6" w:rsidP="00CB2DF6" w:rsidR="00CB2DF6" w:rsidRPr="00CB2DF6">
      <w:pPr>
        <w:spacing w:after="0"/>
        <w:jc w:val="both"/>
        <w:rPr>
          <w:rFonts w:cs="Times New Roman" w:eastAsia="Times New Roman"/>
          <w:lang w:eastAsia="hr-HR"/>
        </w:rPr>
      </w:pPr>
      <w:r w:rsidRPr="00CB2DF6">
        <w:rPr>
          <w:rFonts w:cs="Times New Roman" w:eastAsia="Times New Roman"/>
          <w:lang w:eastAsia="hr-HR"/>
        </w:rPr>
        <w:tab/>
      </w:r>
    </w:p>
    <w:p w:rsidRDefault="00CB2DF6" w:rsidP="00CB2DF6" w:rsidR="00CB2DF6" w:rsidRPr="00CB2DF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B2DF6" w:rsidP="00CB2DF6" w:rsidR="00CB2DF6" w:rsidRPr="00CB2DF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B2DF6" w:rsidP="00CB2DF6" w:rsidR="00CB2DF6" w:rsidRPr="00CB2DF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B2DF6">
        <w:rPr>
          <w:rFonts w:cs="Times New Roman" w:eastAsia="Times New Roman"/>
          <w:lang w:eastAsia="hr-HR"/>
        </w:rPr>
        <w:t xml:space="preserve">DNA: </w:t>
      </w:r>
    </w:p>
    <w:p w:rsidRDefault="00CB2DF6" w:rsidP="00CB2DF6" w:rsidR="00CB2DF6" w:rsidRPr="00CB2DF6">
      <w:pPr>
        <w:spacing w:after="0"/>
        <w:ind w:left="708"/>
        <w:jc w:val="both"/>
        <w:rPr>
          <w:rFonts w:cs="Times New Roman" w:eastAsia="Calibri"/>
        </w:rPr>
      </w:pPr>
      <w:r w:rsidRPr="00CB2DF6">
        <w:rPr>
          <w:rFonts w:cs="Times New Roman" w:eastAsia="Times New Roman"/>
          <w:lang w:eastAsia="hr-HR"/>
        </w:rPr>
        <w:t>e-Oglasna ploča sudova uz prijedlog stečajnog upravitelja dužnika od 19.09.2017.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DF6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20542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rujna 2017.</izvorni_sadrzaj>
    <derivirana_varijabla naziv="DomainObject.DatumDonosenjaOdluke_1">22.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St-92/2012-226</izvorni_sadrzaj>
    <derivirana_varijabla naziv="DomainObject.Oznaka_1">St-92/2012-226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</izvorni_sadrzaj>
    <derivirana_varijabla naziv="DomainObject.Predmet.Broj_1">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travnja 2012.</izvorni_sadrzaj>
    <derivirana_varijabla naziv="DomainObject.Predmet.DatumOsnivanja_1">17. travnja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St-92/2012</izvorni_sadrzaj>
    <derivirana_varijabla naziv="DomainObject.Predmet.OznakaBroj_1">St-92/2012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Kopija dijela spisa po žalbi na VTS 12.09.12.</izvorni_sadrzaj>
    <derivirana_varijabla naziv="DomainObject.Predmet.PrimjedbaSuca_1">Kopija dijela spisa po žalbi na VTS 12.09.12.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MUŠIĆ građevinsko, uslužno, export-import društvo s ograničenom odgovornošću, ZADAR</izvorni_sadrzaj>
    <derivirana_varijabla naziv="DomainObject.Predmet.ProtustrankaFormated_1">  MUŠIĆ građevinsko, uslužno, export-import društvo s ograničenom odgovornošću, ZADAR</derivirana_varijabla>
  </DomainObject.Predmet.ProtustrankaFormated>
  <DomainObject.Predmet.ProtustrankaFormatedOIB>
    <izvorni_sadrzaj>  MUŠIĆ građevinsko, uslužno, export-import društvo s ograničenom odgovornošću, ZADAR, OIB 21643614374</izvorni_sadrzaj>
    <derivirana_varijabla naziv="DomainObject.Predmet.ProtustrankaFormatedOIB_1">  MUŠIĆ građevinsko, uslužno, export-import društvo s ograničenom odgovornošću, ZADAR, OIB 21643614374</derivirana_varijabla>
  </DomainObject.Predmet.ProtustrankaFormatedOIB>
  <DomainObject.Predmet.ProtustrankaFormatedWithAdress>
    <izvorni_sadrzaj> MUŠIĆ građevinsko, uslužno, export-import društvo s ograničenom odgovornošću, ZADAR, Ulica Stjepana Radića 42/c, Zadar</izvorni_sadrzaj>
    <derivirana_varijabla naziv="DomainObject.Predmet.ProtustrankaFormatedWithAdress_1"> MUŠIĆ građevinsko, uslužno, export-import društvo s ograničenom odgovornošću, ZADAR, Ulica Stjepana Radića 42/c, Zadar</derivirana_varijabla>
  </DomainObject.Predmet.ProtustrankaFormatedWithAdress>
  <DomainObject.Predmet.ProtustrankaFormatedWithAdressOIB>
    <izvorni_sadrzaj> MUŠIĆ građevinsko, uslužno, export-import društvo s ograničenom odgovornošću, ZADAR, OIB 21643614374, Ulica Stjepana Radića 42/c, Zadar</izvorni_sadrzaj>
    <derivirana_varijabla naziv="DomainObject.Predmet.ProtustrankaFormatedWithAdressOIB_1"> MUŠIĆ građevinsko, uslužno, export-import društvo s ograničenom odgovornošću, ZADAR, OIB 21643614374, Ulica Stjepana Radića 42/c, Zadar</derivirana_varijabla>
  </DomainObject.Predmet.ProtustrankaFormatedWithAdressOIB>
  <DomainObject.Predmet.ProtustrankaWithAdress>
    <izvorni_sadrzaj>MUŠIĆ građevinsko, uslužno, export-import društvo s ograničenom odgovornošću, ZADAR Ulica Stjepana Radića 42/c, Zadar</izvorni_sadrzaj>
    <derivirana_varijabla naziv="DomainObject.Predmet.ProtustrankaWithAdress_1">MUŠIĆ građevinsko, uslužno, export-import društvo s ograničenom odgovornošću, ZADAR Ulica Stjepana Radića 42/c, Zadar</derivirana_varijabla>
  </DomainObject.Predmet.ProtustrankaWithAdress>
  <DomainObject.Predmet.ProtustrankaWithAdressOIB>
    <izvorni_sadrzaj>MUŠIĆ građevinsko, uslužno, export-import društvo s ograničenom odgovornošću, ZADAR, OIB 21643614374, Ulica Stjepana Radića 42/c, Zadar</izvorni_sadrzaj>
    <derivirana_varijabla naziv="DomainObject.Predmet.ProtustrankaWithAdressOIB_1">MUŠIĆ građevinsko, uslužno, export-import društvo s ograničenom odgovornošću, ZADAR, OIB 21643614374, Ulica Stjepana Radića 42/c, Zadar</derivirana_varijabla>
  </DomainObject.Predmet.ProtustrankaWithAdressOIB>
  <DomainObject.Predmet.ProtustrankaNazivFormated>
    <izvorni_sadrzaj>MUŠIĆ građevinsko, uslužno, export-import društvo s ograničenom odgovornošću, ZADAR</izvorni_sadrzaj>
    <derivirana_varijabla naziv="DomainObject.Predmet.ProtustrankaNazivFormated_1">MUŠIĆ građevinsko, uslužno, export-import društvo s ograničenom odgovornošću, ZADAR</derivirana_varijabla>
  </DomainObject.Predmet.ProtustrankaNazivFormated>
  <DomainObject.Predmet.ProtustrankaNazivFormatedOIB>
    <izvorni_sadrzaj>MUŠIĆ građevinsko, uslužno, export-import društvo s ograničenom odgovornošću, ZADAR, OIB 21643614374</izvorni_sadrzaj>
    <derivirana_varijabla naziv="DomainObject.Predmet.ProtustrankaNazivFormatedOIB_1">MUŠIĆ građevinsko, uslužno, export-import društvo s ograničenom odgovornošću, ZADAR, OIB 21643614374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PU, PODRUČNI URED ZADAR, ZASTUPAN PO ŽDO U ZADRU; Robert Vidaković; SPALLDI d.o.o.; ING ATEST d.o.o.; DAMAT TRGOVINA d.o.o.; Josip Sadrić; INA - industrija nafte; ČISTOĆA d.o.o.; Haso i Ramiza Čehić; TRANSPORTI MUŠIĆ d.o.o.; Ana Smoljan Zanki; MINERAL IGM; ZAGREB INŽENJERING d.o.o.; BAČIĆ &amp; PARTNERI j.t.d.; RAN d.o.o.; Asphalt &amp; beton knafl; Šefik Dedić; PODOVI d.o.o. Split u stečaju</izvorni_sadrzaj>
    <derivirana_varijabla naziv="DomainObject.Predmet.StrankaFormated_1">  RH MF PU, PODRUČNI URED ZADAR, ZASTUPAN PO ŽDO U ZADRU; Robert Vidaković; SPALLDI d.o.o.; ING ATEST d.o.o.; DAMAT TRGOVINA d.o.o.; Josip Sadrić; INA - industrija nafte; ČISTOĆA d.o.o.; Haso i Ramiza Čehić; TRANSPORTI MUŠIĆ d.o.o.; Ana Smoljan Zanki; MINERAL IGM; ZAGREB INŽENJERING d.o.o.; BAČIĆ &amp; PARTNERI j.t.d.; RAN d.o.o.; Asphalt &amp; beton knafl; Šefik Dedić; PODOVI d.o.o. Split u stečaju</derivirana_varijabla>
  </DomainObject.Predmet.StrankaFormated>
  <DomainObject.Predmet.StrankaFormatedOIB>
    <izvorni_sadrzaj>  RH MF PU, PODRUČNI URED ZADAR, ZASTUPAN PO ŽDO U ZADRU, OIB 18683136487; Robert Vidaković, OIB 23878385700; SPALLDI d.o.o., OIB 59947319365; ING ATEST d.o.o., OIB 21777333810; DAMAT TRGOVINA d.o.o., OIB 91731059150; Josip Sadrić, OIB 23724381934; INA - industrija nafte, OIB 27759560625; ČISTOĆA d.o.o., OIB 85584865987; Haso i Ramiza Čehić; TRANSPORTI MUŠIĆ d.o.o., OIB 94005511673; Ana Smoljan Zanki, OIB 03175135316; MINERAL IGM, OIB 42050807337; ZAGREB INŽENJERING d.o.o., OIB 90258647818; BAČIĆ &amp; PARTNERI j.t.d., OIB 71627426522; RAN d.o.o., OIB 93082039724; Asphalt &amp; beton knafl, OIB 45801923578; Šefik Dedić, OIB 87861889837; PODOVI d.o.o. Split u stečaju, OIB 69976343666</izvorni_sadrzaj>
    <derivirana_varijabla naziv="DomainObject.Predmet.StrankaFormatedOIB_1">  RH MF PU, PODRUČNI URED ZADAR, ZASTUPAN PO ŽDO U ZADRU, OIB 18683136487; Robert Vidaković, OIB 23878385700; SPALLDI d.o.o., OIB 59947319365; ING ATEST d.o.o., OIB 21777333810; DAMAT TRGOVINA d.o.o., OIB 91731059150; Josip Sadrić, OIB 23724381934; INA - industrija nafte, OIB 27759560625; ČISTOĆA d.o.o., OIB 85584865987; Haso i Ramiza Čehić; TRANSPORTI MUŠIĆ d.o.o., OIB 94005511673; Ana Smoljan Zanki, OIB 03175135316; MINERAL IGM, OIB 42050807337; ZAGREB INŽENJERING d.o.o., OIB 90258647818; BAČIĆ &amp; PARTNERI j.t.d., OIB 71627426522; RAN d.o.o., OIB 93082039724; Asphalt &amp; beton knafl, OIB 45801923578; Šefik Dedić, OIB 87861889837; PODOVI d.o.o. Split u stečaju, OIB 69976343666</derivirana_varijabla>
  </DomainObject.Predmet.StrankaFormatedOIB>
  <DomainObject.Predmet.StrankaFormatedWithAdress>
    <izvorni_sadrzaj> RH MF PU, PODRUČNI URED ZADAR, ZASTUPAN PO ŽDO U ZADRU; Robert Vidaković, Bolnička 70/12, 34550 Pakrac; SPALLDI d.o.o.; ING ATEST d.o.o., Hrvatske mornarice 1a, 21000 Split; DAMAT TRGOVINA d.o.o., Bartolići 37, 10000 Zagreb; Josip Sadrić, Toljani 125, 32260 Drenovci; INA - industrija nafte, Avenija V. Holjevca 10, 10000 Zagreb; ČISTOĆA d.o.o., Stjepana Radića 33, 23000 Zadar; Haso i Ramiza Čehić; TRANSPORTI MUŠIĆ d.o.o., STJEPANA RADIĆA 42/C, Zadar; Ana Smoljan Zanki, Prečka Ulica 1, 23000 Zadar; MINERAL IGM; ZAGREB INŽENJERING d.o.o.; BAČIĆ &amp; PARTNERI j.t.d.; RAN d.o.o.; Asphalt &amp; beton knafl; Šefik Dedić, Omera Mujadžića 16, Bihać; PODOVI d.o.o. Split u stečaju</izvorni_sadrzaj>
    <derivirana_varijabla naziv="DomainObject.Predmet.StrankaFormatedWithAdress_1"> RH MF PU, PODRUČNI URED ZADAR, ZASTUPAN PO ŽDO U ZADRU; Robert Vidaković, Bolnička 70/12, 34550 Pakrac; SPALLDI d.o.o.; ING ATEST d.o.o., Hrvatske mornarice 1a, 21000 Split; DAMAT TRGOVINA d.o.o., Bartolići 37, 10000 Zagreb; Josip Sadrić, Toljani 125, 32260 Drenovci; INA - industrija nafte, Avenija V. Holjevca 10, 10000 Zagreb; ČISTOĆA d.o.o., Stjepana Radića 33, 23000 Zadar; Haso i Ramiza Čehić; TRANSPORTI MUŠIĆ d.o.o., STJEPANA RADIĆA 42/C, Zadar; Ana Smoljan Zanki, Prečka Ulica 1, 23000 Zadar; MINERAL IGM; ZAGREB INŽENJERING d.o.o.; BAČIĆ &amp; PARTNERI j.t.d.; RAN d.o.o.; Asphalt &amp; beton knafl; Šefik Dedić, Omera Mujadžića 16, Bihać; PODOVI d.o.o. Split u stečaju</derivirana_varijabla>
  </DomainObject.Predmet.StrankaFormatedWithAdress>
  <DomainObject.Predmet.StrankaFormatedWithAdressOIB>
    <izvorni_sadrzaj> RH MF PU, PODRUČNI URED ZADAR, ZASTUPAN PO ŽDO U ZADRU, OIB 18683136487; Robert Vidaković, OIB 23878385700, Bolnička 70/12, 34550 Pakrac; SPALLDI d.o.o., OIB 59947319365; ING ATEST d.o.o., OIB 21777333810, Hrvatske mornarice 1a, 21000 Split; DAMAT TRGOVINA d.o.o., OIB 91731059150, Bartolići 37, 10000 Zagreb; Josip Sadrić, OIB 23724381934, Toljani 125, 32260 Drenovci; INA - industrija nafte, OIB 27759560625, Avenija V. Holjevca 10, 10000 Zagreb; ČISTOĆA d.o.o., OIB 85584865987, Stjepana Radića 33, 23000 Zadar; Haso i Ramiza Čehić; TRANSPORTI MUŠIĆ d.o.o., OIB 94005511673, STJEPANA RADIĆA 42/C, Zadar; Ana Smoljan Zanki, OIB 03175135316, Prečka Ulica 1, 23000 Zadar; MINERAL IGM, OIB 42050807337; ZAGREB INŽENJERING d.o.o., OIB 90258647818; BAČIĆ &amp; PARTNERI j.t.d., OIB 71627426522; RAN d.o.o., OIB 93082039724; Asphalt &amp; beton knafl, OIB 45801923578; Šefik Dedić, OIB 87861889837, Omera Mujadžića 16, Bihać; PODOVI d.o.o. Split u stečaju, OIB 69976343666</izvorni_sadrzaj>
    <derivirana_varijabla naziv="DomainObject.Predmet.StrankaFormatedWithAdressOIB_1"> RH MF PU, PODRUČNI URED ZADAR, ZASTUPAN PO ŽDO U ZADRU, OIB 18683136487; Robert Vidaković, OIB 23878385700, Bolnička 70/12, 34550 Pakrac; SPALLDI d.o.o., OIB 59947319365; ING ATEST d.o.o., OIB 21777333810, Hrvatske mornarice 1a, 21000 Split; DAMAT TRGOVINA d.o.o., OIB 91731059150, Bartolići 37, 10000 Zagreb; Josip Sadrić, OIB 23724381934, Toljani 125, 32260 Drenovci; INA - industrija nafte, OIB 27759560625, Avenija V. Holjevca 10, 10000 Zagreb; ČISTOĆA d.o.o., OIB 85584865987, Stjepana Radića 33, 23000 Zadar; Haso i Ramiza Čehić; TRANSPORTI MUŠIĆ d.o.o., OIB 94005511673, STJEPANA RADIĆA 42/C, Zadar; Ana Smoljan Zanki, OIB 03175135316, Prečka Ulica 1, 23000 Zadar; MINERAL IGM, OIB 42050807337; ZAGREB INŽENJERING d.o.o., OIB 90258647818; BAČIĆ &amp; PARTNERI j.t.d., OIB 71627426522; RAN d.o.o., OIB 93082039724; Asphalt &amp; beton knafl, OIB 45801923578; Šefik Dedić, OIB 87861889837, Omera Mujadžića 16, Bihać; PODOVI d.o.o. Split u stečaju, OIB 69976343666</derivirana_varijabla>
  </DomainObject.Predmet.StrankaFormatedWithAdressOIB>
  <DomainObject.Predmet.StrankaWithAdress>
    <izvorni_sadrzaj>RH MF PU, PODRUČNI URED ZADAR, ZASTUPAN PO ŽDO U ZADRU ,Robert Vidaković Bolnička 70/12,34550 Pakrac,SPALLDI d.o.o. ,ING ATEST d.o.o. Hrvatske mornarice 1a,21000 Split,DAMAT TRGOVINA d.o.o. Bartolići 37,10000 Zagreb,Josip Sadrić Toljani 125,32260 Drenovci,INA - industrija nafte Avenija V. Holjevca 10,10000 Zagreb,ČISTOĆA d.o.o. Stjepana Radića 33,23000 Zadar,Haso i Ramiza Čehić ,TRANSPORTI MUŠIĆ d.o.o. STJEPANA RADIĆA 42/C,Zadar,Ana Smoljan Zanki Prečka Ulica 1,23000 Zadar,MINERAL IGM ,ZAGREB INŽENJERING d.o.o. ,BAČIĆ &amp; PARTNERI j.t.d. ,RAN d.o.o. ,Asphalt &amp; beton knafl ,Šefik Dedić Omera Mujadžića 16,Bihać,PODOVI d.o.o. Split u stečaju </izvorni_sadrzaj>
    <derivirana_varijabla naziv="DomainObject.Predmet.StrankaWithAdress_1">RH MF PU, PODRUČNI URED ZADAR, ZASTUPAN PO ŽDO U ZADRU ,Robert Vidaković Bolnička 70/12,34550 Pakrac,SPALLDI d.o.o. ,ING ATEST d.o.o. Hrvatske mornarice 1a,21000 Split,DAMAT TRGOVINA d.o.o. Bartolići 37,10000 Zagreb,Josip Sadrić Toljani 125,32260 Drenovci,INA - industrija nafte Avenija V. Holjevca 10,10000 Zagreb,ČISTOĆA d.o.o. Stjepana Radića 33,23000 Zadar,Haso i Ramiza Čehić ,TRANSPORTI MUŠIĆ d.o.o. STJEPANA RADIĆA 42/C,Zadar,Ana Smoljan Zanki Prečka Ulica 1,23000 Zadar,MINERAL IGM ,ZAGREB INŽENJERING d.o.o. ,BAČIĆ &amp; PARTNERI j.t.d. ,RAN d.o.o. ,Asphalt &amp; beton knafl ,Šefik Dedić Omera Mujadžića 16,Bihać,PODOVI d.o.o. Split u stečaju </derivirana_varijabla>
  </DomainObject.Predmet.StrankaWithAdress>
  <DomainObject.Predmet.StrankaWithAdressOIB>
    <izvorni_sadrzaj>RH MF PU, PODRUČNI URED ZADAR, ZASTUPAN PO ŽDO U ZADRU, OIB 18683136487,Robert Vidaković, OIB 23878385700, Bolnička 70/12,34550 Pakrac,SPALLDI d.o.o., OIB 59947319365,ING ATEST d.o.o., OIB 21777333810, Hrvatske mornarice 1a,21000 Split,DAMAT TRGOVINA d.o.o., OIB 91731059150, Bartolići 37,10000 Zagreb,Josip Sadrić, OIB 23724381934, Toljani 125,32260 Drenovci,INA - industrija nafte, OIB 27759560625, Avenija V. Holjevca 10,10000 Zagreb,ČISTOĆA d.o.o., OIB 85584865987, Stjepana Radića 33,23000 Zadar,Haso i Ramiza Čehić,TRANSPORTI MUŠIĆ d.o.o., OIB 94005511673, STJEPANA RADIĆA 42/C,Zadar,Ana Smoljan Zanki, OIB 03175135316, Prečka Ulica 1,23000 Zadar,MINERAL IGM, OIB 42050807337,ZAGREB INŽENJERING d.o.o., OIB 90258647818,BAČIĆ &amp; PARTNERI j.t.d., OIB 71627426522,RAN d.o.o., OIB 93082039724,Asphalt &amp; beton knafl, OIB 45801923578,Šefik Dedić, OIB 87861889837, Omera Mujadžića 16,Bihać,PODOVI d.o.o. Split u stečaju, OIB 69976343666</izvorni_sadrzaj>
    <derivirana_varijabla naziv="DomainObject.Predmet.StrankaWithAdressOIB_1">RH MF PU, PODRUČNI URED ZADAR, ZASTUPAN PO ŽDO U ZADRU, OIB 18683136487,Robert Vidaković, OIB 23878385700, Bolnička 70/12,34550 Pakrac,SPALLDI d.o.o., OIB 59947319365,ING ATEST d.o.o., OIB 21777333810, Hrvatske mornarice 1a,21000 Split,DAMAT TRGOVINA d.o.o., OIB 91731059150, Bartolići 37,10000 Zagreb,Josip Sadrić, OIB 23724381934, Toljani 125,32260 Drenovci,INA - industrija nafte, OIB 27759560625, Avenija V. Holjevca 10,10000 Zagreb,ČISTOĆA d.o.o., OIB 85584865987, Stjepana Radića 33,23000 Zadar,Haso i Ramiza Čehić,TRANSPORTI MUŠIĆ d.o.o., OIB 94005511673, STJEPANA RADIĆA 42/C,Zadar,Ana Smoljan Zanki, OIB 03175135316, Prečka Ulica 1,23000 Zadar,MINERAL IGM, OIB 42050807337,ZAGREB INŽENJERING d.o.o., OIB 90258647818,BAČIĆ &amp; PARTNERI j.t.d., OIB 71627426522,RAN d.o.o., OIB 93082039724,Asphalt &amp; beton knafl, OIB 45801923578,Šefik Dedić, OIB 87861889837, Omera Mujadžića 16,Bihać,PODOVI d.o.o. Split u stečaju, OIB 69976343666</derivirana_varijabla>
  </DomainObject.Predmet.StrankaWithAdressOIB>
  <DomainObject.Predmet.StrankaNazivFormated>
    <izvorni_sadrzaj>RH MF PU, PODRUČNI URED ZADAR, ZASTUPAN PO ŽDO U ZADRU,Robert Vidaković,SPALLDI d.o.o.,ING ATEST d.o.o.,DAMAT TRGOVINA d.o.o.,Josip Sadrić,INA - industrija nafte,ČISTOĆA d.o.o.,Haso i Ramiza Čehić,TRANSPORTI MUŠIĆ d.o.o.,Ana Smoljan Zanki,MINERAL IGM,ZAGREB INŽENJERING d.o.o.,BAČIĆ &amp; PARTNERI j.t.d.,RAN d.o.o.,Asphalt &amp; beton knafl,Šefik Dedić,PODOVI d.o.o. Split u stečaju</izvorni_sadrzaj>
    <derivirana_varijabla naziv="DomainObject.Predmet.StrankaNazivFormated_1">RH MF PU, PODRUČNI URED ZADAR, ZASTUPAN PO ŽDO U ZADRU,Robert Vidaković,SPALLDI d.o.o.,ING ATEST d.o.o.,DAMAT TRGOVINA d.o.o.,Josip Sadrić,INA - industrija nafte,ČISTOĆA d.o.o.,Haso i Ramiza Čehić,TRANSPORTI MUŠIĆ d.o.o.,Ana Smoljan Zanki,MINERAL IGM,ZAGREB INŽENJERING d.o.o.,BAČIĆ &amp; PARTNERI j.t.d.,RAN d.o.o.,Asphalt &amp; beton knafl,Šefik Dedić,PODOVI d.o.o. Split u stečaju</derivirana_varijabla>
  </DomainObject.Predmet.StrankaNazivFormated>
  <DomainObject.Predmet.StrankaNazivFormatedOIB>
    <izvorni_sadrzaj>RH MF PU, PODRUČNI URED ZADAR, ZASTUPAN PO ŽDO U ZADRU, OIB 18683136487,Robert Vidaković, OIB 23878385700,SPALLDI d.o.o., OIB 59947319365,ING ATEST d.o.o., OIB 21777333810,DAMAT TRGOVINA d.o.o., OIB 91731059150,Josip Sadrić, OIB 23724381934,INA - industrija nafte, OIB 27759560625,ČISTOĆA d.o.o., OIB 85584865987,Haso i Ramiza Čehić,TRANSPORTI MUŠIĆ d.o.o., OIB 94005511673,Ana Smoljan Zanki, OIB 03175135316,MINERAL IGM, OIB 42050807337,ZAGREB INŽENJERING d.o.o., OIB 90258647818,BAČIĆ &amp; PARTNERI j.t.d., OIB 71627426522,RAN d.o.o., OIB 93082039724,Asphalt &amp; beton knafl, OIB 45801923578,Šefik Dedić, OIB 87861889837,PODOVI d.o.o. Split u stečaju, OIB 69976343666</izvorni_sadrzaj>
    <derivirana_varijabla naziv="DomainObject.Predmet.StrankaNazivFormatedOIB_1">RH MF PU, PODRUČNI URED ZADAR, ZASTUPAN PO ŽDO U ZADRU, OIB 18683136487,Robert Vidaković, OIB 23878385700,SPALLDI d.o.o., OIB 59947319365,ING ATEST d.o.o., OIB 21777333810,DAMAT TRGOVINA d.o.o., OIB 91731059150,Josip Sadrić, OIB 23724381934,INA - industrija nafte, OIB 27759560625,ČISTOĆA d.o.o., OIB 85584865987,Haso i Ramiza Čehić,TRANSPORTI MUŠIĆ d.o.o., OIB 94005511673,Ana Smoljan Zanki, OIB 03175135316,MINERAL IGM, OIB 42050807337,ZAGREB INŽENJERING d.o.o., OIB 90258647818,BAČIĆ &amp; PARTNERI j.t.d., OIB 71627426522,RAN d.o.o., OIB 93082039724,Asphalt &amp; beton knafl, OIB 45801923578,Šefik Dedić, OIB 87861889837,PODOVI d.o.o. Split u stečaju, OIB 69976343666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4131962.18</izvorni_sadrzaj>
    <derivirana_varijabla naziv="DomainObject.Predmet.TrenutnaVrijednost_1">4131962.18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RH MF PU, PODRUČNI URED ZADAR, ZASTUPAN PO ŽDO U ZADRU</item>
      <item>Robert Vidaković</item>
      <item>SPALLDI d.o.o.</item>
      <item>ING ATEST d.o.o.</item>
      <item>DAMAT TRGOVINA d.o.o.</item>
      <item>Josip Sadrić</item>
      <item>INA - industrija nafte</item>
      <item>ČISTOĆA d.o.o.</item>
      <item>Haso i Ramiza Čehić</item>
      <item>TRANSPORTI MUŠIĆ d.o.o.</item>
      <item>Ana Smoljan Zanki</item>
      <item>MINERAL IGM</item>
      <item>ZAGREB INŽENJERING d.o.o.</item>
      <item>BAČIĆ &amp; PARTNERI j.t.d.</item>
      <item>RAN d.o.o.</item>
      <item>Asphalt &amp; beton knafl</item>
      <item>Šefik Dedić</item>
      <item>PODOVI d.o.o. Split u stečaju</item>
    </izvorni_sadrzaj>
    <derivirana_varijabla naziv="DomainObject.Predmet.StrankaListFormated_1">
      <item>RH MF PU, PODRUČNI URED ZADAR, ZASTUPAN PO ŽDO U ZADRU</item>
      <item>Robert Vidaković</item>
      <item>SPALLDI d.o.o.</item>
      <item>ING ATEST d.o.o.</item>
      <item>DAMAT TRGOVINA d.o.o.</item>
      <item>Josip Sadrić</item>
      <item>INA - industrija nafte</item>
      <item>ČISTOĆA d.o.o.</item>
      <item>Haso i Ramiza Čehić</item>
      <item>TRANSPORTI MUŠIĆ d.o.o.</item>
      <item>Ana Smoljan Zanki</item>
      <item>MINERAL IGM</item>
      <item>ZAGREB INŽENJERING d.o.o.</item>
      <item>BAČIĆ &amp; PARTNERI j.t.d.</item>
      <item>RAN d.o.o.</item>
      <item>Asphalt &amp; beton knafl</item>
      <item>Šefik Dedić</item>
      <item>PODOVI d.o.o. Split u stečaju</item>
    </derivirana_varijabla>
  </DomainObject.Predmet.StrankaListFormated>
  <DomainObject.Predmet.StrankaListFormatedOIB>
    <izvorni_sadrzaj>
      <item>RH MF PU, PODRUČNI URED ZADAR, ZASTUPAN PO ŽDO U ZADRU, OIB 18683136487</item>
      <item>Robert Vidaković, OIB 23878385700</item>
      <item>SPALLDI d.o.o., OIB 59947319365</item>
      <item>ING ATEST d.o.o., OIB 21777333810</item>
      <item>DAMAT TRGOVINA d.o.o., OIB 91731059150</item>
      <item>Josip Sadrić, OIB 23724381934</item>
      <item>INA - industrija nafte, OIB 27759560625</item>
      <item>ČISTOĆA d.o.o., OIB 85584865987</item>
      <item>Haso i Ramiza Čehić</item>
      <item>TRANSPORTI MUŠIĆ d.o.o., OIB 94005511673</item>
      <item>Ana Smoljan Zanki, OIB 03175135316</item>
      <item>MINERAL IGM, OIB 42050807337</item>
      <item>ZAGREB INŽENJERING d.o.o., OIB 90258647818</item>
      <item>BAČIĆ &amp; PARTNERI j.t.d., OIB 71627426522</item>
      <item>RAN d.o.o., OIB 93082039724</item>
      <item>Asphalt &amp; beton knafl, OIB 45801923578</item>
      <item>Šefik Dedić, OIB 87861889837</item>
      <item>PODOVI d.o.o. Split u stečaju, OIB 69976343666</item>
    </izvorni_sadrzaj>
    <derivirana_varijabla naziv="DomainObject.Predmet.StrankaListFormatedOIB_1">
      <item>RH MF PU, PODRUČNI URED ZADAR, ZASTUPAN PO ŽDO U ZADRU, OIB 18683136487</item>
      <item>Robert Vidaković, OIB 23878385700</item>
      <item>SPALLDI d.o.o., OIB 59947319365</item>
      <item>ING ATEST d.o.o., OIB 21777333810</item>
      <item>DAMAT TRGOVINA d.o.o., OIB 91731059150</item>
      <item>Josip Sadrić, OIB 23724381934</item>
      <item>INA - industrija nafte, OIB 27759560625</item>
      <item>ČISTOĆA d.o.o., OIB 85584865987</item>
      <item>Haso i Ramiza Čehić</item>
      <item>TRANSPORTI MUŠIĆ d.o.o., OIB 94005511673</item>
      <item>Ana Smoljan Zanki, OIB 03175135316</item>
      <item>MINERAL IGM, OIB 42050807337</item>
      <item>ZAGREB INŽENJERING d.o.o., OIB 90258647818</item>
      <item>BAČIĆ &amp; PARTNERI j.t.d., OIB 71627426522</item>
      <item>RAN d.o.o., OIB 93082039724</item>
      <item>Asphalt &amp; beton knafl, OIB 45801923578</item>
      <item>Šefik Dedić, OIB 87861889837</item>
      <item>PODOVI d.o.o. Split u stečaju, OIB 69976343666</item>
    </derivirana_varijabla>
  </DomainObject.Predmet.StrankaListFormatedOIB>
  <DomainObject.Predmet.StrankaListFormatedWithAdress>
    <izvorni_sadrzaj>
      <item>RH MF PU, PODRUČNI URED ZADAR, ZASTUPAN PO ŽDO U ZADRU</item>
      <item>Robert Vidaković, Bolnička 70/12, 34550 Pakrac</item>
      <item>SPALLDI d.o.o.</item>
      <item>ING ATEST d.o.o., Hrvatske mornarice 1a, 21000 Split</item>
      <item>DAMAT TRGOVINA d.o.o., Bartolići 37, 10000 Zagreb</item>
      <item>Josip Sadrić, Toljani 125, 32260 Drenovci</item>
      <item>INA - industrija nafte, Avenija V. Holjevca 10, 10000 Zagreb</item>
      <item>ČISTOĆA d.o.o., Stjepana Radića 33, 23000 Zadar</item>
      <item>Haso i Ramiza Čehić</item>
      <item>TRANSPORTI MUŠIĆ d.o.o., STJEPANA RADIĆA 42/C, Zadar</item>
      <item>Ana Smoljan Zanki, Prečka Ulica 1, 23000 Zadar</item>
      <item>MINERAL IGM</item>
      <item>ZAGREB INŽENJERING d.o.o.</item>
      <item>BAČIĆ &amp; PARTNERI j.t.d.</item>
      <item>RAN d.o.o.</item>
      <item>Asphalt &amp; beton knafl</item>
      <item>Šefik Dedić, Omera Mujadžića 16, Bihać</item>
      <item>PODOVI d.o.o. Split u stečaju</item>
    </izvorni_sadrzaj>
    <derivirana_varijabla naziv="DomainObject.Predmet.StrankaListFormatedWithAdress_1">
      <item>RH MF PU, PODRUČNI URED ZADAR, ZASTUPAN PO ŽDO U ZADRU</item>
      <item>Robert Vidaković, Bolnička 70/12, 34550 Pakrac</item>
      <item>SPALLDI d.o.o.</item>
      <item>ING ATEST d.o.o., Hrvatske mornarice 1a, 21000 Split</item>
      <item>DAMAT TRGOVINA d.o.o., Bartolići 37, 10000 Zagreb</item>
      <item>Josip Sadrić, Toljani 125, 32260 Drenovci</item>
      <item>INA - industrija nafte, Avenija V. Holjevca 10, 10000 Zagreb</item>
      <item>ČISTOĆA d.o.o., Stjepana Radića 33, 23000 Zadar</item>
      <item>Haso i Ramiza Čehić</item>
      <item>TRANSPORTI MUŠIĆ d.o.o., STJEPANA RADIĆA 42/C, Zadar</item>
      <item>Ana Smoljan Zanki, Prečka Ulica 1, 23000 Zadar</item>
      <item>MINERAL IGM</item>
      <item>ZAGREB INŽENJERING d.o.o.</item>
      <item>BAČIĆ &amp; PARTNERI j.t.d.</item>
      <item>RAN d.o.o.</item>
      <item>Asphalt &amp; beton knafl</item>
      <item>Šefik Dedić, Omera Mujadžića 16, Bihać</item>
      <item>PODOVI d.o.o. Split u stečaju</item>
    </derivirana_varijabla>
  </DomainObject.Predmet.StrankaListFormatedWithAdress>
  <DomainObject.Predmet.StrankaListFormatedWithAdressOIB>
    <izvorni_sadrzaj>
      <item>RH MF PU, PODRUČNI URED ZADAR, ZASTUPAN PO ŽDO U ZADRU, OIB 18683136487</item>
      <item>Robert Vidaković, OIB 23878385700, Bolnička 70/12, 34550 Pakrac</item>
      <item>SPALLDI d.o.o., OIB 59947319365</item>
      <item>ING ATEST d.o.o., OIB 21777333810, Hrvatske mornarice 1a, 21000 Split</item>
      <item>DAMAT TRGOVINA d.o.o., OIB 91731059150, Bartolići 37, 10000 Zagreb</item>
      <item>Josip Sadrić, OIB 23724381934, Toljani 125, 32260 Drenovci</item>
      <item>INA - industrija nafte, OIB 27759560625, Avenija V. Holjevca 10, 10000 Zagreb</item>
      <item>ČISTOĆA d.o.o., OIB 85584865987, Stjepana Radića 33, 23000 Zadar</item>
      <item>Haso i Ramiza Čehić</item>
      <item>TRANSPORTI MUŠIĆ d.o.o., OIB 94005511673, STJEPANA RADIĆA 42/C, Zadar</item>
      <item>Ana Smoljan Zanki, OIB 03175135316, Prečka Ulica 1, 23000 Zadar</item>
      <item>MINERAL IGM, OIB 42050807337</item>
      <item>ZAGREB INŽENJERING d.o.o., OIB 90258647818</item>
      <item>BAČIĆ &amp; PARTNERI j.t.d., OIB 71627426522</item>
      <item>RAN d.o.o., OIB 93082039724</item>
      <item>Asphalt &amp; beton knafl, OIB 45801923578</item>
      <item>Šefik Dedić, OIB 87861889837, Omera Mujadžića 16, Bihać</item>
      <item>PODOVI d.o.o. Split u stečaju, OIB 69976343666</item>
    </izvorni_sadrzaj>
    <derivirana_varijabla naziv="DomainObject.Predmet.StrankaListFormatedWithAdressOIB_1">
      <item>RH MF PU, PODRUČNI URED ZADAR, ZASTUPAN PO ŽDO U ZADRU, OIB 18683136487</item>
      <item>Robert Vidaković, OIB 23878385700, Bolnička 70/12, 34550 Pakrac</item>
      <item>SPALLDI d.o.o., OIB 59947319365</item>
      <item>ING ATEST d.o.o., OIB 21777333810, Hrvatske mornarice 1a, 21000 Split</item>
      <item>DAMAT TRGOVINA d.o.o., OIB 91731059150, Bartolići 37, 10000 Zagreb</item>
      <item>Josip Sadrić, OIB 23724381934, Toljani 125, 32260 Drenovci</item>
      <item>INA - industrija nafte, OIB 27759560625, Avenija V. Holjevca 10, 10000 Zagreb</item>
      <item>ČISTOĆA d.o.o., OIB 85584865987, Stjepana Radića 33, 23000 Zadar</item>
      <item>Haso i Ramiza Čehić</item>
      <item>TRANSPORTI MUŠIĆ d.o.o., OIB 94005511673, STJEPANA RADIĆA 42/C, Zadar</item>
      <item>Ana Smoljan Zanki, OIB 03175135316, Prečka Ulica 1, 23000 Zadar</item>
      <item>MINERAL IGM, OIB 42050807337</item>
      <item>ZAGREB INŽENJERING d.o.o., OIB 90258647818</item>
      <item>BAČIĆ &amp; PARTNERI j.t.d., OIB 71627426522</item>
      <item>RAN d.o.o., OIB 93082039724</item>
      <item>Asphalt &amp; beton knafl, OIB 45801923578</item>
      <item>Šefik Dedić, OIB 87861889837, Omera Mujadžića 16, Bihać</item>
      <item>PODOVI d.o.o. Split u stečaju, OIB 69976343666</item>
    </derivirana_varijabla>
  </DomainObject.Predmet.StrankaListFormatedWithAdressOIB>
  <DomainObject.Predmet.StrankaListNazivFormated>
    <izvorni_sadrzaj>
      <item>RH MF PU, PODRUČNI URED ZADAR, ZASTUPAN PO ŽDO U ZADRU</item>
      <item>Robert Vidaković</item>
      <item>SPALLDI d.o.o.</item>
      <item>ING ATEST d.o.o.</item>
      <item>DAMAT TRGOVINA d.o.o.</item>
      <item>Josip Sadrić</item>
      <item>INA - industrija nafte</item>
      <item>ČISTOĆA d.o.o.</item>
      <item>Haso i Ramiza Čehić</item>
      <item>TRANSPORTI MUŠIĆ d.o.o.</item>
      <item>Ana Smoljan Zanki</item>
      <item>MINERAL IGM</item>
      <item>ZAGREB INŽENJERING d.o.o.</item>
      <item>BAČIĆ &amp; PARTNERI j.t.d.</item>
      <item>RAN d.o.o.</item>
      <item>Asphalt &amp; beton knafl</item>
      <item>Šefik Dedić</item>
      <item>PODOVI d.o.o. Split u stečaju</item>
    </izvorni_sadrzaj>
    <derivirana_varijabla naziv="DomainObject.Predmet.StrankaListNazivFormated_1">
      <item>RH MF PU, PODRUČNI URED ZADAR, ZASTUPAN PO ŽDO U ZADRU</item>
      <item>Robert Vidaković</item>
      <item>SPALLDI d.o.o.</item>
      <item>ING ATEST d.o.o.</item>
      <item>DAMAT TRGOVINA d.o.o.</item>
      <item>Josip Sadrić</item>
      <item>INA - industrija nafte</item>
      <item>ČISTOĆA d.o.o.</item>
      <item>Haso i Ramiza Čehić</item>
      <item>TRANSPORTI MUŠIĆ d.o.o.</item>
      <item>Ana Smoljan Zanki</item>
      <item>MINERAL IGM</item>
      <item>ZAGREB INŽENJERING d.o.o.</item>
      <item>BAČIĆ &amp; PARTNERI j.t.d.</item>
      <item>RAN d.o.o.</item>
      <item>Asphalt &amp; beton knafl</item>
      <item>Šefik Dedić</item>
      <item>PODOVI d.o.o. Split u stečaju</item>
    </derivirana_varijabla>
  </DomainObject.Predmet.StrankaListNazivFormated>
  <DomainObject.Predmet.StrankaListNazivFormatedOIB>
    <izvorni_sadrzaj>
      <item>RH MF PU, PODRUČNI URED ZADAR, ZASTUPAN PO ŽDO U ZADRU, OIB 18683136487</item>
      <item>Robert Vidaković, OIB 23878385700</item>
      <item>SPALLDI d.o.o., OIB 59947319365</item>
      <item>ING ATEST d.o.o., OIB 21777333810</item>
      <item>DAMAT TRGOVINA d.o.o., OIB 91731059150</item>
      <item>Josip Sadrić, OIB 23724381934</item>
      <item>INA - industrija nafte, OIB 27759560625</item>
      <item>ČISTOĆA d.o.o., OIB 85584865987</item>
      <item>Haso i Ramiza Čehić</item>
      <item>TRANSPORTI MUŠIĆ d.o.o., OIB 94005511673</item>
      <item>Ana Smoljan Zanki, OIB 03175135316</item>
      <item>MINERAL IGM, OIB 42050807337</item>
      <item>ZAGREB INŽENJERING d.o.o., OIB 90258647818</item>
      <item>BAČIĆ &amp; PARTNERI j.t.d., OIB 71627426522</item>
      <item>RAN d.o.o., OIB 93082039724</item>
      <item>Asphalt &amp; beton knafl, OIB 45801923578</item>
      <item>Šefik Dedić, OIB 87861889837</item>
      <item>PODOVI d.o.o. Split u stečaju, OIB 69976343666</item>
    </izvorni_sadrzaj>
    <derivirana_varijabla naziv="DomainObject.Predmet.StrankaListNazivFormatedOIB_1">
      <item>RH MF PU, PODRUČNI URED ZADAR, ZASTUPAN PO ŽDO U ZADRU, OIB 18683136487</item>
      <item>Robert Vidaković, OIB 23878385700</item>
      <item>SPALLDI d.o.o., OIB 59947319365</item>
      <item>ING ATEST d.o.o., OIB 21777333810</item>
      <item>DAMAT TRGOVINA d.o.o., OIB 91731059150</item>
      <item>Josip Sadrić, OIB 23724381934</item>
      <item>INA - industrija nafte, OIB 27759560625</item>
      <item>ČISTOĆA d.o.o., OIB 85584865987</item>
      <item>Haso i Ramiza Čehić</item>
      <item>TRANSPORTI MUŠIĆ d.o.o., OIB 94005511673</item>
      <item>Ana Smoljan Zanki, OIB 03175135316</item>
      <item>MINERAL IGM, OIB 42050807337</item>
      <item>ZAGREB INŽENJERING d.o.o., OIB 90258647818</item>
      <item>BAČIĆ &amp; PARTNERI j.t.d., OIB 71627426522</item>
      <item>RAN d.o.o., OIB 93082039724</item>
      <item>Asphalt &amp; beton knafl, OIB 45801923578</item>
      <item>Šefik Dedić, OIB 87861889837</item>
      <item>PODOVI d.o.o. Split u stečaju, OIB 69976343666</item>
    </derivirana_varijabla>
  </DomainObject.Predmet.StrankaListNazivFormatedOIB>
  <DomainObject.Predmet.ProtuStrankaListFormated>
    <izvorni_sadrzaj>
      <item>MUŠIĆ građevinsko, uslužno, export-import društvo s ograničenom odgovornošću, ZADAR</item>
    </izvorni_sadrzaj>
    <derivirana_varijabla naziv="DomainObject.Predmet.ProtuStrankaListFormated_1">
      <item>MUŠIĆ građevinsko, uslužno, export-import društvo s ograničenom odgovornošću, ZADAR</item>
    </derivirana_varijabla>
  </DomainObject.Predmet.ProtuStrankaListFormated>
  <DomainObject.Predmet.ProtuStrankaListFormatedOIB>
    <izvorni_sadrzaj>
      <item>MUŠIĆ građevinsko, uslužno, export-import društvo s ograničenom odgovornošću, ZADAR, OIB 21643614374</item>
    </izvorni_sadrzaj>
    <derivirana_varijabla naziv="DomainObject.Predmet.ProtuStrankaListFormatedOIB_1">
      <item>MUŠIĆ građevinsko, uslužno, export-import društvo s ograničenom odgovornošću, ZADAR, OIB 21643614374</item>
    </derivirana_varijabla>
  </DomainObject.Predmet.ProtuStrankaListFormatedOIB>
  <DomainObject.Predmet.ProtuStrankaListFormatedWithAdress>
    <izvorni_sadrzaj>
      <item>MUŠIĆ građevinsko, uslužno, export-import društvo s ograničenom odgovornošću, ZADAR, Ulica Stjepana Radića 42/c, Zadar</item>
    </izvorni_sadrzaj>
    <derivirana_varijabla naziv="DomainObject.Predmet.ProtuStrankaListFormatedWithAdress_1">
      <item>MUŠIĆ građevinsko, uslužno, export-import društvo s ograničenom odgovornošću, ZADAR, Ulica Stjepana Radića 42/c, Zadar</item>
    </derivirana_varijabla>
  </DomainObject.Predmet.ProtuStrankaListFormatedWithAdress>
  <DomainObject.Predmet.ProtuStrankaListFormatedWithAdressOIB>
    <izvorni_sadrzaj>
      <item>MUŠIĆ građevinsko, uslužno, export-import društvo s ograničenom odgovornošću, ZADAR, OIB 21643614374, Ulica Stjepana Radića 42/c, Zadar</item>
    </izvorni_sadrzaj>
    <derivirana_varijabla naziv="DomainObject.Predmet.ProtuStrankaListFormatedWithAdressOIB_1">
      <item>MUŠIĆ građevinsko, uslužno, export-import društvo s ograničenom odgovornošću, ZADAR, OIB 21643614374, Ulica Stjepana Radića 42/c, Zadar</item>
    </derivirana_varijabla>
  </DomainObject.Predmet.ProtuStrankaListFormatedWithAdressOIB>
  <DomainObject.Predmet.ProtuStrankaListNazivFormated>
    <izvorni_sadrzaj>
      <item>MUŠIĆ građevinsko, uslužno, export-import društvo s ograničenom odgovornošću, ZADAR</item>
    </izvorni_sadrzaj>
    <derivirana_varijabla naziv="DomainObject.Predmet.ProtuStrankaListNazivFormated_1">
      <item>MUŠIĆ građevinsko, uslužno, export-import društvo s ograničenom odgovornošću, ZADAR</item>
    </derivirana_varijabla>
  </DomainObject.Predmet.ProtuStrankaListNazivFormated>
  <DomainObject.Predmet.ProtuStrankaListNazivFormatedOIB>
    <izvorni_sadrzaj>
      <item>MUŠIĆ građevinsko, uslužno, export-import društvo s ograničenom odgovornošću, ZADAR, OIB 21643614374</item>
    </izvorni_sadrzaj>
    <derivirana_varijabla naziv="DomainObject.Predmet.ProtuStrankaListNazivFormatedOIB_1">
      <item>MUŠIĆ građevinsko, uslužno, export-import društvo s ograničenom odgovornošću, ZADAR, OIB 21643614374</item>
    </derivirana_varijabla>
  </DomainObject.Predmet.ProtuStrankaListNazivFormatedOIB>
  <DomainObject.Predmet.OstaliListFormated>
    <izvorni_sadrzaj>
      <item>Milan Ljubičić</item>
    </izvorni_sadrzaj>
    <derivirana_varijabla naziv="DomainObject.Predmet.OstaliListFormated_1">
      <item>Milan Ljubičić</item>
    </derivirana_varijabla>
  </DomainObject.Predmet.OstaliListFormated>
  <DomainObject.Predmet.OstaliListFormatedOIB>
    <izvorni_sadrzaj>
      <item>Milan Ljubičić, OIB 87161295116</item>
    </izvorni_sadrzaj>
    <derivirana_varijabla naziv="DomainObject.Predmet.OstaliListFormatedOIB_1">
      <item>Milan Ljubičić, OIB 87161295116</item>
    </derivirana_varijabla>
  </DomainObject.Predmet.OstaliListFormatedOIB>
  <DomainObject.Predmet.OstaliListFormatedWithAdress>
    <izvorni_sadrzaj>
      <item>Milan Ljubičić, Šimuni 142, 23250 Šimuni</item>
    </izvorni_sadrzaj>
    <derivirana_varijabla naziv="DomainObject.Predmet.OstaliListFormatedWithAdress_1">
      <item>Milan Ljubičić, Šimuni 142, 23250 Šimuni</item>
    </derivirana_varijabla>
  </DomainObject.Predmet.OstaliListFormatedWithAdress>
  <DomainObject.Predmet.OstaliListFormatedWithAdressOIB>
    <izvorni_sadrzaj>
      <item>Milan Ljubičić, OIB 87161295116, Šimuni 142, 23250 Šimuni</item>
    </izvorni_sadrzaj>
    <derivirana_varijabla naziv="DomainObject.Predmet.OstaliListFormatedWithAdressOIB_1">
      <item>Milan Ljubičić, OIB 87161295116, Šimuni 142, 23250 Šimuni</item>
    </derivirana_varijabla>
  </DomainObject.Predmet.OstaliListFormatedWithAdressOIB>
  <DomainObject.Predmet.OstaliListNazivFormated>
    <izvorni_sadrzaj>
      <item>Milan Ljubičić</item>
    </izvorni_sadrzaj>
    <derivirana_varijabla naziv="DomainObject.Predmet.OstaliListNazivFormated_1">
      <item>Milan Ljubičić</item>
    </derivirana_varijabla>
  </DomainObject.Predmet.OstaliListNazivFormated>
  <DomainObject.Predmet.OstaliListNazivFormatedOIB>
    <izvorni_sadrzaj>
      <item>Milan Ljubičić, OIB 87161295116</item>
    </izvorni_sadrzaj>
    <derivirana_varijabla naziv="DomainObject.Predmet.OstaliListNazivFormatedOIB_1">
      <item>Milan Ljubičić, OIB 87161295116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2017.</izvorni_sadrzaj>
    <derivirana_varijabla naziv="DomainObject.Datum_1">22. rujna 2017.</derivirana_varijabla>
  </DomainObject.Datum>
  <DomainObject.PoslovniBrojDokumenta>
    <izvorni_sadrzaj>St-92/2012-226</izvorni_sadrzaj>
    <derivirana_varijabla naziv="DomainObject.PoslovniBrojDokumenta_1">St-92/2012-226</derivirana_varijabla>
  </DomainObject.PoslovniBrojDokumenta>
  <DomainObject.Predmet.StrankaIDrugi>
    <izvorni_sadrzaj>RH MF PU, PODRUČNI URED ZADAR, ZASTUPAN PO ŽDO U ZADRU i dr.</izvorni_sadrzaj>
    <derivirana_varijabla naziv="DomainObject.Predmet.StrankaIDrugi_1">RH MF PU, PODRUČNI URED ZADAR, ZASTUPAN PO ŽDO U ZADRU i dr.</derivirana_varijabla>
  </DomainObject.Predmet.StrankaIDrugi>
  <DomainObject.Predmet.ProtustrankaIDrugi>
    <izvorni_sadrzaj>MUŠIĆ građevinsko, uslužno, export-import društvo s ograničenom odgovornošću, ZADAR</izvorni_sadrzaj>
    <derivirana_varijabla naziv="DomainObject.Predmet.ProtustrankaIDrugi_1">MUŠIĆ građevinsko, uslužno, export-import društvo s ograničenom odgovornošću, ZADAR</derivirana_varijabla>
  </DomainObject.Predmet.ProtustrankaIDrugi>
  <DomainObject.Predmet.StrankaIDrugiAdressOIB>
    <izvorni_sadrzaj>RH MF PU, PODRUČNI URED ZADAR, ZASTUPAN PO ŽDO U ZADRU, OIB 18683136487 i dr.</izvorni_sadrzaj>
    <derivirana_varijabla naziv="DomainObject.Predmet.StrankaIDrugiAdressOIB_1">RH MF PU, PODRUČNI URED ZADAR, ZASTUPAN PO ŽDO U ZADRU, OIB 18683136487 i dr.</derivirana_varijabla>
  </DomainObject.Predmet.StrankaIDrugiAdressOIB>
  <DomainObject.Predmet.ProtustrankaIDrugiAdressOIB>
    <izvorni_sadrzaj>MUŠIĆ građevinsko, uslužno, export-import društvo s ograničenom odgovornošću, ZADAR, OIB 21643614374, Ulica Stjepana Radića 42/c, Zadar</izvorni_sadrzaj>
    <derivirana_varijabla naziv="DomainObject.Predmet.ProtustrankaIDrugiAdressOIB_1">MUŠIĆ građevinsko, uslužno, export-import društvo s ograničenom odgovornošću, ZADAR, OIB 21643614374, Ulica Stjepana Radića 42/c,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PU, PODRUČNI URED ZADAR, ZASTUPAN PO ŽDO U ZADRU</item>
      <item>MUŠIĆ građevinsko, uslužno, export-import društvo s ograničenom odgovornošću, ZADAR</item>
      <item>Milan Ljubičić</item>
      <item>Robert Vidaković</item>
      <item>SPALLDI d.o.o.</item>
      <item>ING ATEST d.o.o.</item>
      <item>DAMAT TRGOVINA d.o.o.</item>
      <item>Josip Sadrić</item>
      <item>INA - industrija nafte</item>
      <item>ČISTOĆA d.o.o.</item>
      <item>Haso i Ramiza Čehić</item>
      <item>TRANSPORTI MUŠIĆ d.o.o.</item>
      <item>Ana Smoljan Zanki</item>
      <item>MINERAL IGM</item>
      <item>ZAGREB INŽENJERING d.o.o.</item>
      <item>BAČIĆ &amp; PARTNERI j.t.d.</item>
      <item>RAN d.o.o.</item>
      <item>Asphalt &amp; beton knafl</item>
      <item>Šefik Dedić</item>
      <item>PODOVI d.o.o. Split u stečaju</item>
    </izvorni_sadrzaj>
    <derivirana_varijabla naziv="DomainObject.Predmet.SudioniciListNaziv_1">
      <item>RH MF PU, PODRUČNI URED ZADAR, ZASTUPAN PO ŽDO U ZADRU</item>
      <item>MUŠIĆ građevinsko, uslužno, export-import društvo s ograničenom odgovornošću, ZADAR</item>
      <item>Milan Ljubičić</item>
      <item>Robert Vidaković</item>
      <item>SPALLDI d.o.o.</item>
      <item>ING ATEST d.o.o.</item>
      <item>DAMAT TRGOVINA d.o.o.</item>
      <item>Josip Sadrić</item>
      <item>INA - industrija nafte</item>
      <item>ČISTOĆA d.o.o.</item>
      <item>Haso i Ramiza Čehić</item>
      <item>TRANSPORTI MUŠIĆ d.o.o.</item>
      <item>Ana Smoljan Zanki</item>
      <item>MINERAL IGM</item>
      <item>ZAGREB INŽENJERING d.o.o.</item>
      <item>BAČIĆ &amp; PARTNERI j.t.d.</item>
      <item>RAN d.o.o.</item>
      <item>Asphalt &amp; beton knafl</item>
      <item>Šefik Dedić</item>
      <item>PODOVI d.o.o. Split u stečaju</item>
    </derivirana_varijabla>
  </DomainObject.Predmet.SudioniciListNaziv>
  <DomainObject.Predmet.SudioniciListAdressOIB>
    <izvorni_sadrzaj>
      <item>RH MF PU, PODRUČNI URED ZADAR, ZASTUPAN PO ŽDO U ZADRU, OIB 18683136487</item>
      <item>MUŠIĆ građevinsko, uslužno, export-import društvo s ograničenom odgovornošću, ZADAR, OIB 21643614374, Ulica Stjepana Radića 42/c,Zadar</item>
      <item>Milan Ljubičić, OIB 87161295116, Šimuni 142,23250 Šimuni</item>
      <item>Robert Vidaković, OIB 23878385700, Bolnička 70/12,34550 Pakrac</item>
      <item>SPALLDI d.o.o., OIB 59947319365</item>
      <item>ING ATEST d.o.o., OIB 21777333810, Hrvatske mornarice 1a,21000 Split</item>
      <item>DAMAT TRGOVINA d.o.o., OIB 91731059150, Bartolići 37,10000 Zagreb</item>
      <item>Josip Sadrić, OIB 23724381934, Toljani 125,32260 Drenovci</item>
      <item>INA - industrija nafte, OIB 27759560625, Avenija V. Holjevca 10,10000 Zagreb</item>
      <item>ČISTOĆA d.o.o., OIB 85584865987, Stjepana Radića 33,23000 Zadar</item>
      <item>Haso i Ramiza Čehić</item>
      <item>TRANSPORTI MUŠIĆ d.o.o., OIB 94005511673, STJEPANA RADIĆA 42/C,Zadar</item>
      <item>Ana Smoljan Zanki, OIB 03175135316, Prečka Ulica 1,23000 Zadar</item>
      <item>MINERAL IGM, OIB 42050807337</item>
      <item>ZAGREB INŽENJERING d.o.o., OIB 90258647818</item>
      <item>BAČIĆ &amp; PARTNERI j.t.d., OIB 71627426522</item>
      <item>RAN d.o.o., OIB 93082039724</item>
      <item>Asphalt &amp; beton knafl, OIB 45801923578</item>
      <item>Šefik Dedić, OIB 87861889837, Omera Mujadžića 16,Bihać</item>
      <item>PODOVI d.o.o. Split u stečaju, OIB 69976343666</item>
    </izvorni_sadrzaj>
    <derivirana_varijabla naziv="DomainObject.Predmet.SudioniciListAdressOIB_1">
      <item>RH MF PU, PODRUČNI URED ZADAR, ZASTUPAN PO ŽDO U ZADRU, OIB 18683136487</item>
      <item>MUŠIĆ građevinsko, uslužno, export-import društvo s ograničenom odgovornošću, ZADAR, OIB 21643614374, Ulica Stjepana Radića 42/c,Zadar</item>
      <item>Milan Ljubičić, OIB 87161295116, Šimuni 142,23250 Šimuni</item>
      <item>Robert Vidaković, OIB 23878385700, Bolnička 70/12,34550 Pakrac</item>
      <item>SPALLDI d.o.o., OIB 59947319365</item>
      <item>ING ATEST d.o.o., OIB 21777333810, Hrvatske mornarice 1a,21000 Split</item>
      <item>DAMAT TRGOVINA d.o.o., OIB 91731059150, Bartolići 37,10000 Zagreb</item>
      <item>Josip Sadrić, OIB 23724381934, Toljani 125,32260 Drenovci</item>
      <item>INA - industrija nafte, OIB 27759560625, Avenija V. Holjevca 10,10000 Zagreb</item>
      <item>ČISTOĆA d.o.o., OIB 85584865987, Stjepana Radića 33,23000 Zadar</item>
      <item>Haso i Ramiza Čehić</item>
      <item>TRANSPORTI MUŠIĆ d.o.o., OIB 94005511673, STJEPANA RADIĆA 42/C,Zadar</item>
      <item>Ana Smoljan Zanki, OIB 03175135316, Prečka Ulica 1,23000 Zadar</item>
      <item>MINERAL IGM, OIB 42050807337</item>
      <item>ZAGREB INŽENJERING d.o.o., OIB 90258647818</item>
      <item>BAČIĆ &amp; PARTNERI j.t.d., OIB 71627426522</item>
      <item>RAN d.o.o., OIB 93082039724</item>
      <item>Asphalt &amp; beton knafl, OIB 45801923578</item>
      <item>Šefik Dedić, OIB 87861889837, Omera Mujadžića 16,Bihać</item>
      <item>PODOVI d.o.o. Split u stečaju, OIB 69976343666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9E3171-DBC8-44EF-B97D-FA64A15196F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430</properties:Words>
  <properties:Characters>2341</properties:Characters>
  <properties:Lines>58</properties:Lines>
  <properties:Paragraphs>19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Tina Grgas</cp:lastModifiedBy>
  <dcterms:modified xmlns:xsi="http://www.w3.org/2001/XMLSchema-instance" xsi:type="dcterms:W3CDTF">2017-09-22T09:12:00Z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St-92/2012-226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