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30b1" w14:paraId="34e30b1" w:rsidRDefault="004530CE" w:rsidP="006F6B18" w:rsidR="006F6B18">
      <w:pPr>
        <w:pStyle w:val="Bezproreda"/>
        <w15:collapsed w:val="false"/>
      </w:pPr>
      <w:bookmarkStart w:name="_GoBack" w:id="0"/>
      <w:bookmarkEnd w:id="0"/>
      <w:r>
        <w:t>Stečajna masa iza</w:t>
      </w:r>
    </w:p>
    <w:p w:rsidRDefault="004530CE" w:rsidP="006F6B18" w:rsidR="004530CE">
      <w:pPr>
        <w:pStyle w:val="Bezproreda"/>
      </w:pPr>
      <w:r>
        <w:t>VE-DAL d.o.o. u stečaju</w:t>
      </w:r>
    </w:p>
    <w:p w:rsidRDefault="004530CE" w:rsidP="006F6B18" w:rsidR="006F6B18">
      <w:pPr>
        <w:pStyle w:val="Bezproreda"/>
      </w:pPr>
      <w:r>
        <w:t>Ferde Rusana 100</w:t>
      </w:r>
    </w:p>
    <w:p w:rsidRDefault="004530CE" w:rsidP="006F6B18" w:rsidR="004530CE">
      <w:pPr>
        <w:pStyle w:val="Bezproreda"/>
      </w:pPr>
      <w:r>
        <w:t>Virovitica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Virovitica, 30.10.2018.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0F50D0" w:rsidP="006F6B18" w:rsidR="000F50D0">
      <w:pPr>
        <w:pStyle w:val="Bezproreda"/>
      </w:pP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Šetalište dr.I. Lebovića </w:t>
      </w:r>
      <w:r w:rsidR="00541E37">
        <w:t xml:space="preserve"> br.</w:t>
      </w:r>
      <w:r>
        <w:t>42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43 000 Bjelovar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0F50D0" w:rsidP="006F6B18" w:rsidR="000F50D0">
      <w:pPr>
        <w:pStyle w:val="Bezproreda"/>
      </w:pPr>
    </w:p>
    <w:p w:rsidRDefault="006F6B18" w:rsidP="006F6B18" w:rsidR="006F6B18">
      <w:pPr>
        <w:pStyle w:val="Bezproreda"/>
      </w:pPr>
    </w:p>
    <w:p w:rsidRDefault="004530CE" w:rsidP="006F6B18" w:rsidR="006F6B18">
      <w:pPr>
        <w:pStyle w:val="Bezproreda"/>
      </w:pPr>
      <w:r>
        <w:t>Na broj: 753/2017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Predmet: Prijava nedostatnosti stečajne mase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>Ovim putem stečajni upravitelj podnosi sudu ovu prijavu o nedostatnosti stečajne mase za ispunjenje ostalih obveza stečajne mase stečajnog dužni</w:t>
      </w:r>
      <w:r w:rsidR="004530CE">
        <w:t>ka  Stečajna masa</w:t>
      </w:r>
      <w:r w:rsidR="00C97115">
        <w:t xml:space="preserve"> iza VE-DAL d.o.o. u stečaju iz </w:t>
      </w:r>
      <w:r w:rsidR="004530CE">
        <w:t>Virovitice , Ferde Rusana 100</w:t>
      </w:r>
      <w:r w:rsidR="00074DFC">
        <w:t>, OIB: 79834160393</w:t>
      </w:r>
      <w:r>
        <w:t>, u</w:t>
      </w:r>
      <w:r w:rsidR="00D41172">
        <w:t>z napomenu da je završni račun u</w:t>
      </w:r>
      <w:r>
        <w:t xml:space="preserve"> izradi, te će biti dostavljen sudu u narednom periodu.</w:t>
      </w: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6F6B18" w:rsidP="006F6B18" w:rsidR="006F6B1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Valentić Branko</w:t>
      </w:r>
    </w:p>
    <w:p w:rsidRDefault="006F6B18" w:rsidR="006F6B18"/>
    <w:sectPr w:rsidR="006F6B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B18"/>
    <w:rsid w:val="00074DFC"/>
    <w:rsid w:val="000F50D0"/>
    <w:rsid w:val="003709B5"/>
    <w:rsid w:val="004530CE"/>
    <w:rsid w:val="00541E37"/>
    <w:rsid w:val="006F6B18"/>
    <w:rsid w:val="008C01B1"/>
    <w:rsid w:val="009049F2"/>
    <w:rsid w:val="00C97115"/>
    <w:rsid w:val="00D41172"/>
    <w:rsid w:val="00F27824"/>
    <w:rsid w:val="00F6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6B1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1E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E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F6B1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1E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E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7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C5AAC-FD6D-47AC-99F4-228D499F4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509</properties:Characters>
  <properties:Lines>30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2018-11-07T07:40:00Z</dcterms:created>
  <dc:creator>PC3</dc:creator>
  <cp:lastModifiedBy>Vesna Dragišić</cp:lastModifiedBy>
  <cp:lastPrinted>2018-10-26T11:01:00Z</cp:lastPrinted>
  <dcterms:modified xmlns:xsi="http://www.w3.org/2001/XMLSchema-instance" xsi:type="dcterms:W3CDTF">2018-11-09T08:47:00Z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St-753/2017-68 / Podnesak - Podnesak (STEČAJNA MASA IZA VE DALd TS BJELOVAR PRIJAVA NEDOSTATNOSTI STEČ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