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3a64" w14:paraId="72e3a6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C57423">
        <w:rPr>
          <w:rFonts w:eastAsia="Calibri"/>
          <w:lang w:eastAsia="en-US"/>
        </w:rPr>
        <w:t>818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C57423">
        <w:t xml:space="preserve">VICISSITUDO d.o.o. za trgovinu i usluge Zagreb, Čikoševa 5, MBS: 080711487, OIB: 46285466782, dana 10. listopada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C57423">
        <w:t>VICISSITUDO d.o.o. za trgovinu i usluge Zagreb, Čikoševa 5, MBS: 080711487, OIB: 46285466782.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C57423">
        <w:rPr>
          <w:bCs/>
        </w:rPr>
        <w:t>23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C57423">
        <w:rPr>
          <w:bCs/>
        </w:rPr>
        <w:t>525</w:t>
      </w:r>
      <w:r>
        <w:rPr>
          <w:bCs/>
        </w:rPr>
        <w:t xml:space="preserve"> od </w:t>
      </w:r>
      <w:r w:rsidR="00C57423">
        <w:rPr>
          <w:bCs/>
        </w:rPr>
        <w:t>20</w:t>
      </w:r>
      <w:r>
        <w:rPr>
          <w:bCs/>
        </w:rPr>
        <w:t>. ožujka 2017. nad stečajnim dužnikom</w:t>
      </w:r>
      <w:r>
        <w:t xml:space="preserve"> </w:t>
      </w:r>
      <w:r w:rsidR="00C57423">
        <w:t>VICISSITUDO d.o.o. za trgovinu i usluge Zagreb, Čikoševa 5, MBS: 080711487, OIB: 46285466782.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C57423">
        <w:t>13.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 w:rsidRPr="00ED7B29">
      <w:pPr>
        <w:tabs>
          <w:tab w:pos="2070" w:val="left"/>
        </w:tabs>
        <w:ind w:firstLine="720"/>
        <w:jc w:val="both"/>
      </w:pPr>
      <w:r>
        <w:t xml:space="preserve">Dana </w:t>
      </w:r>
      <w:r w:rsidR="00C57423">
        <w:t>9. listopada</w:t>
      </w:r>
      <w:r w:rsidR="008730C0">
        <w:t xml:space="preserve"> </w:t>
      </w:r>
      <w:r>
        <w:t>2017. zaprimljen je podnesak</w:t>
      </w:r>
      <w:r w:rsidR="007C07E4">
        <w:t xml:space="preserve"> </w:t>
      </w:r>
      <w:r w:rsidR="007C07E4" w:rsidRPr="007C07E4">
        <w:t>Fond za zaštitu okoliša i energetsku učinkovitost</w:t>
      </w:r>
      <w:r>
        <w:t xml:space="preserve"> </w:t>
      </w:r>
      <w:r w:rsidR="007C07E4">
        <w:t xml:space="preserve">Zagreb, Radnička cesta 80, </w:t>
      </w:r>
      <w:r>
        <w:t xml:space="preserve">od </w:t>
      </w:r>
      <w:r w:rsidR="008730C0">
        <w:t xml:space="preserve">28. kolovoza </w:t>
      </w:r>
      <w:r>
        <w:t xml:space="preserve">2017. kojim je na posebnom obrascu sukladno čl. 16. SZ-a dostavljen prijedlog vjerovnika </w:t>
      </w:r>
      <w:r w:rsidR="007C07E4" w:rsidRPr="007C07E4">
        <w:t>Fond za zaštitu okoliša i energetsku učinkovitost</w:t>
      </w:r>
      <w:r w:rsidR="007C07E4">
        <w:t xml:space="preserve"> Zagreb, </w:t>
      </w:r>
      <w:r>
        <w:t xml:space="preserve">za otvaranje stečajnog postupka nad predmetnim stečajnim dužnikom iz razloga što prema istom ima tražbinu u iznosu od </w:t>
      </w:r>
      <w:r w:rsidR="007C07E4">
        <w:t>1.</w:t>
      </w:r>
      <w:r w:rsidR="00C57423">
        <w:t>359</w:t>
      </w:r>
      <w:r w:rsidR="007C07E4">
        <w:t>,00 kn</w:t>
      </w:r>
      <w:r>
        <w:t xml:space="preserve"> koja se temelji na knjigovodstvenom stanju duga na dan </w:t>
      </w:r>
      <w:r w:rsidR="002A18E1">
        <w:t>2</w:t>
      </w:r>
      <w:r w:rsidR="00C57423">
        <w:t>0. rujna</w:t>
      </w:r>
      <w:r w:rsidR="008730C0">
        <w:t xml:space="preserve">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stečajni dužnik u Očevidniku redoslijeda osnova za </w:t>
      </w:r>
      <w:r w:rsidRPr="00ED7B29">
        <w:t xml:space="preserve">plaćanje koje vodi Financijska agencija ima više evidentiranih osnova za </w:t>
      </w:r>
      <w:r w:rsidRPr="00ED7B29">
        <w:lastRenderedPageBreak/>
        <w:t xml:space="preserve">plaćanje u razdoblju dužem od </w:t>
      </w:r>
      <w:r w:rsidR="00130901" w:rsidRPr="00ED7B29">
        <w:t>120</w:t>
      </w:r>
      <w:r w:rsidRPr="00ED7B29">
        <w:t xml:space="preserve"> dana koje je trebalo na temelju valjanih osnova za plaćanje bez daljnjeg pristanka dužnika naplatiti s bilo kojeg od njegovih računa, a prema podacima Financijske agencije na dan </w:t>
      </w:r>
      <w:r w:rsidR="00C57423">
        <w:t>20</w:t>
      </w:r>
      <w:r w:rsidR="00130901" w:rsidRPr="00ED7B29">
        <w:t xml:space="preserve">. ožujka </w:t>
      </w:r>
      <w:r w:rsidRPr="00ED7B29">
        <w:t xml:space="preserve">2017. isti je u blokadi </w:t>
      </w:r>
      <w:r w:rsidR="00130901" w:rsidRPr="00ED7B29">
        <w:t>120</w:t>
      </w:r>
      <w:r w:rsidRPr="00ED7B29">
        <w:t xml:space="preserve"> dana. </w:t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AF113A">
        <w:rPr>
          <w:rFonts w:eastAsia="Calibri"/>
          <w:lang w:eastAsia="en-US"/>
        </w:rPr>
        <w:t xml:space="preserve">10.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ED7B29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604DE9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p w:rsidRDefault="00A6526D" w:rsidP="00A6526D" w:rsidR="00A6526D"/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DE9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AF113A">
      <w:t>818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30901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18E1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E7B3D"/>
    <w:rsid w:val="00604DE9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3388"/>
    <w:rsid w:val="00796AED"/>
    <w:rsid w:val="007A31D3"/>
    <w:rsid w:val="007A4540"/>
    <w:rsid w:val="007C07E4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113A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742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D7B29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4D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4D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D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D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4D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4D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D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D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St-818/2017</izvorni_sadrzaj>
    <derivirana_varijabla naziv="DomainObject.Predmet.OznakaBroj_1">St-818/2017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VICISSITUDO d.o.o. za trgovinu i usluge</izvorni_sadrzaj>
    <derivirana_varijabla naziv="DomainObject.Predmet.ProtustrankaFormated_1">  VICISSITUDO d.o.o. za trgovinu i usluge</derivirana_varijabla>
  </DomainObject.Predmet.ProtustrankaFormated>
  <DomainObject.Predmet.ProtustrankaFormatedOIB>
    <izvorni_sadrzaj>  VICISSITUDO d.o.o. za trgovinu i usluge, OIB 46285466782</izvorni_sadrzaj>
    <derivirana_varijabla naziv="DomainObject.Predmet.ProtustrankaFormatedOIB_1">  VICISSITUDO d.o.o. za trgovinu i usluge, OIB 46285466782</derivirana_varijabla>
  </DomainObject.Predmet.ProtustrankaFormatedOIB>
  <DomainObject.Predmet.ProtustrankaFormatedWithAdress>
    <izvorni_sadrzaj> VICISSITUDO d.o.o. za trgovinu i usluge, Radnička cesta 52, 10000 Zagreb</izvorni_sadrzaj>
    <derivirana_varijabla naziv="DomainObject.Predmet.ProtustrankaFormatedWithAdress_1"> VICISSITUDO d.o.o. za trgovinu i usluge, Radnička cesta 52, 10000 Zagreb</derivirana_varijabla>
  </DomainObject.Predmet.ProtustrankaFormatedWithAdress>
  <DomainObject.Predmet.ProtustrankaFormatedWithAdressOIB>
    <izvorni_sadrzaj> VICISSITUDO d.o.o. za trgovinu i usluge, OIB 46285466782, Radnička cesta 52, 10000 Zagreb</izvorni_sadrzaj>
    <derivirana_varijabla naziv="DomainObject.Predmet.ProtustrankaFormatedWithAdressOIB_1"> VICISSITUDO d.o.o. za trgovinu i usluge, OIB 46285466782, Radnička cesta 52, 10000 Zagreb</derivirana_varijabla>
  </DomainObject.Predmet.ProtustrankaFormatedWithAdressOIB>
  <DomainObject.Predmet.ProtustrankaWithAdress>
    <izvorni_sadrzaj>VICISSITUDO d.o.o. za trgovinu i usluge Radnička cesta 52, 10000 Zagreb</izvorni_sadrzaj>
    <derivirana_varijabla naziv="DomainObject.Predmet.ProtustrankaWithAdress_1">VICISSITUDO d.o.o. za trgovinu i usluge Radnička cesta 52, 10000 Zagreb</derivirana_varijabla>
  </DomainObject.Predmet.ProtustrankaWithAdress>
  <DomainObject.Predmet.ProtustrankaWithAdressOIB>
    <izvorni_sadrzaj>VICISSITUDO d.o.o. za trgovinu i usluge, OIB 46285466782, Radnička cesta 52, 10000 Zagreb</izvorni_sadrzaj>
    <derivirana_varijabla naziv="DomainObject.Predmet.ProtustrankaWithAdressOIB_1">VICISSITUDO d.o.o. za trgovinu i usluge, OIB 46285466782, Radnička cesta 52, 10000 Zagreb</derivirana_varijabla>
  </DomainObject.Predmet.ProtustrankaWithAdressOIB>
  <DomainObject.Predmet.ProtustrankaNazivFormated>
    <izvorni_sadrzaj>VICISSITUDO d.o.o. za trgovinu i usluge</izvorni_sadrzaj>
    <derivirana_varijabla naziv="DomainObject.Predmet.ProtustrankaNazivFormated_1">VICISSITUDO d.o.o. za trgovinu i usluge</derivirana_varijabla>
  </DomainObject.Predmet.ProtustrankaNazivFormated>
  <DomainObject.Predmet.ProtustrankaNazivFormatedOIB>
    <izvorni_sadrzaj>VICISSITUDO d.o.o. za trgovinu i usluge, OIB 46285466782</izvorni_sadrzaj>
    <derivirana_varijabla naziv="DomainObject.Predmet.ProtustrankaNazivFormatedOIB_1">VICISSITUDO d.o.o. za trgovinu i usluge, OIB 46285466782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VICISSITUDO d.o.o. za trgovinu i usluge</item>
    </izvorni_sadrzaj>
    <derivirana_varijabla naziv="DomainObject.Predmet.ProtuStrankaListFormated_1">
      <item>VICISSITUDO d.o.o. za trgovinu i usluge</item>
    </derivirana_varijabla>
  </DomainObject.Predmet.ProtuStrankaListFormated>
  <DomainObject.Predmet.ProtuStrankaListFormatedOIB>
    <izvorni_sadrzaj>
      <item>VICISSITUDO d.o.o. za trgovinu i usluge, OIB 46285466782</item>
    </izvorni_sadrzaj>
    <derivirana_varijabla naziv="DomainObject.Predmet.ProtuStrankaListFormatedOIB_1">
      <item>VICISSITUDO d.o.o. za trgovinu i usluge, OIB 46285466782</item>
    </derivirana_varijabla>
  </DomainObject.Predmet.ProtuStrankaListFormatedOIB>
  <DomainObject.Predmet.ProtuStrankaListFormatedWithAdress>
    <izvorni_sadrzaj>
      <item>VICISSITUDO d.o.o. za trgovinu i usluge, Radnička cesta 52, 10000 Zagreb</item>
    </izvorni_sadrzaj>
    <derivirana_varijabla naziv="DomainObject.Predmet.ProtuStrankaListFormatedWithAdress_1">
      <item>VICISSITUDO d.o.o. za trgovinu i usluge, Radnička cesta 52, 10000 Zagreb</item>
    </derivirana_varijabla>
  </DomainObject.Predmet.ProtuStrankaListFormatedWithAdress>
  <DomainObject.Predmet.ProtuStrankaListFormatedWithAdressOIB>
    <izvorni_sadrzaj>
      <item>VICISSITUDO d.o.o. za trgovinu i usluge, OIB 46285466782, Radnička cesta 52, 10000 Zagreb</item>
    </izvorni_sadrzaj>
    <derivirana_varijabla naziv="DomainObject.Predmet.ProtuStrankaListFormatedWithAdressOIB_1">
      <item>VICISSITUDO d.o.o. za trgovinu i usluge, OIB 46285466782, Radnička cesta 52, 10000 Zagreb</item>
    </derivirana_varijabla>
  </DomainObject.Predmet.ProtuStrankaListFormatedWithAdressOIB>
  <DomainObject.Predmet.ProtuStrankaListNazivFormated>
    <izvorni_sadrzaj>
      <item>VICISSITUDO d.o.o. za trgovinu i usluge</item>
    </izvorni_sadrzaj>
    <derivirana_varijabla naziv="DomainObject.Predmet.ProtuStrankaListNazivFormated_1">
      <item>VICISSITUDO d.o.o. za trgovinu i usluge</item>
    </derivirana_varijabla>
  </DomainObject.Predmet.ProtuStrankaListNazivFormated>
  <DomainObject.Predmet.ProtuStrankaListNazivFormatedOIB>
    <izvorni_sadrzaj>
      <item>VICISSITUDO d.o.o. za trgovinu i usluge, OIB 46285466782</item>
    </izvorni_sadrzaj>
    <derivirana_varijabla naziv="DomainObject.Predmet.ProtuStrankaListNazivFormatedOIB_1">
      <item>VICISSITUDO d.o.o. za trgovinu i usluge, OIB 46285466782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VICISSITUDO d.o.o. za trgovinu i usluge</izvorni_sadrzaj>
    <derivirana_varijabla naziv="DomainObject.Predmet.ProtustrankaIDrugi_1">VICISSITUDO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VICISSITUDO d.o.o. za trgovinu i usluge, OIB 46285466782, Radnička cesta 52, 10000 Zagreb</izvorni_sadrzaj>
    <derivirana_varijabla naziv="DomainObject.Predmet.ProtustrankaIDrugiAdressOIB_1">VICISSITUDO d.o.o. za trgovinu i usluge, OIB 46285466782,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VICISSITUDO d.o.o. za trgovinu i usluge</item>
      <item>FINA Regionalni centar Zagreb</item>
    </izvorni_sadrzaj>
    <derivirana_varijabla naziv="DomainObject.Predmet.SudioniciListNaziv_1">
      <item>VICISSITUDO d.o.o. za trgovinu i usluge</item>
      <item>FINA Regionalni centar Zagreb</item>
    </derivirana_varijabla>
  </DomainObject.Predmet.SudioniciListNaziv>
  <DomainObject.Predmet.SudioniciListAdressOIB>
    <izvorni_sadrzaj>
      <item>VICISSITUDO d.o.o. za trgovinu i usluge, OIB 46285466782, Radnička cesta 52,10000 Zagreb</item>
      <item>FINA Regionalni centar Zagreb, OIB 85821130368, Trg svibanjskih žrtava 1995. br. 1,10000 Zagreb</item>
    </izvorni_sadrzaj>
    <derivirana_varijabla naziv="DomainObject.Predmet.SudioniciListAdressOIB_1">
      <item>VICISSITUDO d.o.o. za trgovinu i usluge, OIB 46285466782, Radnička cesta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46285466782</item>
      <item>, OIB 85821130368</item>
    </izvorni_sadrzaj>
    <derivirana_varijabla naziv="DomainObject.Predmet.SudioniciListNazivOIB_1">
      <item>, OIB 46285466782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68768-E48F-469D-98F9-FFB05B40A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3108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2017-10-10T10:23:00Z</dcterms:created>
  <dc:creator>Korisnik</dc:creator>
  <cp:lastModifiedBy>Ljiljana Floršić</cp:lastModifiedBy>
  <cp:lastPrinted>2017-09-21T11:25:00Z</cp:lastPrinted>
  <dcterms:modified xmlns:xsi="http://www.w3.org/2001/XMLSchema-instance" xsi:type="dcterms:W3CDTF">2017-10-10T10:29:00Z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