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2185b5d" w14:paraId="2185b5d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395FEC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395FEC">
              <w:rPr>
                <w:rFonts w:hAnsi="Times New Roman" w:ascii="Times New Roman"/>
                <w:snapToGrid/>
                <w:szCs w:val="24"/>
                <w:lang w:eastAsia="hr-HR" w:val="hr-HR"/>
              </w:rPr>
              <w:t>1153/16-60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>
      <w:pPr>
        <w:jc w:val="center"/>
        <w:rPr>
          <w:rFonts w:hAnsi="Times New Roman" w:ascii="Times New Roman"/>
          <w:szCs w:val="24"/>
          <w:lang w:val="hr-HR"/>
        </w:rPr>
      </w:pPr>
    </w:p>
    <w:p w:rsidRDefault="00FC414B" w:rsidP="00B45818" w:rsidR="00FC414B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>
      <w:pPr>
        <w:rPr>
          <w:rFonts w:hAnsi="Times New Roman" w:ascii="Times New Roman"/>
          <w:szCs w:val="24"/>
          <w:lang w:val="hr-HR"/>
        </w:rPr>
      </w:pPr>
    </w:p>
    <w:p w:rsidRDefault="00975614" w:rsidP="006D20A7" w:rsidR="00975614">
      <w:pPr>
        <w:rPr>
          <w:rFonts w:hAnsi="Times New Roman" w:ascii="Times New Roman"/>
          <w:szCs w:val="24"/>
          <w:lang w:val="hr-HR"/>
        </w:rPr>
      </w:pPr>
    </w:p>
    <w:p w:rsidRDefault="00FC414B" w:rsidP="006D20A7" w:rsidR="00FC414B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FA54B3">
        <w:rPr>
          <w:rFonts w:hAnsi="Times New Roman" w:ascii="Times New Roman"/>
          <w:szCs w:val="24"/>
          <w:lang w:val="hr-HR"/>
        </w:rPr>
        <w:t xml:space="preserve"> stečajnim dužnikom</w:t>
      </w:r>
      <w:r w:rsidR="00132FCB">
        <w:rPr>
          <w:rFonts w:hAnsi="Times New Roman" w:ascii="Times New Roman"/>
          <w:szCs w:val="24"/>
          <w:lang w:val="hr-HR"/>
        </w:rPr>
        <w:t xml:space="preserve"> </w:t>
      </w:r>
      <w:r w:rsidR="00395FEC" w:rsidRPr="005047FC">
        <w:rPr>
          <w:rFonts w:hAnsi="Times New Roman" w:ascii="Times New Roman"/>
          <w:szCs w:val="24"/>
          <w:lang w:val="hr-HR"/>
        </w:rPr>
        <w:t>SAJKO TRANSPORTI d.o.o. u stečaju, Jalkovec, Braće Radić 77, OIB: 51335717637</w:t>
      </w:r>
      <w:r w:rsidR="00395FEC">
        <w:rPr>
          <w:rFonts w:hAnsi="Times New Roman" w:ascii="Times New Roman"/>
          <w:szCs w:val="24"/>
          <w:lang w:val="hr-HR"/>
        </w:rPr>
        <w:t xml:space="preserve">, 20. studenog </w:t>
      </w:r>
      <w:r w:rsidR="006D20A7">
        <w:rPr>
          <w:rFonts w:hAnsi="Times New Roman" w:ascii="Times New Roman"/>
          <w:szCs w:val="24"/>
          <w:lang w:val="hr-HR"/>
        </w:rPr>
        <w:t>2018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6E6B14" w:rsidP="00FA4A02" w:rsidR="006E6B14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C2F25" w:rsidP="003557BF" w:rsidR="002C2F25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E6B14" w:rsidR="006E6B14" w:rsidRPr="006D20A7">
      <w:pPr>
        <w:jc w:val="center"/>
        <w:rPr>
          <w:rFonts w:hAnsi="Times New Roman" w:ascii="Times New Roman"/>
          <w:szCs w:val="24"/>
          <w:lang w:val="hr-HR"/>
        </w:rPr>
      </w:pPr>
    </w:p>
    <w:p w:rsidRDefault="002C2F25" w:rsidP="00B45818" w:rsidR="002C2F25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C51B71">
        <w:rPr>
          <w:rFonts w:hAnsi="Times New Roman" w:ascii="Times New Roman"/>
          <w:szCs w:val="24"/>
          <w:lang w:val="hr-HR"/>
        </w:rPr>
        <w:t xml:space="preserve">,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395FEC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 prosinca 2018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10,45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FC414B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 se</w:t>
      </w:r>
      <w:r w:rsidR="00C51B71">
        <w:rPr>
          <w:rFonts w:hAnsi="Times New Roman" w:ascii="Times New Roman"/>
          <w:szCs w:val="24"/>
          <w:lang w:val="hr-HR"/>
        </w:rPr>
        <w:t xml:space="preserve">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="00BA009A"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="00BA009A" w:rsidRPr="00023165">
        <w:rPr>
          <w:rFonts w:hAnsi="Times New Roman" w:ascii="Times New Roman"/>
          <w:szCs w:val="24"/>
          <w:lang w:val="hr-HR"/>
        </w:rPr>
        <w:t>:</w:t>
      </w:r>
    </w:p>
    <w:p w:rsidRDefault="00975614" w:rsidP="002C2F25" w:rsidR="00975614">
      <w:pPr>
        <w:rPr>
          <w:rFonts w:hAnsi="Times New Roman" w:ascii="Times New Roman"/>
          <w:szCs w:val="24"/>
          <w:lang w:val="hr-HR"/>
        </w:rPr>
      </w:pPr>
    </w:p>
    <w:p w:rsidRDefault="00975614" w:rsidP="002C2F25" w:rsidR="00975614" w:rsidRPr="00E90BD3">
      <w:pPr>
        <w:rPr>
          <w:rFonts w:hAnsi="Times New Roman" w:ascii="Times New Roman"/>
          <w:szCs w:val="24"/>
          <w:lang w:val="hr-HR"/>
        </w:rPr>
      </w:pPr>
    </w:p>
    <w:p w:rsidRDefault="00132FCB" w:rsidP="00FC414B" w:rsidR="009D1573" w:rsidRPr="00FC414B">
      <w:pPr>
        <w:pStyle w:val="Odlomakpopisa"/>
        <w:numPr>
          <w:ilvl w:val="0"/>
          <w:numId w:val="21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upravitelj, </w:t>
      </w:r>
      <w:r w:rsidR="00395FEC" w:rsidRPr="00395FEC">
        <w:rPr>
          <w:rFonts w:hAnsi="Times New Roman" w:ascii="Times New Roman"/>
          <w:sz w:val="24"/>
          <w:szCs w:val="24"/>
          <w:lang w:eastAsia="hr-HR"/>
        </w:rPr>
        <w:t>Ivo Žiža, Vinogradi Ludbreški 53, Ludbreg,</w:t>
      </w:r>
    </w:p>
    <w:p w:rsidRDefault="006D149E" w:rsidP="006D149E" w:rsidR="00132FCB" w:rsidRPr="006D149E">
      <w:pPr>
        <w:pStyle w:val="Odlomakpopisa"/>
        <w:numPr>
          <w:ilvl w:val="0"/>
          <w:numId w:val="2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vjerovnik, Privredna banka Zagreb d.d., Zagreb, Radnička cesta 50, zastupan po punomoćnicima odvjetnicima iz Odvjetničkog društva Suić &amp; Škunca d.o.o., Zagreb, Domagojeva 14</w:t>
      </w:r>
      <w:r w:rsidR="00132FCB" w:rsidRPr="006D149E">
        <w:rPr>
          <w:rFonts w:hAnsi="Times New Roman" w:ascii="Times New Roman"/>
          <w:sz w:val="24"/>
          <w:szCs w:val="24"/>
        </w:rPr>
        <w:t>.</w:t>
      </w:r>
    </w:p>
    <w:p w:rsidRDefault="00132FCB" w:rsidP="00132FCB" w:rsidR="00132FCB" w:rsidRPr="00FC414B">
      <w:pPr>
        <w:pStyle w:val="Odlomakpopisa"/>
        <w:suppressAutoHyphens/>
        <w:spacing w:lineRule="auto" w:line="240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FC414B" w:rsidP="00F248F9" w:rsidR="00FC414B" w:rsidRPr="00FC414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975614">
        <w:rPr>
          <w:rFonts w:hAnsi="Times New Roman" w:ascii="Times New Roman"/>
          <w:szCs w:val="24"/>
          <w:lang w:val="hr-HR"/>
        </w:rPr>
        <w:t>stečajnom upravitelju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395FEC" w:rsidR="00395F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FA54B3">
        <w:rPr>
          <w:rFonts w:hAnsi="Times New Roman" w:ascii="Times New Roman"/>
          <w:szCs w:val="24"/>
          <w:lang w:val="hr-HR"/>
        </w:rPr>
        <w:t xml:space="preserve"> stečajnog dužnika</w:t>
      </w:r>
      <w:r w:rsidR="00395FEC">
        <w:rPr>
          <w:rFonts w:hAnsi="Times New Roman" w:ascii="Times New Roman"/>
          <w:szCs w:val="24"/>
          <w:lang w:val="hr-HR"/>
        </w:rPr>
        <w:t xml:space="preserve"> </w:t>
      </w:r>
      <w:r w:rsidR="00975614" w:rsidRPr="005047FC">
        <w:rPr>
          <w:rFonts w:hAnsi="Times New Roman" w:ascii="Times New Roman"/>
          <w:szCs w:val="24"/>
          <w:lang w:val="hr-HR"/>
        </w:rPr>
        <w:t>SAJKO TRANSPORTI d.o.o. u stečaju, Jalkovec, Braće Radić 77, OIB: 51335717637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FC414B" w:rsidP="00FC414B" w:rsidR="00FC414B">
      <w:pPr>
        <w:jc w:val="both"/>
        <w:rPr>
          <w:rFonts w:hAnsi="Times New Roman" w:ascii="Times New Roman"/>
          <w:szCs w:val="24"/>
          <w:lang w:val="hr-HR"/>
        </w:rPr>
      </w:pPr>
    </w:p>
    <w:p w:rsidRDefault="00975614" w:rsidP="00FC414B" w:rsidR="00975614" w:rsidRPr="00E90BD3">
      <w:pPr>
        <w:jc w:val="both"/>
        <w:rPr>
          <w:rFonts w:hAnsi="Times New Roman" w:ascii="Times New Roman"/>
          <w:szCs w:val="24"/>
          <w:lang w:val="hr-HR"/>
        </w:rPr>
      </w:pPr>
    </w:p>
    <w:p w:rsidRDefault="00975614" w:rsidP="00975614" w:rsidR="00F922BD" w:rsidRPr="009756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5614">
        <w:rPr>
          <w:rFonts w:hAnsi="Times New Roman" w:ascii="Times New Roman"/>
          <w:szCs w:val="24"/>
          <w:lang w:val="hr-HR"/>
        </w:rPr>
        <w:t xml:space="preserve">IV. </w:t>
      </w:r>
      <w:r w:rsidR="00F922BD" w:rsidRPr="00975614">
        <w:rPr>
          <w:rFonts w:hAnsi="Times New Roman" w:ascii="Times New Roman"/>
          <w:szCs w:val="24"/>
          <w:lang w:val="hr-HR"/>
        </w:rPr>
        <w:t>Nalaže se</w:t>
      </w:r>
      <w:r w:rsidR="009D1573" w:rsidRPr="00975614">
        <w:rPr>
          <w:rFonts w:hAnsi="Times New Roman" w:ascii="Times New Roman"/>
          <w:szCs w:val="24"/>
          <w:lang w:val="hr-HR"/>
        </w:rPr>
        <w:t xml:space="preserve"> </w:t>
      </w:r>
      <w:r w:rsidR="00132FCB" w:rsidRPr="00975614">
        <w:rPr>
          <w:rFonts w:hAnsi="Times New Roman" w:ascii="Times New Roman"/>
          <w:szCs w:val="24"/>
          <w:lang w:val="hr-HR"/>
        </w:rPr>
        <w:t>stečajnom upravitelju</w:t>
      </w:r>
      <w:r w:rsidR="00395FEC" w:rsidRPr="00975614">
        <w:rPr>
          <w:rFonts w:hAnsi="Times New Roman" w:ascii="Times New Roman"/>
          <w:szCs w:val="24"/>
          <w:lang w:val="hr-HR"/>
        </w:rPr>
        <w:t xml:space="preserve"> Ivi Žiža, </w:t>
      </w:r>
      <w:r w:rsidR="00395FEC" w:rsidRPr="00975614">
        <w:rPr>
          <w:rFonts w:hAnsi="Times New Roman" w:ascii="Times New Roman"/>
          <w:szCs w:val="24"/>
          <w:lang w:eastAsia="hr-HR" w:val="hr-HR"/>
        </w:rPr>
        <w:t>Ivo Žiža, Vinogradi Ludbreški 53, Ludbreg</w:t>
      </w:r>
      <w:r w:rsidR="00132FCB" w:rsidRPr="00975614">
        <w:rPr>
          <w:rFonts w:hAnsi="Times New Roman" w:ascii="Times New Roman"/>
          <w:szCs w:val="24"/>
          <w:lang w:val="hr-HR"/>
        </w:rPr>
        <w:t>,</w:t>
      </w:r>
      <w:r w:rsidR="00F922BD" w:rsidRPr="00975614">
        <w:rPr>
          <w:rFonts w:hAnsi="Times New Roman" w:ascii="Times New Roman"/>
          <w:szCs w:val="24"/>
          <w:lang w:val="hr-HR"/>
        </w:rPr>
        <w:t xml:space="preserve"> da razlučnim vjerovnicima navedenim u točci I. izreke ovog rješenja</w:t>
      </w:r>
      <w:r w:rsidR="004E6C3D" w:rsidRPr="00975614">
        <w:rPr>
          <w:rFonts w:hAnsi="Times New Roman" w:ascii="Times New Roman"/>
          <w:szCs w:val="24"/>
          <w:lang w:val="hr-HR"/>
        </w:rPr>
        <w:t xml:space="preserve"> i sudu</w:t>
      </w:r>
      <w:r w:rsidR="00F922BD" w:rsidRPr="00975614"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6E6B14" w:rsidP="006E6B14" w:rsidR="006E6B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395FEC">
        <w:rPr>
          <w:rFonts w:hAnsi="Times New Roman" w:ascii="Times New Roman"/>
          <w:szCs w:val="24"/>
          <w:lang w:val="hr-HR"/>
        </w:rPr>
        <w:t>20. studenog</w:t>
      </w:r>
      <w:r w:rsidR="006D20A7">
        <w:rPr>
          <w:rFonts w:hAnsi="Times New Roman" w:ascii="Times New Roman"/>
          <w:szCs w:val="24"/>
          <w:lang w:val="hr-HR"/>
        </w:rPr>
        <w:t xml:space="preserve"> 2018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C51B71" w:rsidP="00C51B71" w:rsidR="00C51B71" w:rsidRPr="00FC414B">
      <w:pPr>
        <w:ind w:left="6372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Sudac:</w:t>
      </w:r>
    </w:p>
    <w:p w:rsidRDefault="00C51B71" w:rsidP="00C51B71" w:rsidR="00C51B71" w:rsidRPr="00FC414B">
      <w:pPr>
        <w:ind w:left="4956"/>
        <w:jc w:val="both"/>
        <w:rPr>
          <w:rFonts w:hAnsi="Times New Roman" w:ascii="Times New Roman"/>
          <w:szCs w:val="24"/>
          <w:lang w:eastAsia="hr-HR" w:val="hr-HR"/>
        </w:rPr>
      </w:pPr>
    </w:p>
    <w:p w:rsidRDefault="00C51B71" w:rsidP="00C51B71" w:rsidR="00C51B71" w:rsidRPr="00FC414B">
      <w:pPr>
        <w:ind w:firstLine="708" w:left="4956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Ksenija Flack-Makitan, v. r.</w:t>
      </w:r>
    </w:p>
    <w:p w:rsidRDefault="00C51B71" w:rsidP="00C51B71" w:rsidR="00C51B71" w:rsidRPr="00FC414B">
      <w:pPr>
        <w:jc w:val="both"/>
        <w:rPr>
          <w:rFonts w:hAnsi="Times New Roman" w:ascii="Times New Roman"/>
          <w:szCs w:val="24"/>
          <w:lang w:eastAsia="hr-HR" w:val="hr-HR"/>
        </w:rPr>
      </w:pPr>
    </w:p>
    <w:p w:rsidRDefault="00C51B71" w:rsidP="00C51B71" w:rsidR="00C51B71" w:rsidRPr="00FC414B">
      <w:pPr>
        <w:ind w:left="4956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Za točnost otpravka – ovlašteni službenik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9D1573" w:rsidP="004464BE" w:rsidR="009D1573" w:rsidRPr="00C51B71">
      <w:pPr>
        <w:jc w:val="both"/>
        <w:rPr>
          <w:rFonts w:hAnsi="Times New Roman" w:ascii="Times New Roman"/>
          <w:szCs w:val="24"/>
          <w:lang w:val="hr-HR"/>
        </w:rPr>
      </w:pPr>
    </w:p>
    <w:p w:rsidRDefault="004464BE" w:rsidP="004464BE" w:rsidR="004464BE" w:rsidRPr="00C51B71">
      <w:pPr>
        <w:rPr>
          <w:rFonts w:hAnsi="Times New Roman" w:ascii="Times New Roman"/>
          <w:szCs w:val="24"/>
          <w:lang w:val="hr-HR"/>
        </w:rPr>
      </w:pPr>
      <w:r w:rsidRPr="00C51B71">
        <w:rPr>
          <w:rFonts w:hAnsi="Times New Roman" w:ascii="Times New Roman"/>
          <w:szCs w:val="24"/>
          <w:lang w:val="hr-HR"/>
        </w:rPr>
        <w:t>DNA:</w:t>
      </w:r>
    </w:p>
    <w:p w:rsidRDefault="00FC414B" w:rsidP="00FC414B" w:rsidR="00FC414B">
      <w:pPr>
        <w:pStyle w:val="Odlomakpopisa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C414B" w:rsidP="00FC414B" w:rsidR="00FC414B">
      <w:pPr>
        <w:pStyle w:val="Odlomakpopisa"/>
        <w:numPr>
          <w:ilvl w:val="0"/>
          <w:numId w:val="20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suda kao dostava za: </w:t>
      </w:r>
    </w:p>
    <w:p w:rsidRDefault="00132FCB" w:rsidP="00132FCB" w:rsidR="00132FCB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32FCB" w:rsidP="00395FEC" w:rsidR="00132FCB" w:rsidRPr="00395FEC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95FEC">
        <w:rPr>
          <w:rFonts w:hAnsi="Times New Roman" w:ascii="Times New Roman"/>
          <w:sz w:val="24"/>
          <w:szCs w:val="24"/>
        </w:rPr>
        <w:t xml:space="preserve">- Stečajni upravitelj, </w:t>
      </w:r>
      <w:r w:rsidR="00395FEC" w:rsidRPr="00395FEC">
        <w:rPr>
          <w:rFonts w:hAnsi="Times New Roman" w:ascii="Times New Roman"/>
          <w:sz w:val="24"/>
          <w:szCs w:val="24"/>
          <w:lang w:eastAsia="hr-HR"/>
        </w:rPr>
        <w:t>Ivo Žiža, Vinogradi Ludbreški 53, Ludbreg,</w:t>
      </w:r>
    </w:p>
    <w:p w:rsidRDefault="006D149E" w:rsidP="006D149E" w:rsidR="006D149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Razlučni vjerovnik, Privredna banka Zagreb d.d., Zagreb, Radnička cesta 50, zastupan po punomoćnicima odvjetnicima iz Odvjetničkog društva Suić &amp; Škunca d.o.o., Zagreb, Domagojeva 14,</w:t>
      </w:r>
    </w:p>
    <w:p w:rsidRDefault="006D149E" w:rsidP="006D149E" w:rsidR="006D149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132FCB" w:rsidP="00395FEC" w:rsidR="00132FCB" w:rsidRPr="00395FEC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C2F25" w:rsidP="00395FEC" w:rsidR="002C2F25" w:rsidRPr="00395FEC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2C2F25" w:rsidRPr="00395FEC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D5D" w:rsidR="00212D5D">
      <w:r>
        <w:separator/>
      </w:r>
    </w:p>
  </w:endnote>
  <w:endnote w:id="0" w:type="continuationSeparator">
    <w:p w:rsidRDefault="00212D5D" w:rsidR="00212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D5D" w:rsidR="00212D5D">
      <w:r>
        <w:separator/>
      </w:r>
    </w:p>
  </w:footnote>
  <w:footnote w:id="0" w:type="continuationSeparator">
    <w:p w:rsidRDefault="00212D5D" w:rsidR="00212D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AF47AD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E90BD3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395FEC">
      <w:rPr>
        <w:rFonts w:hAnsi="Times New Roman" w:ascii="Times New Roman"/>
        <w:szCs w:val="24"/>
      </w:rPr>
      <w:t>1153/16-60</w:t>
    </w:r>
  </w:p>
  <w:p w:rsidRDefault="00132FCB" w:rsidR="00132FCB">
    <w:pPr>
      <w:pStyle w:val="Zaglavlje"/>
      <w:rPr>
        <w:rFonts w:hAnsi="Times New Roman" w:ascii="Times New Roman"/>
        <w:szCs w:val="24"/>
      </w:rPr>
    </w:pPr>
  </w:p>
  <w:p w:rsidRDefault="00132FCB" w:rsidR="00132F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63428BF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DA81F73"/>
    <w:multiLevelType w:val="hybridMultilevel"/>
    <w:tmpl w:val="AB26808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8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3"/>
  </w:num>
  <w:num w:numId="10">
    <w:abstractNumId w:val="16"/>
  </w:num>
  <w:num w:numId="11">
    <w:abstractNumId w:val="21"/>
  </w:num>
  <w:num w:numId="12">
    <w:abstractNumId w:val="14"/>
  </w:num>
  <w:num w:numId="13">
    <w:abstractNumId w:val="4"/>
  </w:num>
  <w:num w:numId="14">
    <w:abstractNumId w:val="0"/>
  </w:num>
  <w:num w:numId="15">
    <w:abstractNumId w:val="1"/>
  </w:num>
  <w:num w:numId="16">
    <w:abstractNumId w:val="17"/>
  </w:num>
  <w:num w:numId="17">
    <w:abstractNumId w:val="15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9"/>
  </w:num>
  <w:num w:numId="21">
    <w:abstractNumId w:val="3"/>
  </w:num>
  <w:num w:numId="22">
    <w:abstractNumId w:val="12"/>
  </w:num>
  <w:num w:numId="2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E2EA1"/>
    <w:rsid w:val="000F172B"/>
    <w:rsid w:val="00105CA5"/>
    <w:rsid w:val="00132FCB"/>
    <w:rsid w:val="00171FD8"/>
    <w:rsid w:val="00172FB9"/>
    <w:rsid w:val="00191D2C"/>
    <w:rsid w:val="001D413D"/>
    <w:rsid w:val="001D6B4E"/>
    <w:rsid w:val="001F7F0C"/>
    <w:rsid w:val="002043DF"/>
    <w:rsid w:val="00212D5D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340444"/>
    <w:rsid w:val="003557BF"/>
    <w:rsid w:val="00394512"/>
    <w:rsid w:val="00395FEC"/>
    <w:rsid w:val="003964F9"/>
    <w:rsid w:val="003A1B43"/>
    <w:rsid w:val="003D6828"/>
    <w:rsid w:val="003E04E1"/>
    <w:rsid w:val="003E7601"/>
    <w:rsid w:val="0042645A"/>
    <w:rsid w:val="004464BE"/>
    <w:rsid w:val="0045786F"/>
    <w:rsid w:val="004704AD"/>
    <w:rsid w:val="004E6C3D"/>
    <w:rsid w:val="004E78BE"/>
    <w:rsid w:val="0051664E"/>
    <w:rsid w:val="005340ED"/>
    <w:rsid w:val="005416F0"/>
    <w:rsid w:val="00590DF6"/>
    <w:rsid w:val="00596ECA"/>
    <w:rsid w:val="005A5F0B"/>
    <w:rsid w:val="005C30EB"/>
    <w:rsid w:val="005D7B72"/>
    <w:rsid w:val="005F6A64"/>
    <w:rsid w:val="0060415F"/>
    <w:rsid w:val="00617CCD"/>
    <w:rsid w:val="00656FF7"/>
    <w:rsid w:val="0069241F"/>
    <w:rsid w:val="006962CA"/>
    <w:rsid w:val="006D149E"/>
    <w:rsid w:val="006D20A7"/>
    <w:rsid w:val="006D6A80"/>
    <w:rsid w:val="006D7232"/>
    <w:rsid w:val="006E6B14"/>
    <w:rsid w:val="0075607A"/>
    <w:rsid w:val="007B26B1"/>
    <w:rsid w:val="007D5B49"/>
    <w:rsid w:val="007E300D"/>
    <w:rsid w:val="00800B45"/>
    <w:rsid w:val="008037FC"/>
    <w:rsid w:val="008202AE"/>
    <w:rsid w:val="008350DF"/>
    <w:rsid w:val="00850C53"/>
    <w:rsid w:val="008936BB"/>
    <w:rsid w:val="0089485D"/>
    <w:rsid w:val="008B3ABE"/>
    <w:rsid w:val="008D3376"/>
    <w:rsid w:val="008E1BB0"/>
    <w:rsid w:val="008E4138"/>
    <w:rsid w:val="008F0BA0"/>
    <w:rsid w:val="00943C34"/>
    <w:rsid w:val="00975614"/>
    <w:rsid w:val="00991DFE"/>
    <w:rsid w:val="00994F8E"/>
    <w:rsid w:val="009D1573"/>
    <w:rsid w:val="009F5393"/>
    <w:rsid w:val="00A3468B"/>
    <w:rsid w:val="00A53D77"/>
    <w:rsid w:val="00A54CF2"/>
    <w:rsid w:val="00A873D0"/>
    <w:rsid w:val="00AC5278"/>
    <w:rsid w:val="00AC7EC9"/>
    <w:rsid w:val="00AD6535"/>
    <w:rsid w:val="00AF3ACD"/>
    <w:rsid w:val="00AF47AD"/>
    <w:rsid w:val="00AF534E"/>
    <w:rsid w:val="00B43068"/>
    <w:rsid w:val="00B45818"/>
    <w:rsid w:val="00B57A6D"/>
    <w:rsid w:val="00B70A18"/>
    <w:rsid w:val="00BA009A"/>
    <w:rsid w:val="00BA6133"/>
    <w:rsid w:val="00BC3FEB"/>
    <w:rsid w:val="00BE3886"/>
    <w:rsid w:val="00BF7EE3"/>
    <w:rsid w:val="00C30EA7"/>
    <w:rsid w:val="00C33612"/>
    <w:rsid w:val="00C51B71"/>
    <w:rsid w:val="00CF6428"/>
    <w:rsid w:val="00D0587F"/>
    <w:rsid w:val="00D1402C"/>
    <w:rsid w:val="00D15742"/>
    <w:rsid w:val="00D465DD"/>
    <w:rsid w:val="00D74A15"/>
    <w:rsid w:val="00D76F90"/>
    <w:rsid w:val="00D87E50"/>
    <w:rsid w:val="00D92AF8"/>
    <w:rsid w:val="00D96379"/>
    <w:rsid w:val="00DC1707"/>
    <w:rsid w:val="00E20FFC"/>
    <w:rsid w:val="00E63F82"/>
    <w:rsid w:val="00E67ED4"/>
    <w:rsid w:val="00E77E5D"/>
    <w:rsid w:val="00E86000"/>
    <w:rsid w:val="00E90BD3"/>
    <w:rsid w:val="00EA5596"/>
    <w:rsid w:val="00EE3B23"/>
    <w:rsid w:val="00F248F9"/>
    <w:rsid w:val="00F4719E"/>
    <w:rsid w:val="00F528E3"/>
    <w:rsid w:val="00F76AAB"/>
    <w:rsid w:val="00F86953"/>
    <w:rsid w:val="00F922BD"/>
    <w:rsid w:val="00FA4A02"/>
    <w:rsid w:val="00FA54B3"/>
    <w:rsid w:val="00FA6542"/>
    <w:rsid w:val="00FC3251"/>
    <w:rsid w:val="00FC414B"/>
    <w:rsid w:val="00F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4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7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7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7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7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4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7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7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7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7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2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69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CRVENI REGISTRATOR UZ SPIS</izvorni_sadrzaj>
    <derivirana_varijabla naziv="DomainObject.Predmet.PrimjedbaSuca_1">PRILEŽI CRVENI REGISTRATOR UZ SPIS</derivirana_varijabla>
  </DomainObject.Predmet.PrimjedbaSuca>
  <DomainObject.Predmet.ProtustrankaFormated>
    <izvorni_sadrzaj>  SAJKO TRANSPORTI društvo sa ograničenom odgovornošću za prijevoz i trgovinu zastupanog po punomoćniku Stjepan Sajko</izvorni_sadrzaj>
    <derivirana_varijabla naziv="DomainObject.Predmet.ProtustrankaFormated_1">  SAJKO TRANSPORTI društvo sa ograničenom odgovornošću za prijevoz i trgovinu zastupanog po punomoćniku Stjepan Sajko</derivirana_varijabla>
  </DomainObject.Predmet.ProtustrankaFormated>
  <DomainObject.Predmet.ProtustrankaFormatedOIB>
    <izvorni_sadrzaj>  SAJKO TRANSPORTI društvo sa ograničenom odgovornošću za prijevoz i trgovinu, OIB 51335717637 zastupanog po punomoćniku Stjepan Sajko</izvorni_sadrzaj>
    <derivirana_varijabla naziv="DomainObject.Predmet.ProtustrankaFormatedOIB_1">  SAJKO TRANSPORTI društvo sa ograničenom odgovornošću za prijevoz i trgovinu, OIB 51335717637 zastupanog po punomoćniku Stjepan Sajko</derivirana_varijabla>
  </DomainObject.Predmet.ProtustrankaFormatedOIB>
  <DomainObject.Predmet.ProtustrankaFormatedWithAdress>
    <izvorni_sadrzaj> SAJKO TRANSPORTI društvo sa ograničenom odgovornošću za prijevoz i trgovinu, Braće Radića 77, 42000 Jalkovec zastupanog po punomoćniku Stjepan Sajko</izvorni_sadrzaj>
    <derivirana_varijabla naziv="DomainObject.Predmet.ProtustrankaFormatedWithAdress_1"> SAJKO TRANSPORTI društvo sa ograničenom odgovornošću za prijevoz i trgovinu, Braće Radića 77, 42000 Jalkovec zastupanog po punomoćniku Stjepan Sajko</derivirana_varijabla>
  </DomainObject.Predmet.ProtustrankaFormatedWithAdress>
  <DomainObject.Predmet.ProtustrankaFormatedWithAdressOIB>
    <izvorni_sadrzaj> SAJKO TRANSPORTI društvo sa ograničenom odgovornošću za prijevoz i trgovinu, OIB 51335717637, Braće Radića 77, 42000 Jalkovec zastupanog po punomoćniku Stjepan Sajko</izvorni_sadrzaj>
    <derivirana_varijabla naziv="DomainObject.Predmet.ProtustrankaFormatedWithAdressOIB_1"> SAJKO TRANSPORTI društvo sa ograničenom odgovornošću za prijevoz i trgovinu, OIB 51335717637, Braće Radića 77, 42000 Jalkovec zastupanog po punomoćniku Stjepan Sajko</derivirana_varijabla>
  </DomainObject.Predmet.ProtustrankaFormatedWithAdressOIB>
  <DomainObject.Predmet.ProtustrankaWithAdress>
    <izvorni_sadrzaj>SAJKO TRANSPORTI društvo sa ograničenom odgovornošću za prijevoz i trgovinu Braće Radića 77, 42000 Jalkovec</izvorni_sadrzaj>
    <derivirana_varijabla naziv="DomainObject.Predmet.ProtustrankaWithAdress_1">SAJKO TRANSPORTI društvo sa ograničenom odgovornošću za prijevoz i trgovinu Braće Radića 77, 42000 Jalkovec</derivirana_varijabla>
  </DomainObject.Predmet.ProtustrankaWithAdress>
  <DomainObject.Predmet.ProtustrankaWithAdressOIB>
    <izvorni_sadrzaj>SAJKO TRANSPORTI društvo sa ograničenom odgovornošću za prijevoz i trgovinu, OIB 51335717637, Braće Radića 77, 42000 Jalkovec</izvorni_sadrzaj>
    <derivirana_varijabla naziv="DomainObject.Predmet.ProtustrankaWithAdressOIB_1">SAJKO TRANSPORTI društvo sa ograničenom odgovornošću za prijevoz i trgovinu, OIB 51335717637, Braće Radića 77, 42000 Jalkovec</derivirana_varijabla>
  </DomainObject.Predmet.ProtustrankaWithAdressOIB>
  <DomainObject.Predmet.ProtustrankaNazivFormated>
    <izvorni_sadrzaj>SAJKO TRANSPORTI društvo sa ograničenom odgovornošću za prijevoz i trgovinu</izvorni_sadrzaj>
    <derivirana_varijabla naziv="DomainObject.Predmet.ProtustrankaNazivFormated_1">SAJKO TRANSPORTI društvo sa ograničenom odgovornošću za prijevoz i trgovinu</derivirana_varijabla>
  </DomainObject.Predmet.ProtustrankaNazivFormated>
  <DomainObject.Predmet.ProtustrankaNazivFormatedOIB>
    <izvorni_sadrzaj>SAJKO TRANSPORTI društvo sa ograničenom odgovornošću za prijevoz i trgovinu, OIB 51335717637</izvorni_sadrzaj>
    <derivirana_varijabla naziv="DomainObject.Predmet.ProtustrankaNazivFormatedOIB_1">SAJKO TRANSPORTI društvo sa ograničenom odgovornošću za prijevoz i trgovinu, OIB 51335717637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RH MINISTARSTVO FINANCIJA -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 Suić &amp; Škunca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 Suić &amp; Škunca d.o.o.; RH MINISTARSTVO FINANCIJA - Porezna uprava, Područni ured sjeverna Hrvatska, OIB 18683136487 zastupanog po punomoćniku Županijsko državno odvjetništvo u Varaždinu</izvorni_sadrzaj>
    <derivirana_varijabla naziv="DomainObject.Predmet.StrankaFormatedOIB_1">  PRIVREDNA BANKA ZAGREB - DIONIČKO DRUŠTVO, OIB 02535697732 zastupanog po punomoćniku OD Suić &amp; Škunca d.o.o.;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 Suić &amp; Škunca d.o.o.;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 Suić &amp; Škunca d.o.o.;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 MINISTARSTVO FINANCIJA - Porezna uprava, Područni ured sjeverna Hrvatska Graberje 1,42000 Varaždin</izvorni_sadrzaj>
    <derivirana_varijabla naziv="DomainObject.Predmet.StrankaWithAdress_1">PRIVREDNA BANKA ZAGREB - DIONIČKO DRUŠTVO Radnička cesta 50,10000 Zagreb,RH MINISTARSTVO FINANCIJA - Porezna uprava, Područni ured sjeverna Hrvatska Graberje 1,42000 Varaždin</derivirana_varijabla>
  </DomainObject.Predmet.StrankaWithAdress>
  <DomainObject.Predmet.StrankaWithAdressOIB>
    <izvorni_sadrzaj>PRIVREDNA BANKA ZAGREB - DIONIČKO DRUŠTVO, OIB 02535697732, Radnička cesta 50,10000 Zagreb,RH MINISTARSTVO FINANCIJA - Porezna uprava, Područni ured sjeverna Hrvatska, OIB 18683136487, Graberje 1,42000 Varaždin</izvorni_sadrzaj>
    <derivirana_varijabla naziv="DomainObject.Predmet.StrankaWithAdressOIB_1">PRIVREDNA BANKA ZAGREB - DIONIČKO DRUŠTVO, OIB 02535697732, Radnička cesta 50,10000 Zagreb,RH MINISTARSTVO FINANCIJA - Porezna uprava, Područni ured sjeverna Hrvatska, OIB 18683136487, Graberje 1,42000 Varaždin</derivirana_varijabla>
  </DomainObject.Predmet.StrankaWithAdressOIB>
  <DomainObject.Predmet.StrankaNazivFormated>
    <izvorni_sadrzaj>PRIVREDNA BANKA ZAGREB - DIONIČKO DRUŠTVO,RH MINISTARSTVO FINANCIJA - Porezna uprava, Područni ured sjeverna Hrvatska</izvorni_sadrzaj>
    <derivirana_varijabla naziv="DomainObject.Predmet.StrankaNazivFormated_1">PRIVREDNA BANKA ZAGREB - DIONIČKO DRUŠTVO,RH MINISTARSTVO FINANCIJA - Porezna uprava, Područni ured sjeverna Hrvatska</derivirana_varijabla>
  </DomainObject.Predmet.StrankaNazivFormated>
  <DomainObject.Predmet.StrankaNazivFormatedOIB>
    <izvorni_sadrzaj>PRIVREDNA BANKA ZAGREB - DIONIČKO DRUŠTVO, OIB 02535697732,RH MINISTARSTVO FINANCIJA - Porezna uprava, Područni ured sjeverna Hrvatska, OIB 18683136487</izvorni_sadrzaj>
    <derivirana_varijabla naziv="DomainObject.Predmet.StrankaNazivFormatedOIB_1">PRIVREDNA BANKA ZAGREB - DIONIČKO DRUŠTVO, OIB 02535697732,RH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174377.65</izvorni_sadrzaj>
    <derivirana_varijabla naziv="DomainObject.Predmet.TrenutnaVrijednost_1">174377.65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 Suić &amp; Škunca d.o.o.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 Suić &amp; Škunca d.o.o.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 Suić &amp; Škunca d.o.o.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 MINISTARSTVO FINANCIJA - Porezna uprava, Područni ured sjeverna Hrvatska</item>
    </izvorni_sadrzaj>
    <derivirana_varijabla naziv="DomainObject.Predmet.StrankaListNazivFormated_1">
      <item>PRIVREDNA BANKA ZAGREB -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 MINISTARSTVO FINANCIJA - Porezna uprava, Područni ured sjeverna Hrvatska, OIB 18683136487</item>
    </izvorni_sadrzaj>
    <derivirana_varijabla naziv="DomainObject.Predmet.StrankaListNazivFormatedOIB_1">
      <item>PRIVREDNA BANKA ZAGREB - DIONIČKO DRUŠTVO, OIB 02535697732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SAJKO TRANSPORTI društvo sa ograničenom odgovornošću za prijevoz i trgovinu zastupanog po punomoćniku Stjepan Sajko</item>
    </izvorni_sadrzaj>
    <derivirana_varijabla naziv="DomainObject.Predmet.ProtuStrankaListFormated_1">
      <item>SAJKO TRANSPORTI društvo sa ograničenom odgovornošću za prijevoz i trgovinu zastupanog po punomoćniku Stjepan Sajko</item>
    </derivirana_varijabla>
  </DomainObject.Predmet.ProtuStrankaListFormated>
  <DomainObject.Predmet.ProtuStrankaListFormatedOIB>
    <izvorni_sadrzaj>
      <item>SAJKO TRANSPORTI društvo sa ograničenom odgovornošću za prijevoz i trgovinu, OIB 51335717637 zastupanog po punomoćniku Stjepan Sajko</item>
    </izvorni_sadrzaj>
    <derivirana_varijabla naziv="DomainObject.Predmet.ProtuStrankaListFormatedOIB_1">
      <item>SAJKO TRANSPORTI društvo sa ograničenom odgovornošću za prijevoz i trgovinu, OIB 51335717637 zastupanog po punomoćniku Stjepan Sajko</item>
    </derivirana_varijabla>
  </DomainObject.Predmet.ProtuStrankaListFormatedOIB>
  <DomainObject.Predmet.ProtuStrankaListFormatedWithAdress>
    <izvorni_sadrzaj>
      <item>SAJKO TRANSPORTI društvo sa ograničenom odgovornošću za prijevoz i trgovinu, Braće Radića 77, 42000 Jalkovec zastupanog po punomoćniku Stjepan Sajko</item>
    </izvorni_sadrzaj>
    <derivirana_varijabla naziv="DomainObject.Predmet.ProtuStrankaListFormatedWithAdress_1">
      <item>SAJKO TRANSPORTI društvo sa ograničenom odgovornošću za prijevoz i trgovinu, Braće Radića 77, 42000 Jalkovec zastupanog po punomoćniku Stjepan Sajko</item>
    </derivirana_varijabla>
  </DomainObject.Predmet.ProtuStrankaListFormatedWithAdress>
  <DomainObject.Predmet.ProtuStrankaListFormatedWithAdressOIB>
    <izvorni_sadrzaj>
      <item>SAJKO TRANSPORTI društvo sa ograničenom odgovornošću za prijevoz i trgovinu, OIB 51335717637, Braće Radića 77, 42000 Jalkovec zastupanog po punomoćniku Stjepan Sajko</item>
    </izvorni_sadrzaj>
    <derivirana_varijabla naziv="DomainObject.Predmet.ProtuStrankaListFormatedWithAdressOIB_1">
      <item>SAJKO TRANSPORTI društvo sa ograničenom odgovornošću za prijevoz i trgovinu, OIB 51335717637, Braće Radića 77, 42000 Jalkovec zastupanog po punomoćniku Stjepan Sajko</item>
    </derivirana_varijabla>
  </DomainObject.Predmet.ProtuStrankaListFormatedWithAdressOIB>
  <DomainObject.Predmet.ProtuStrankaListNazivFormated>
    <izvorni_sadrzaj>
      <item>SAJKO TRANSPORTI društvo sa ograničenom odgovornošću za prijevoz i trgovinu</item>
    </izvorni_sadrzaj>
    <derivirana_varijabla naziv="DomainObject.Predmet.ProtuStrankaListNazivFormated_1">
      <item>SAJKO TRANSPORTI društvo sa ograničenom odgovornošću za prijevoz i trgovinu</item>
    </derivirana_varijabla>
  </DomainObject.Predmet.ProtuStrankaListNazivFormated>
  <DomainObject.Predmet.ProtuStrankaListNazivFormatedOIB>
    <izvorni_sadrzaj>
      <item>SAJKO TRANSPORTI društvo sa ograničenom odgovornošću za prijevoz i trgovinu, OIB 51335717637</item>
    </izvorni_sadrzaj>
    <derivirana_varijabla naziv="DomainObject.Predmet.ProtuStrankaListNazivFormatedOIB_1">
      <item>SAJKO TRANSPORTI društvo sa ograničenom odgovornošću za prijevoz i trgovinu, OIB 51335717637</item>
    </derivirana_varijabla>
  </DomainObject.Predmet.ProtuStrankaListNazivFormatedOIB>
  <DomainObject.Predmet.OstaliListFormated>
    <izvorni_sadrzaj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</item>
    </izvorni_sadrzaj>
    <derivirana_varijabla naziv="DomainObject.Predmet.OstaliListFormated_1"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</item>
    </derivirana_varijabla>
  </DomainObject.Predmet.OstaliListFormated>
  <DomainObject.Predmet.OstaliListFormatedOIB>
    <izvorni_sadrzaj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Žiža, OIB 08163835361</item>
    </izvorni_sadrzaj>
    <derivirana_varijabla naziv="DomainObject.Predmet.OstaliListFormatedOIB_1"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Žiža, OIB 08163835361</item>
    </derivirana_varijabla>
  </DomainObject.Predmet.OstaliListFormatedOIB>
  <DomainObject.Predmet.OstaliListFormatedWithAdress>
    <izvorni_sadrzaj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Vinogradi Ludbreški 53, 42230 Vinogradi Ludbreški</item>
    </izvorni_sadrzaj>
    <derivirana_varijabla naziv="DomainObject.Predmet.OstaliListFormatedWithAdress_1"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Vinogradi Ludbreški 53, 42230 Vinogradi Ludbreški</item>
    </derivirana_varijabla>
  </DomainObject.Predmet.OstaliListFormatedWithAdress>
  <DomainObject.Predmet.OstaliListFormatedWithAdressOIB>
    <izvorni_sadrzaj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OIB 08163835361, Vinogradi Ludbreški 53, 42230 Vinogradi Ludbreški</item>
    </izvorni_sadrzaj>
    <derivirana_varijabla naziv="DomainObject.Predmet.OstaliListFormatedWithAdressOIB_1"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OIB 08163835361, Vinogradi Ludbreški 53, 42230 Vinogradi Ludbreški</item>
    </derivirana_varijabla>
  </DomainObject.Predmet.OstaliListFormatedWithAdressOIB>
  <DomainObject.Predmet.OstaliListNazivFormated>
    <izvorni_sadrzaj>
      <item>Stjepan Sajko</item>
      <item>Županijsko državno odvjetništvo u Varaždinu</item>
      <item>OD Suić &amp; Škunca d.o.o.</item>
      <item>Ivo Žiža</item>
    </izvorni_sadrzaj>
    <derivirana_varijabla naziv="DomainObject.Predmet.OstaliListNazivFormated_1">
      <item>Stjepan Sajko</item>
      <item>Županijsko državno odvjetništvo u Varaždinu</item>
      <item>OD Suić &amp; Škunca d.o.o.</item>
      <item>Ivo Žiža</item>
    </derivirana_varijabla>
  </DomainObject.Predmet.OstaliListNazivFormated>
  <DomainObject.Predmet.OstaliListNazivFormatedOIB>
    <izvorni_sadrzaj>
      <item>Stjepan Sajko, OIB 17793652616</item>
      <item>Županijsko državno odvjetništvo u Varaždinu</item>
      <item>OD Suić &amp; Škunca d.o.o.</item>
      <item>Ivo Žiža, OIB 08163835361</item>
    </izvorni_sadrzaj>
    <derivirana_varijabla naziv="DomainObject.Predmet.OstaliListNazivFormatedOIB_1">
      <item>Stjepan Sajko, OIB 17793652616</item>
      <item>Županijsko državno odvjetništvo u Varaždinu</item>
      <item>OD Suić &amp; Škunca d.o.o.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SAJKO TRANSPORTI društvo sa ograničenom odgovornošću za prijevoz i trgovinu</izvorni_sadrzaj>
    <derivirana_varijabla naziv="DomainObject.Predmet.ProtustrankaIDrugi_1">SAJKO TRANSPORTI društvo sa ograničenom odgovornošću za prijevoz i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SAJKO TRANSPORTI društvo sa ograničenom odgovornošću za prijevoz i trgovinu, OIB 51335717637, Braće Radića 77, 42000 Jalkovec</izvorni_sadrzaj>
    <derivirana_varijabla naziv="DomainObject.Predmet.ProtustrankaIDrugiAdressOIB_1">SAJKO TRANSPORTI društvo sa ograničenom odgovornošću za prijevoz i trgovinu, OIB 51335717637, Braće Radića 77,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  <item>Ivo Žiža</item>
    </izvorni_sadrzaj>
    <derivirana_varijabla naziv="DomainObject.Predmet.SudioniciListNaziv_1"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  <item>Ivo Žiža</item>
    </derivirana_varijabla>
  </DomainObject.Predmet.SudioniciListNaziv>
  <DomainObject.Predmet.SudioniciListAdressOIB>
    <izvorni_sadrzaj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OIB 18683136487, Graberje 1,42000 Varaždin</item>
      <item>Ivo Žiža, OIB 08163835361, Vinogradi Ludbreški 53,42230 Vinogradi Ludbreški</item>
    </izvorni_sadrzaj>
    <derivirana_varijabla naziv="DomainObject.Predmet.SudioniciListAdressOIB_1"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OIB 18683136487, Graberje 1,42000 Varaždin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51335717637</item>
      <item>, OIB 17793652616</item>
      <item>, OIB null</item>
      <item>, OIB null</item>
      <item>, OIB 18683136487</item>
      <item>, OIB 08163835361</item>
    </izvorni_sadrzaj>
    <derivirana_varijabla naziv="DomainObject.Predmet.SudioniciListNazivOIB_1">
      <item>, OIB 02535697732</item>
      <item>, OIB 51335717637</item>
      <item>, OIB 17793652616</item>
      <item>, OIB null</item>
      <item>, OIB null</item>
      <item>, OIB 18683136487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17. kolovoza 2018.</izvorni_sadrzaj>
    <derivirana_varijabla naziv="DomainObject.PredzadnjaOdlukaIzPredmeta.DatumDonosenjaOdluke_1">17. kolovoza 2018.</derivirana_varijabla>
  </DomainObject.PredzadnjaOdlukaIzPredmeta.DatumDonosenjaOdluke>
  <DomainObject.PredzadnjaOdlukaIzPredmeta.Oznaka>
    <izvorni_sadrzaj>St-1153/2016-53</izvorni_sadrzaj>
    <derivirana_varijabla naziv="DomainObject.PredzadnjaOdlukaIzPredmeta.Oznaka_1">St-1153/2016-53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7BBA4-25B5-404F-9B4C-74D29EE81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365</properties:Words>
  <properties:Characters>1909</properties:Characters>
  <properties:Lines>80</properties:Lines>
  <properties:Paragraphs>26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2018-11-20T09:03:00Z</cp:lastPrinted>
  <dcterms:modified xmlns:xsi="http://www.w3.org/2001/XMLSchema-instance" xsi:type="dcterms:W3CDTF">2018-11-20T09:19:00Z</dcterms:modified>
  <cp:revision>65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(ST-1153-16-60 ROČIŠTE ZA DIOBU KUPOVNINE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