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dfaf" w14:paraId="b54dfaf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F92A02">
        <w:t>638</w:t>
      </w:r>
      <w:r w:rsidR="00E15F48">
        <w:t>/18-</w:t>
      </w:r>
      <w:r w:rsidR="002F795A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 xml:space="preserve">: </w:t>
      </w:r>
      <w:r w:rsidR="00F92A02">
        <w:rPr>
          <w:b/>
        </w:rPr>
        <w:t>LAZIĆ SERVISI j.d.o.o. Belišće, Željeznička 4, OIB: 84366141953, MBS: 030129023</w:t>
      </w:r>
      <w:r w:rsidR="002F795A">
        <w:rPr>
          <w:b/>
        </w:rPr>
        <w:t xml:space="preserve"> </w:t>
      </w:r>
      <w:r w:rsidR="006D606B">
        <w:t>, dana</w:t>
      </w:r>
      <w:r w:rsidR="004A6AAF">
        <w:t xml:space="preserve"> 11.</w:t>
      </w:r>
      <w:r w:rsidR="00340E8E">
        <w:t xml:space="preserve"> svibnja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F92A02">
        <w:t xml:space="preserve">Ivan Lazić, Belišće, Željeznička 4, OIB: 00659116440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F92A02">
        <w:rPr>
          <w:b/>
        </w:rPr>
        <w:t>638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F92A02">
        <w:rPr>
          <w:b/>
        </w:rPr>
        <w:t xml:space="preserve">LAZIĆ SERVISI j.d.o.o. Belišće, Željeznička 4, OIB: 84366141953, MBS: 030129023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F92A02">
        <w:t xml:space="preserve">Ivan Lazić, Belišće, Željeznička 4, OIB: 00659116440 </w:t>
      </w:r>
      <w:r w:rsidR="00C4707F">
        <w:t xml:space="preserve">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F92A02">
        <w:t>Ivan Lazić, Belišće, Željeznička 4, OIB: 00659116440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 xml:space="preserve">zakonski </w:t>
      </w:r>
      <w:r w:rsidR="00F92A02">
        <w:t xml:space="preserve">zastupnik dužnika Ivan Lazić, Belišće, Željeznička 4, OIB: 00659116440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F92A02" w:rsidP="00A55821" w:rsidR="00F92A02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F92A02" w:rsidP="00F92A02" w:rsidR="00F92A02">
      <w:pPr>
        <w:jc w:val="right"/>
      </w:pPr>
      <w:r>
        <w:lastRenderedPageBreak/>
        <w:t>Broj: 6 St-638/18-3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F92A02">
        <w:t>Ivan Lazić, Belišće, Željeznička 4, OIB: 00659116440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A6AAF">
        <w:t>11</w:t>
      </w:r>
      <w:r w:rsidR="00340E8E">
        <w:t>. svibnja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F92A02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F92A02">
        <w:t>Ivan Lazić, Belišće, Željeznička 4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4A6AAF">
        <w:t>11.6.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E90" w:rsidR="00CC1E90">
      <w:r>
        <w:separator/>
      </w:r>
    </w:p>
  </w:endnote>
  <w:endnote w:id="0" w:type="continuationSeparator">
    <w:p w:rsidRDefault="00CC1E90" w:rsidR="00CC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E90" w:rsidR="00CC1E90">
      <w:r>
        <w:separator/>
      </w:r>
    </w:p>
  </w:footnote>
  <w:footnote w:id="0" w:type="continuationSeparator">
    <w:p w:rsidRDefault="00CC1E90" w:rsidR="00CC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3603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795A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A6AAF"/>
    <w:rsid w:val="004B741D"/>
    <w:rsid w:val="004E5065"/>
    <w:rsid w:val="00500BBD"/>
    <w:rsid w:val="0055624C"/>
    <w:rsid w:val="005B403D"/>
    <w:rsid w:val="005B6990"/>
    <w:rsid w:val="005E5D90"/>
    <w:rsid w:val="00607E75"/>
    <w:rsid w:val="006139EC"/>
    <w:rsid w:val="006235FB"/>
    <w:rsid w:val="00636030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54B7E"/>
    <w:rsid w:val="00B84F0F"/>
    <w:rsid w:val="00B923EB"/>
    <w:rsid w:val="00BC33DE"/>
    <w:rsid w:val="00BF7940"/>
    <w:rsid w:val="00C15361"/>
    <w:rsid w:val="00C26291"/>
    <w:rsid w:val="00C3548B"/>
    <w:rsid w:val="00C4707F"/>
    <w:rsid w:val="00C9197B"/>
    <w:rsid w:val="00CA5EA9"/>
    <w:rsid w:val="00CB0F92"/>
    <w:rsid w:val="00CC0A3F"/>
    <w:rsid w:val="00CC1E90"/>
    <w:rsid w:val="00CC5360"/>
    <w:rsid w:val="00CC7F3D"/>
    <w:rsid w:val="00CE19FA"/>
    <w:rsid w:val="00CF4431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2A02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60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60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0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0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0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60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60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0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0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0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St-638/2018</izvorni_sadrzaj>
    <derivirana_varijabla naziv="DomainObject.Predmet.OznakaBroj_1">St-638/2018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LAZIĆ SERVISI j.d.o.o. za graditeljstvo, trgovinu i usluge</izvorni_sadrzaj>
    <derivirana_varijabla naziv="DomainObject.Predmet.ProtustrankaFormated_1">  LAZIĆ SERVISI j.d.o.o. za graditeljstvo, trgovinu i usluge</derivirana_varijabla>
  </DomainObject.Predmet.ProtustrankaFormated>
  <DomainObject.Predmet.ProtustrankaFormatedOIB>
    <izvorni_sadrzaj>  LAZIĆ SERVISI j.d.o.o. za graditeljstvo, trgovinu i usluge, OIB 84366141953</izvorni_sadrzaj>
    <derivirana_varijabla naziv="DomainObject.Predmet.ProtustrankaFormatedOIB_1">  LAZIĆ SERVISI j.d.o.o. za graditeljstvo, trgovinu i usluge, OIB 84366141953</derivirana_varijabla>
  </DomainObject.Predmet.ProtustrankaFormatedOIB>
  <DomainObject.Predmet.ProtustrankaFormatedWithAdress>
    <izvorni_sadrzaj> LAZIĆ SERVISI j.d.o.o. za graditeljstvo, trgovinu i usluge, Željeznička 4, 31551 Belišće</izvorni_sadrzaj>
    <derivirana_varijabla naziv="DomainObject.Predmet.ProtustrankaFormatedWithAdress_1"> LAZIĆ SERVISI j.d.o.o. za graditeljstvo, trgovinu i usluge, Željeznička 4, 31551 Belišće</derivirana_varijabla>
  </DomainObject.Predmet.ProtustrankaFormatedWithAdress>
  <DomainObject.Predmet.ProtustrankaFormatedWithAdressOIB>
    <izvorni_sadrzaj> LAZIĆ SERVISI j.d.o.o. za graditeljstvo, trgovinu i usluge, OIB 84366141953, Željeznička 4, 31551 Belišće</izvorni_sadrzaj>
    <derivirana_varijabla naziv="DomainObject.Predmet.ProtustrankaFormatedWithAdressOIB_1"> LAZIĆ SERVISI j.d.o.o. za graditeljstvo, trgovinu i usluge, OIB 84366141953, Željeznička 4, 31551 Belišće</derivirana_varijabla>
  </DomainObject.Predmet.ProtustrankaFormatedWithAdressOIB>
  <DomainObject.Predmet.ProtustrankaWithAdress>
    <izvorni_sadrzaj>LAZIĆ SERVISI j.d.o.o. za graditeljstvo, trgovinu i usluge Željeznička 4, 31551 Belišće</izvorni_sadrzaj>
    <derivirana_varijabla naziv="DomainObject.Predmet.ProtustrankaWithAdress_1">LAZIĆ SERVISI j.d.o.o. za graditeljstvo, trgovinu i usluge Željeznička 4, 31551 Belišće</derivirana_varijabla>
  </DomainObject.Predmet.ProtustrankaWithAdress>
  <DomainObject.Predmet.ProtustrankaWithAdressOIB>
    <izvorni_sadrzaj>LAZIĆ SERVISI j.d.o.o. za graditeljstvo, trgovinu i usluge, OIB 84366141953, Željeznička 4, 31551 Belišće</izvorni_sadrzaj>
    <derivirana_varijabla naziv="DomainObject.Predmet.ProtustrankaWithAdressOIB_1">LAZIĆ SERVISI j.d.o.o. za graditeljstvo, trgovinu i usluge, OIB 84366141953, Željeznička 4, 31551 Belišće</derivirana_varijabla>
  </DomainObject.Predmet.ProtustrankaWithAdressOIB>
  <DomainObject.Predmet.ProtustrankaNazivFormated>
    <izvorni_sadrzaj>LAZIĆ SERVISI j.d.o.o. za graditeljstvo, trgovinu i usluge</izvorni_sadrzaj>
    <derivirana_varijabla naziv="DomainObject.Predmet.ProtustrankaNazivFormated_1">LAZIĆ SERVISI j.d.o.o. za graditeljstvo, trgovinu i usluge</derivirana_varijabla>
  </DomainObject.Predmet.ProtustrankaNazivFormated>
  <DomainObject.Predmet.ProtustrankaNazivFormatedOIB>
    <izvorni_sadrzaj>LAZIĆ SERVISI j.d.o.o. za graditeljstvo, trgovinu i usluge, OIB 84366141953</izvorni_sadrzaj>
    <derivirana_varijabla naziv="DomainObject.Predmet.ProtustrankaNazivFormatedOIB_1">LAZIĆ SERVISI j.d.o.o. za graditeljstvo, trgovinu i usluge, OIB 84366141953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LAZIĆ SERVISI j.d.o.o. za graditeljstvo, trgovinu i usluge</item>
    </izvorni_sadrzaj>
    <derivirana_varijabla naziv="DomainObject.Predmet.ProtuStrankaListFormated_1">
      <item>LAZIĆ SERVISI j.d.o.o. za graditeljstvo, trgovinu i usluge</item>
    </derivirana_varijabla>
  </DomainObject.Predmet.ProtuStrankaListFormated>
  <DomainObject.Predmet.ProtuStrankaListFormatedOIB>
    <izvorni_sadrzaj>
      <item>LAZIĆ SERVISI j.d.o.o. za graditeljstvo, trgovinu i usluge, OIB 84366141953</item>
    </izvorni_sadrzaj>
    <derivirana_varijabla naziv="DomainObject.Predmet.ProtuStrankaListFormatedOIB_1">
      <item>LAZIĆ SERVISI j.d.o.o. za graditeljstvo, trgovinu i usluge, OIB 84366141953</item>
    </derivirana_varijabla>
  </DomainObject.Predmet.ProtuStrankaListFormatedOIB>
  <DomainObject.Predmet.ProtuStrankaListFormatedWithAdress>
    <izvorni_sadrzaj>
      <item>LAZIĆ SERVISI j.d.o.o. za graditeljstvo, trgovinu i usluge, Željeznička 4, 31551 Belišće</item>
    </izvorni_sadrzaj>
    <derivirana_varijabla naziv="DomainObject.Predmet.ProtuStrankaListFormatedWithAdress_1">
      <item>LAZIĆ SERVISI j.d.o.o. za graditeljstvo, trgovinu i usluge, Željeznička 4, 31551 Belišće</item>
    </derivirana_varijabla>
  </DomainObject.Predmet.ProtuStrankaListFormatedWithAdress>
  <DomainObject.Predmet.ProtuStrankaListFormatedWithAdressOIB>
    <izvorni_sadrzaj>
      <item>LAZIĆ SERVISI j.d.o.o. za graditeljstvo, trgovinu i usluge, OIB 84366141953, Željeznička 4, 31551 Belišće</item>
    </izvorni_sadrzaj>
    <derivirana_varijabla naziv="DomainObject.Predmet.ProtuStrankaListFormatedWithAdressOIB_1">
      <item>LAZIĆ SERVISI j.d.o.o. za graditeljstvo, trgovinu i usluge, OIB 84366141953, Željeznička 4, 31551 Belišće</item>
    </derivirana_varijabla>
  </DomainObject.Predmet.ProtuStrankaListFormatedWithAdressOIB>
  <DomainObject.Predmet.ProtuStrankaListNazivFormated>
    <izvorni_sadrzaj>
      <item>LAZIĆ SERVISI j.d.o.o. za graditeljstvo, trgovinu i usluge</item>
    </izvorni_sadrzaj>
    <derivirana_varijabla naziv="DomainObject.Predmet.ProtuStrankaListNazivFormated_1">
      <item>LAZIĆ SERVISI j.d.o.o. za graditeljstvo, trgovinu i usluge</item>
    </derivirana_varijabla>
  </DomainObject.Predmet.ProtuStrankaListNazivFormated>
  <DomainObject.Predmet.ProtuStrankaListNazivFormatedOIB>
    <izvorni_sadrzaj>
      <item>LAZIĆ SERVISI j.d.o.o. za graditeljstvo, trgovinu i usluge, OIB 84366141953</item>
    </izvorni_sadrzaj>
    <derivirana_varijabla naziv="DomainObject.Predmet.ProtuStrankaListNazivFormatedOIB_1">
      <item>LAZIĆ SERVISI j.d.o.o. za graditeljstvo, trgovinu i usluge, OIB 84366141953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LAZIĆ SERVISI j.d.o.o. za graditeljstvo, trgovinu i usluge</izvorni_sadrzaj>
    <derivirana_varijabla naziv="DomainObject.Predmet.ProtustrankaIDrugi_1">LAZIĆ SERVISI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LAZIĆ SERVISI j.d.o.o. za graditeljstvo, trgovinu i usluge, OIB 84366141953, Željeznička 4, 31551 Belišće</izvorni_sadrzaj>
    <derivirana_varijabla naziv="DomainObject.Predmet.ProtustrankaIDrugiAdressOIB_1">LAZIĆ SERVISI j.d.o.o. za graditeljstvo, trgovinu i usluge, OIB 84366141953, Željeznička 4,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LAZIĆ SERVISI j.d.o.o. za graditeljstvo, trgovinu i usluge</item>
    </izvorni_sadrzaj>
    <derivirana_varijabla naziv="DomainObject.Predmet.SudioniciListNaziv_1">
      <item>FINA RC OSIJEK</item>
      <item>LAZIĆ SERVISI j.d.o.o. za graditeljstvo, trgovinu i usluge</item>
    </derivirana_varijabla>
  </DomainObject.Predmet.SudioniciListNaziv>
  <DomainObject.Predmet.SudioniciListAdressOIB>
    <izvorni_sadrzaj>
      <item>FINA RC OSIJEK, OIB 85821130368</item>
      <item>LAZIĆ SERVISI j.d.o.o. za graditeljstvo, trgovinu i usluge, OIB 84366141953, Željeznička 4,31551 Belišće</item>
    </izvorni_sadrzaj>
    <derivirana_varijabla naziv="DomainObject.Predmet.SudioniciListAdressOIB_1">
      <item>FINA RC OSIJEK, OIB 85821130368</item>
      <item>LAZIĆ SERVISI j.d.o.o. za graditeljstvo, trgovinu i usluge, OIB 84366141953, Željeznička 4,31551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84366141953</item>
    </izvorni_sadrzaj>
    <derivirana_varijabla naziv="DomainObject.Predmet.SudioniciListNazivOIB_1">
      <item>, OIB 85821130368</item>
      <item>, OIB 84366141953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6F8A4-00B3-46EF-8C19-843A63C9F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478</properties:Words>
  <properties:Characters>2378</properties:Characters>
  <properties:Lines>122</properties:Lines>
  <properties:Paragraphs>25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2018-05-11T11:10:00Z</cp:lastPrinted>
  <dcterms:modified xmlns:xsi="http://www.w3.org/2001/XMLSchema-instance" xsi:type="dcterms:W3CDTF">2018-05-11T11:11:00Z</dcterms:modified>
  <cp:revision>15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