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73ce" w14:paraId="67b73ce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D55185" w:rsidRPr="00D55185">
        <w:rPr>
          <w:rFonts w:cs="Times New Roman" w:eastAsia="Times New Roman" w:hAnsi="Times New Roman" w:ascii="Times New Roman"/>
          <w:sz w:val="24"/>
          <w:szCs w:val="24"/>
          <w:lang w:eastAsia="hr-HR"/>
        </w:rPr>
        <w:t>ŠOLDI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D55185" w:rsidRPr="00D55185">
        <w:rPr>
          <w:rFonts w:cs="Times New Roman" w:eastAsia="Times New Roman" w:hAnsi="Times New Roman" w:ascii="Times New Roman"/>
          <w:sz w:val="24"/>
          <w:szCs w:val="24"/>
          <w:lang w:eastAsia="hr-HR"/>
        </w:rPr>
        <w:t>Brdovec, M.Gupca 21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55185" w:rsidRPr="00D55185">
        <w:rPr>
          <w:rFonts w:cs="Times New Roman" w:eastAsia="Times New Roman" w:hAnsi="Times New Roman" w:ascii="Times New Roman"/>
          <w:sz w:val="24"/>
          <w:szCs w:val="24"/>
          <w:lang w:eastAsia="hr-HR"/>
        </w:rPr>
        <w:t>76969811915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D55185" w:rsidRPr="00D55185">
        <w:rPr>
          <w:rFonts w:cs="Times New Roman" w:eastAsia="Times New Roman" w:hAnsi="Times New Roman" w:ascii="Times New Roman"/>
          <w:sz w:val="24"/>
          <w:szCs w:val="24"/>
          <w:lang w:eastAsia="hr-HR"/>
        </w:rPr>
        <w:t>ŠOLDI d.o.o., Brdovec, M.Gupca 21, OIB: 76969811915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55185">
        <w:rPr>
          <w:rFonts w:cs="Times New Roman" w:eastAsia="Times New Roman" w:hAnsi="Times New Roman" w:ascii="Times New Roman"/>
          <w:sz w:val="24"/>
          <w:szCs w:val="24"/>
          <w:lang w:eastAsia="hr-HR"/>
        </w:rPr>
        <w:t>Dušanka Ivančević, Zagreb</w:t>
      </w:r>
      <w:r w:rsid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55185">
        <w:rPr>
          <w:rFonts w:cs="Times New Roman" w:eastAsia="Times New Roman" w:hAnsi="Times New Roman" w:ascii="Times New Roman"/>
          <w:sz w:val="24"/>
          <w:szCs w:val="24"/>
          <w:lang w:eastAsia="hr-HR"/>
        </w:rPr>
        <w:t>B. Bernardija 1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55185">
        <w:rPr>
          <w:rFonts w:cs="Times New Roman" w:eastAsia="Times New Roman" w:hAnsi="Times New Roman" w:ascii="Times New Roman"/>
          <w:sz w:val="24"/>
          <w:szCs w:val="24"/>
          <w:lang w:eastAsia="hr-HR"/>
        </w:rPr>
        <w:t>59003296761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55185" w:rsidRPr="00D55185">
        <w:rPr>
          <w:rFonts w:cs="Times New Roman" w:eastAsia="Times New Roman" w:hAnsi="Times New Roman" w:ascii="Times New Roman"/>
          <w:sz w:val="24"/>
          <w:szCs w:val="24"/>
          <w:lang w:eastAsia="hr-HR"/>
        </w:rPr>
        <w:t>ŠOLDI d.o.o., Brdovec, M.Gupca 21, OIB: 76969811915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D55185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D757E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D81ECD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953209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9A2345" w:rsidP="00953209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D55185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8493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D81ECD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42E3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7ACE"/>
    <w:rsid w:val="0093580A"/>
    <w:rsid w:val="009472C2"/>
    <w:rsid w:val="009504F7"/>
    <w:rsid w:val="00953209"/>
    <w:rsid w:val="009861EC"/>
    <w:rsid w:val="0099143D"/>
    <w:rsid w:val="009921A8"/>
    <w:rsid w:val="00994D57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C511E"/>
    <w:rsid w:val="00CD509D"/>
    <w:rsid w:val="00D024FA"/>
    <w:rsid w:val="00D20FE5"/>
    <w:rsid w:val="00D5296B"/>
    <w:rsid w:val="00D55185"/>
    <w:rsid w:val="00D757E7"/>
    <w:rsid w:val="00D81ECD"/>
    <w:rsid w:val="00DC3789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C3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7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378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37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37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C3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7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37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37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37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8493</izvorni_sadrzaj>
    <derivirana_varijabla naziv="DomainObject.Predmet.Broj_1">8493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St-8493/2015</izvorni_sadrzaj>
    <derivirana_varijabla naziv="DomainObject.Predmet.OznakaBroj_1">St-8493/2015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ŠOLDI d.o.o. zastupanog po punomoćniku RUŽICA VRDOLJAK</izvorni_sadrzaj>
    <derivirana_varijabla naziv="DomainObject.Predmet.ProtustrankaFormated_1">  ŠOLDI d.o.o. zastupanog po punomoćniku RUŽICA VRDOLJAK</derivirana_varijabla>
  </DomainObject.Predmet.ProtustrankaFormated>
  <DomainObject.Predmet.ProtustrankaFormatedOIB>
    <izvorni_sadrzaj>  ŠOLDI d.o.o., OIB 76969811915 zastupanog po punomoćniku RUŽICA VRDOLJAK</izvorni_sadrzaj>
    <derivirana_varijabla naziv="DomainObject.Predmet.ProtustrankaFormatedOIB_1">  ŠOLDI d.o.o., OIB 76969811915 zastupanog po punomoćniku RUŽICA VRDOLJAK</derivirana_varijabla>
  </DomainObject.Predmet.ProtustrankaFormatedOIB>
  <DomainObject.Predmet.ProtustrankaFormatedWithAdress>
    <izvorni_sadrzaj> ŠOLDI d.o.o., M.Gupca 21, 10291 Brdovec zastupanog po punomoćniku RUŽICA VRDOLJAK</izvorni_sadrzaj>
    <derivirana_varijabla naziv="DomainObject.Predmet.ProtustrankaFormatedWithAdress_1"> ŠOLDI d.o.o., M.Gupca 21, 10291 Brdovec zastupanog po punomoćniku RUŽICA VRDOLJAK</derivirana_varijabla>
  </DomainObject.Predmet.ProtustrankaFormatedWithAdress>
  <DomainObject.Predmet.ProtustrankaFormatedWithAdressOIB>
    <izvorni_sadrzaj> ŠOLDI d.o.o., OIB 76969811915, M.Gupca 21, 10291 Brdovec zastupanog po punomoćniku RUŽICA VRDOLJAK</izvorni_sadrzaj>
    <derivirana_varijabla naziv="DomainObject.Predmet.ProtustrankaFormatedWithAdressOIB_1"> ŠOLDI d.o.o., OIB 76969811915, M.Gupca 21, 10291 Brdovec zastupanog po punomoćniku RUŽICA VRDOLJAK</derivirana_varijabla>
  </DomainObject.Predmet.ProtustrankaFormatedWithAdressOIB>
  <DomainObject.Predmet.ProtustrankaWithAdress>
    <izvorni_sadrzaj>ŠOLDI d.o.o. M.Gupca 21, 10291 Brdovec</izvorni_sadrzaj>
    <derivirana_varijabla naziv="DomainObject.Predmet.ProtustrankaWithAdress_1">ŠOLDI d.o.o. M.Gupca 21, 10291 Brdovec</derivirana_varijabla>
  </DomainObject.Predmet.ProtustrankaWithAdress>
  <DomainObject.Predmet.ProtustrankaWithAdressOIB>
    <izvorni_sadrzaj>ŠOLDI d.o.o., OIB 76969811915, M.Gupca 21, 10291 Brdovec</izvorni_sadrzaj>
    <derivirana_varijabla naziv="DomainObject.Predmet.ProtustrankaWithAdressOIB_1">ŠOLDI d.o.o., OIB 76969811915, M.Gupca 21, 10291 Brdovec</derivirana_varijabla>
  </DomainObject.Predmet.ProtustrankaWithAdressOIB>
  <DomainObject.Predmet.ProtustrankaNazivFormated>
    <izvorni_sadrzaj>ŠOLDI d.o.o.</izvorni_sadrzaj>
    <derivirana_varijabla naziv="DomainObject.Predmet.ProtustrankaNazivFormated_1">ŠOLDI d.o.o.</derivirana_varijabla>
  </DomainObject.Predmet.ProtustrankaNazivFormated>
  <DomainObject.Predmet.ProtustrankaNazivFormatedOIB>
    <izvorni_sadrzaj>ŠOLDI d.o.o., OIB 76969811915</izvorni_sadrzaj>
    <derivirana_varijabla naziv="DomainObject.Predmet.ProtustrankaNazivFormatedOIB_1">ŠOLDI d.o.o., OIB 76969811915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ŠOLDI d.o.o. zastupanog po punomoćniku RUŽICA VRDOLJAK</item>
    </izvorni_sadrzaj>
    <derivirana_varijabla naziv="DomainObject.Predmet.ProtuStrankaListFormated_1">
      <item>ŠOLDI d.o.o. zastupanog po punomoćniku RUŽICA VRDOLJAK</item>
    </derivirana_varijabla>
  </DomainObject.Predmet.ProtuStrankaListFormated>
  <DomainObject.Predmet.ProtuStrankaListFormatedOIB>
    <izvorni_sadrzaj>
      <item>ŠOLDI d.o.o., OIB 76969811915 zastupanog po punomoćniku RUŽICA VRDOLJAK</item>
    </izvorni_sadrzaj>
    <derivirana_varijabla naziv="DomainObject.Predmet.ProtuStrankaListFormatedOIB_1">
      <item>ŠOLDI d.o.o., OIB 76969811915 zastupanog po punomoćniku RUŽICA VRDOLJAK</item>
    </derivirana_varijabla>
  </DomainObject.Predmet.ProtuStrankaListFormatedOIB>
  <DomainObject.Predmet.ProtuStrankaListFormatedWithAdress>
    <izvorni_sadrzaj>
      <item>ŠOLDI d.o.o., M.Gupca 21, 10291 Brdovec zastupanog po punomoćniku RUŽICA VRDOLJAK</item>
    </izvorni_sadrzaj>
    <derivirana_varijabla naziv="DomainObject.Predmet.ProtuStrankaListFormatedWithAdress_1">
      <item>ŠOLDI d.o.o., M.Gupca 21, 10291 Brdovec zastupanog po punomoćniku RUŽICA VRDOLJAK</item>
    </derivirana_varijabla>
  </DomainObject.Predmet.ProtuStrankaListFormatedWithAdress>
  <DomainObject.Predmet.ProtuStrankaListFormatedWithAdressOIB>
    <izvorni_sadrzaj>
      <item>ŠOLDI d.o.o., OIB 76969811915, M.Gupca 21, 10291 Brdovec zastupanog po punomoćniku RUŽICA VRDOLJAK</item>
    </izvorni_sadrzaj>
    <derivirana_varijabla naziv="DomainObject.Predmet.ProtuStrankaListFormatedWithAdressOIB_1">
      <item>ŠOLDI d.o.o., OIB 76969811915, M.Gupca 21, 10291 Brdovec zastupanog po punomoćniku RUŽICA VRDOLJAK</item>
    </derivirana_varijabla>
  </DomainObject.Predmet.ProtuStrankaListFormatedWithAdressOIB>
  <DomainObject.Predmet.ProtuStrankaListNazivFormated>
    <izvorni_sadrzaj>
      <item>ŠOLDI d.o.o.</item>
    </izvorni_sadrzaj>
    <derivirana_varijabla naziv="DomainObject.Predmet.ProtuStrankaListNazivFormated_1">
      <item>ŠOLDI d.o.o.</item>
    </derivirana_varijabla>
  </DomainObject.Predmet.ProtuStrankaListNazivFormated>
  <DomainObject.Predmet.ProtuStrankaListNazivFormatedOIB>
    <izvorni_sadrzaj>
      <item>ŠOLDI d.o.o., OIB 76969811915</item>
    </izvorni_sadrzaj>
    <derivirana_varijabla naziv="DomainObject.Predmet.ProtuStrankaListNazivFormatedOIB_1">
      <item>ŠOLDI d.o.o., OIB 76969811915</item>
    </derivirana_varijabla>
  </DomainObject.Predmet.ProtuStrankaListNazivFormatedOIB>
  <DomainObject.Predmet.OstaliListFormated>
    <izvorni_sadrzaj>
      <item>RUŽICA VRDOLJAK punomoćnik sudionika u postupku ŠOLDI d.o.o.</item>
    </izvorni_sadrzaj>
    <derivirana_varijabla naziv="DomainObject.Predmet.OstaliListFormated_1">
      <item>RUŽICA VRDOLJAK punomoćnik sudionika u postupku ŠOLDI d.o.o.</item>
    </derivirana_varijabla>
  </DomainObject.Predmet.OstaliListFormated>
  <DomainObject.Predmet.OstaliListFormatedOIB>
    <izvorni_sadrzaj>
      <item>RUŽICA VRDOLJAK, OIB 20335884400 punomoćnik sudionika u postupku ŠOLDI d.o.o.</item>
    </izvorni_sadrzaj>
    <derivirana_varijabla naziv="DomainObject.Predmet.OstaliListFormatedOIB_1">
      <item>RUŽICA VRDOLJAK, OIB 20335884400 punomoćnik sudionika u postupku ŠOLDI d.o.o.</item>
    </derivirana_varijabla>
  </DomainObject.Predmet.OstaliListFormatedOIB>
  <DomainObject.Predmet.OstaliListFormatedWithAdress>
    <izvorni_sadrzaj>
      <item>RUŽICA VRDOLJAK, MATIJE GUPCA 21, 10291 Brdovec punomoćnik sudionika u postupku ŠOLDI d.o.o.</item>
    </izvorni_sadrzaj>
    <derivirana_varijabla naziv="DomainObject.Predmet.OstaliListFormatedWithAdress_1">
      <item>RUŽICA VRDOLJAK, MATIJE GUPCA 21, 10291 Brdovec punomoćnik sudionika u postupku ŠOLDI d.o.o.</item>
    </derivirana_varijabla>
  </DomainObject.Predmet.OstaliListFormatedWithAdress>
  <DomainObject.Predmet.OstaliListFormatedWithAdressOIB>
    <izvorni_sadrzaj>
      <item>RUŽICA VRDOLJAK, OIB 20335884400, MATIJE GUPCA 21, 10291 Brdovec punomoćnik sudionika u postupku ŠOLDI d.o.o.</item>
    </izvorni_sadrzaj>
    <derivirana_varijabla naziv="DomainObject.Predmet.OstaliListFormatedWithAdressOIB_1">
      <item>RUŽICA VRDOLJAK, OIB 20335884400, MATIJE GUPCA 21, 10291 Brdovec punomoćnik sudionika u postupku ŠOLDI d.o.o.</item>
    </derivirana_varijabla>
  </DomainObject.Predmet.OstaliListFormatedWithAdressOIB>
  <DomainObject.Predmet.OstaliListNazivFormated>
    <izvorni_sadrzaj>
      <item>RUŽICA VRDOLJAK</item>
    </izvorni_sadrzaj>
    <derivirana_varijabla naziv="DomainObject.Predmet.OstaliListNazivFormated_1">
      <item>RUŽICA VRDOLJAK</item>
    </derivirana_varijabla>
  </DomainObject.Predmet.OstaliListNazivFormated>
  <DomainObject.Predmet.OstaliListNazivFormatedOIB>
    <izvorni_sadrzaj>
      <item>RUŽICA VRDOLJAK, OIB 20335884400</item>
    </izvorni_sadrzaj>
    <derivirana_varijabla naziv="DomainObject.Predmet.OstaliListNazivFormatedOIB_1">
      <item>RUŽICA VRDOLJAK, OIB 20335884400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ŠOLDI d.o.o.</izvorni_sadrzaj>
    <derivirana_varijabla naziv="DomainObject.Predmet.ProtustrankaIDrugi_1">ŠOLDI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ŠOLDI d.o.o., OIB 76969811915, M.Gupca 21, 10291 Brdovec</izvorni_sadrzaj>
    <derivirana_varijabla naziv="DomainObject.Predmet.ProtustrankaIDrugiAdressOIB_1">ŠOLDI d.o.o., OIB 76969811915, M.Gupca 21,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ŠOLDI d.o.o.</item>
      <item>FINA Regionalni centar Zagreb</item>
      <item>RUŽICA VRDOLJAK</item>
    </izvorni_sadrzaj>
    <derivirana_varijabla naziv="DomainObject.Predmet.SudioniciListNaziv_1">
      <item>ŠOLDI d.o.o.</item>
      <item>FINA Regionalni centar Zagreb</item>
      <item>RUŽICA VRDOLJAK</item>
    </derivirana_varijabla>
  </DomainObject.Predmet.SudioniciListNaziv>
  <DomainObject.Predmet.SudioniciListAdressOIB>
    <izvorni_sadrzaj>
      <item>ŠOLDI d.o.o., OIB 76969811915, M.Gupca 21,10291 Brdovec</item>
      <item>FINA Regionalni centar Zagreb, OIB 85821130368, Trg svibanjskih žrtava 1995. 1,10000 Zagreb</item>
      <item>RUŽICA VRDOLJAK, OIB 20335884400, MATIJE GUPCA 21,10291 Brdovec</item>
    </izvorni_sadrzaj>
    <derivirana_varijabla naziv="DomainObject.Predmet.SudioniciListAdressOIB_1">
      <item>ŠOLDI d.o.o., OIB 76969811915, M.Gupca 21,10291 Brdovec</item>
      <item>FINA Regionalni centar Zagreb, OIB 85821130368, Trg svibanjskih žrtava 1995. 1,10000 Zagreb</item>
      <item>RUŽICA VRDOLJAK, OIB 20335884400, MATIJE GUPCA 21,10291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76969811915</item>
      <item>, OIB 85821130368</item>
      <item>, OIB 20335884400</item>
    </izvorni_sadrzaj>
    <derivirana_varijabla naziv="DomainObject.Predmet.SudioniciListNazivOIB_1">
      <item>, OIB 76969811915</item>
      <item>, OIB 85821130368</item>
      <item>, OIB 20335884400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2433</properties:Characters>
  <properties:Lines>91</properties:Lines>
  <properties:Paragraphs>33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2016-09-20T06:34:00Z</dcterms:modified>
  <cp:revision>75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