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2fbf" w14:paraId="b8a2fbf" w:rsidRDefault="00FE5B5B" w:rsidP="00FE5B5B" w:rsidR="00FE5B5B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870</w:t>
      </w:r>
      <w:r>
        <w:rPr>
          <w:szCs w:val="24"/>
        </w:rPr>
        <w:t>/2015-</w:t>
      </w:r>
      <w:r>
        <w:rPr>
          <w:szCs w:val="24"/>
        </w:rPr>
        <w:t>4</w:t>
      </w:r>
    </w:p>
    <w:p w:rsidRDefault="00FE5B5B" w:rsidP="00FE5B5B" w:rsidR="00FE5B5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FE5B5B" w:rsidP="00FE5B5B" w:rsidR="00FE5B5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FE5B5B" w:rsidP="00FE5B5B" w:rsidR="00FE5B5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FE5B5B" w:rsidP="00FE5B5B" w:rsidR="00FE5B5B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proofErr w:type="spellStart"/>
      <w:r>
        <w:t>DiH</w:t>
      </w:r>
      <w:proofErr w:type="spellEnd"/>
      <w:r>
        <w:t xml:space="preserve"> projekt j.d.o.o., OIB: 44660702212 sa sjedištem u Istarska 12, Čakovec,</w:t>
      </w:r>
      <w:r>
        <w:t xml:space="preserve"> dana 01. veljače 2016. godine</w:t>
      </w:r>
    </w:p>
    <w:p w:rsidRDefault="00FE5B5B" w:rsidP="00FE5B5B" w:rsidR="00FE5B5B">
      <w:pPr>
        <w:jc w:val="both"/>
      </w:pPr>
    </w:p>
    <w:p w:rsidRDefault="00FE5B5B" w:rsidP="00FE5B5B" w:rsidR="00FE5B5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proofErr w:type="spellStart"/>
      <w:r>
        <w:t>DiH</w:t>
      </w:r>
      <w:proofErr w:type="spellEnd"/>
      <w:r>
        <w:t xml:space="preserve"> projekt j.d.o.o., OIB: 44660702212 sa sjedištem u Istarska 12, Čakovec</w:t>
      </w:r>
      <w:r>
        <w:rPr>
          <w:szCs w:val="24"/>
        </w:rPr>
        <w:t>, s danom 01. veljače 2016. u 14,00 sati.</w:t>
      </w:r>
    </w:p>
    <w:p w:rsidRDefault="00FE5B5B" w:rsidP="00FE5B5B" w:rsidR="00FE5B5B">
      <w:pPr>
        <w:jc w:val="both"/>
        <w:rPr>
          <w:szCs w:val="24"/>
        </w:rPr>
      </w:pPr>
    </w:p>
    <w:p w:rsidRDefault="00FE5B5B" w:rsidP="00FE5B5B" w:rsidR="00FE5B5B">
      <w:pPr>
        <w:jc w:val="both"/>
      </w:pPr>
      <w:r>
        <w:rPr>
          <w:szCs w:val="24"/>
        </w:rPr>
        <w:tab/>
        <w:t xml:space="preserve">II Zaključuje se stečajni postupak nad stečajnim dužnikom </w:t>
      </w:r>
      <w:proofErr w:type="spellStart"/>
      <w:r>
        <w:t>DiH</w:t>
      </w:r>
      <w:proofErr w:type="spellEnd"/>
      <w:r>
        <w:t xml:space="preserve"> projekt j.d.o.o., OIB: 44660702212 sa sjedištem u Istarska 12, Čakovec.</w:t>
      </w:r>
    </w:p>
    <w:p w:rsidRDefault="00FE5B5B" w:rsidP="00FE5B5B" w:rsidR="00FE5B5B">
      <w:pPr>
        <w:jc w:val="both"/>
      </w:pPr>
    </w:p>
    <w:p w:rsidRDefault="00FE5B5B" w:rsidP="00FE5B5B" w:rsidR="00FE5B5B">
      <w:pPr>
        <w:jc w:val="both"/>
      </w:pPr>
      <w:r>
        <w:tab/>
        <w:t xml:space="preserve">III Za stečajnog upravitelja imenuje se </w:t>
      </w:r>
      <w:r>
        <w:t xml:space="preserve">Jasna </w:t>
      </w:r>
      <w:proofErr w:type="spellStart"/>
      <w:r>
        <w:t>Hromadko</w:t>
      </w:r>
      <w:proofErr w:type="spellEnd"/>
      <w:r>
        <w:t xml:space="preserve">, OIB: 22088644509, </w:t>
      </w:r>
      <w:proofErr w:type="spellStart"/>
      <w:r>
        <w:t>Zelengorska</w:t>
      </w:r>
      <w:proofErr w:type="spellEnd"/>
      <w:r>
        <w:t xml:space="preserve"> br.1., Zagreb.</w:t>
      </w:r>
    </w:p>
    <w:p w:rsidRDefault="00FE5B5B" w:rsidP="00FE5B5B" w:rsidR="00FE5B5B">
      <w:pPr>
        <w:jc w:val="both"/>
        <w:rPr>
          <w:color w:val="FF0000"/>
        </w:rPr>
      </w:pPr>
    </w:p>
    <w:p w:rsidRDefault="00FE5B5B" w:rsidP="00FE5B5B" w:rsidR="00FE5B5B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FE5B5B" w:rsidP="00FE5B5B" w:rsidR="00FE5B5B">
      <w:pPr>
        <w:jc w:val="both"/>
        <w:rPr>
          <w:szCs w:val="24"/>
        </w:rPr>
      </w:pPr>
    </w:p>
    <w:p w:rsidRDefault="00FE5B5B" w:rsidP="00FE5B5B" w:rsidR="00FE5B5B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proofErr w:type="spellStart"/>
      <w:r>
        <w:t>DiH</w:t>
      </w:r>
      <w:proofErr w:type="spellEnd"/>
      <w:r>
        <w:t xml:space="preserve"> projekt j.d.o.o., OIB: 44660702212 sa sjedištem u Istarska 12, Čakovec</w:t>
      </w:r>
      <w:r>
        <w:rPr>
          <w:szCs w:val="24"/>
        </w:rPr>
        <w:t>, bit će brisan iz sudskog registra.</w:t>
      </w: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20</w:t>
      </w:r>
      <w:r>
        <w:rPr>
          <w:szCs w:val="24"/>
        </w:rPr>
        <w:t xml:space="preserve">. </w:t>
      </w:r>
      <w:r>
        <w:rPr>
          <w:szCs w:val="24"/>
        </w:rPr>
        <w:t>studeni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jc w:val="center"/>
        <w:rPr>
          <w:szCs w:val="24"/>
        </w:rPr>
      </w:pPr>
      <w:r>
        <w:rPr>
          <w:szCs w:val="24"/>
        </w:rPr>
        <w:t>U Varaždinu, 01. veljače 2016.</w:t>
      </w:r>
    </w:p>
    <w:p w:rsidRDefault="00FE5B5B" w:rsidP="00FE5B5B" w:rsidR="00FE5B5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FE5B5B" w:rsidP="00FE5B5B" w:rsidR="00FE5B5B">
      <w:pPr>
        <w:rPr>
          <w:szCs w:val="24"/>
        </w:rPr>
      </w:pPr>
      <w:r>
        <w:rPr>
          <w:szCs w:val="24"/>
        </w:rPr>
        <w:t xml:space="preserve">     </w:t>
      </w:r>
    </w:p>
    <w:p w:rsidRDefault="00FE5B5B" w:rsidP="00FE5B5B" w:rsidR="00FE5B5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FE5B5B" w:rsidP="00FE5B5B" w:rsidR="00FE5B5B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FE5B5B" w:rsidP="00FE5B5B" w:rsidR="00FE5B5B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FE5B5B" w:rsidP="00FE5B5B" w:rsidR="00FE5B5B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FE5B5B" w:rsidP="00FE5B5B" w:rsidR="00FE5B5B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FE5B5B" w:rsidP="00FE5B5B" w:rsidR="00FE5B5B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FE5B5B" w:rsidP="00FE5B5B" w:rsidR="00FE5B5B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FE5B5B" w:rsidP="00FE5B5B" w:rsidR="00FE5B5B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FE5B5B" w:rsidP="00FE5B5B" w:rsidR="00FE5B5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rPr>
          <w:szCs w:val="24"/>
        </w:rPr>
      </w:pPr>
      <w:r>
        <w:rPr>
          <w:szCs w:val="24"/>
        </w:rPr>
        <w:t>DNA:</w:t>
      </w:r>
    </w:p>
    <w:p w:rsidRDefault="00FE5B5B" w:rsidP="00FE5B5B" w:rsidR="00FE5B5B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FE5B5B" w:rsidP="00FE5B5B" w:rsidR="00FE5B5B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FE5B5B" w:rsidP="00FE5B5B" w:rsidR="00FE5B5B" w:rsidRPr="00FE5B5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proofErr w:type="spellStart"/>
      <w:r>
        <w:t>DiH</w:t>
      </w:r>
      <w:proofErr w:type="spellEnd"/>
      <w:r>
        <w:t xml:space="preserve"> projekt j.d.o.o., OIB: 44660702212 sa sjedištem u Istarska 12, Čakovec</w:t>
      </w:r>
    </w:p>
    <w:p w:rsidRDefault="00FE5B5B" w:rsidP="00FE5B5B" w:rsidR="00FE5B5B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Sara </w:t>
      </w:r>
      <w:proofErr w:type="spellStart"/>
      <w:r>
        <w:t>Leskovar</w:t>
      </w:r>
      <w:proofErr w:type="spellEnd"/>
      <w:r>
        <w:t xml:space="preserve">, </w:t>
      </w:r>
      <w:proofErr w:type="spellStart"/>
      <w:r>
        <w:t>Črečan</w:t>
      </w:r>
      <w:proofErr w:type="spellEnd"/>
      <w:r>
        <w:t xml:space="preserve">, </w:t>
      </w:r>
      <w:proofErr w:type="spellStart"/>
      <w:r>
        <w:t>Črečan</w:t>
      </w:r>
      <w:proofErr w:type="spellEnd"/>
      <w:r>
        <w:t xml:space="preserve"> 127, OIB: 35288770872</w:t>
      </w:r>
    </w:p>
    <w:p w:rsidRDefault="00FE5B5B" w:rsidP="00FE5B5B" w:rsidR="00FE5B5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FE5B5B" w:rsidP="00FE5B5B" w:rsidR="00FE5B5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FE5B5B" w:rsidP="00FE5B5B" w:rsidR="00FE5B5B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Jasna </w:t>
      </w:r>
      <w:proofErr w:type="spellStart"/>
      <w:r>
        <w:t>Hromadko</w:t>
      </w:r>
      <w:proofErr w:type="spellEnd"/>
      <w:r>
        <w:t xml:space="preserve">, </w:t>
      </w:r>
      <w:proofErr w:type="spellStart"/>
      <w:r>
        <w:t>Zelengorska</w:t>
      </w:r>
      <w:proofErr w:type="spellEnd"/>
      <w:r>
        <w:t xml:space="preserve"> br.1., Zagreb</w:t>
      </w:r>
    </w:p>
    <w:p w:rsidRDefault="00FE5B5B" w:rsidP="00FE5B5B" w:rsidR="00FE5B5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rPr>
          <w:szCs w:val="24"/>
        </w:rPr>
      </w:pPr>
    </w:p>
    <w:p w:rsidRDefault="00FE5B5B" w:rsidP="00FE5B5B" w:rsidR="00FE5B5B">
      <w:pPr>
        <w:rPr>
          <w:szCs w:val="24"/>
        </w:rPr>
      </w:pPr>
    </w:p>
    <w:p w:rsidRDefault="00DA0242" w:rsidP="00FE5B5B" w:rsidR="00DA0242" w:rsidRPr="00FE5B5B"/>
    <w:sectPr w:rsidSect="00EB0D4C" w:rsidR="00DA0242" w:rsidRPr="00FE5B5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5B5B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E5B5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E5B5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47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St-870/2015-4</izvorni_sadrzaj>
    <derivirana_varijabla naziv="DomainObject.Oznaka_1">St-870/2015-4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St-870/2015</izvorni_sadrzaj>
    <derivirana_varijabla naziv="DomainObject.Predmet.OznakaBroj_1">St-870/2015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DiH PROJEKT jednostavno društvo s ograničenom odgovornošću za trgovinu i usluge</izvorni_sadrzaj>
    <derivirana_varijabla naziv="DomainObject.Predmet.ProtustrankaFormated_1">  DiH PROJEKT jednostavno društvo s ograničenom odgovornošću za trgovinu i usluge</derivirana_varijabla>
  </DomainObject.Predmet.ProtustrankaFormated>
  <DomainObject.Predmet.ProtustrankaFormatedOIB>
    <izvorni_sadrzaj>  DiH PROJEKT jednostavno društvo s ograničenom odgovornošću za trgovinu i usluge, OIB 44660702212</izvorni_sadrzaj>
    <derivirana_varijabla naziv="DomainObject.Predmet.ProtustrankaFormatedOIB_1">  DiH PROJEKT jednostavno društvo s ograničenom odgovornošću za trgovinu i usluge, OIB 44660702212</derivirana_varijabla>
  </DomainObject.Predmet.ProtustrankaFormatedOIB>
  <DomainObject.Predmet.ProtustrankaFormatedWithAdress>
    <izvorni_sadrzaj> DiH PROJEKT jednostavno društvo s ograničenom odgovornošću za trgovinu i usluge, Istarska 12, 40000 Čakovec</izvorni_sadrzaj>
    <derivirana_varijabla naziv="DomainObject.Predmet.ProtustrankaFormatedWithAdress_1"> DiH PROJEKT jednostavno društvo s ograničenom odgovornošću za trgovinu i usluge, Istarska 12, 40000 Čakovec</derivirana_varijabla>
  </DomainObject.Predmet.ProtustrankaFormatedWithAdress>
  <DomainObject.Predmet.ProtustrankaFormatedWithAdressOIB>
    <izvorni_sadrzaj> DiH PROJEKT jednostavno društvo s ograničenom odgovornošću za trgovinu i usluge, OIB 44660702212, Istarska 12, 40000 Čakovec</izvorni_sadrzaj>
    <derivirana_varijabla naziv="DomainObject.Predmet.ProtustrankaFormatedWithAdressOIB_1"> DiH PROJEKT jednostavno društvo s ograničenom odgovornošću za trgovinu i usluge, OIB 44660702212, Istarska 12, 40000 Čakovec</derivirana_varijabla>
  </DomainObject.Predmet.ProtustrankaFormatedWithAdressOIB>
  <DomainObject.Predmet.ProtustrankaWithAdress>
    <izvorni_sadrzaj>DiH PROJEKT jednostavno društvo s ograničenom odgovornošću za trgovinu i usluge Istarska 12, 40000 Čakovec</izvorni_sadrzaj>
    <derivirana_varijabla naziv="DomainObject.Predmet.ProtustrankaWithAdress_1">DiH PROJEKT jednostavno društvo s ograničenom odgovornošću za trgovinu i usluge Istarska 12, 40000 Čakovec</derivirana_varijabla>
  </DomainObject.Predmet.ProtustrankaWithAdress>
  <DomainObject.Predmet.ProtustrankaWithAdressOIB>
    <izvorni_sadrzaj>DiH PROJEKT jednostavno društvo s ograničenom odgovornošću za trgovinu i usluge, OIB 44660702212, Istarska 12, 40000 Čakovec</izvorni_sadrzaj>
    <derivirana_varijabla naziv="DomainObject.Predmet.ProtustrankaWithAdressOIB_1">DiH PROJEKT jednostavno društvo s ograničenom odgovornošću za trgovinu i usluge, OIB 44660702212, Istarska 12, 40000 Čakovec</derivirana_varijabla>
  </DomainObject.Predmet.ProtustrankaWithAdressOIB>
  <DomainObject.Predmet.ProtustrankaNazivFormated>
    <izvorni_sadrzaj>DiH PROJEKT jednostavno društvo s ograničenom odgovornošću za trgovinu i usluge</izvorni_sadrzaj>
    <derivirana_varijabla naziv="DomainObject.Predmet.ProtustrankaNazivFormated_1">DiH PROJEKT jednostavno društvo s ograničenom odgovornošću za trgovinu i usluge</derivirana_varijabla>
  </DomainObject.Predmet.ProtustrankaNazivFormated>
  <DomainObject.Predmet.ProtustrankaNazivFormatedOIB>
    <izvorni_sadrzaj>DiH PROJEKT jednostavno društvo s ograničenom odgovornošću za trgovinu i usluge, OIB 44660702212</izvorni_sadrzaj>
    <derivirana_varijabla naziv="DomainObject.Predmet.ProtustrankaNazivFormatedOIB_1">DiH PROJEKT jednostavno društvo s ograničenom odgovornošću za trgovinu i usluge, OIB 44660702212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6580.31</izvorni_sadrzaj>
    <derivirana_varijabla naziv="DomainObject.Predmet.TrenutnaVrijednost_1">6580.31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DiH PROJEKT jednostavno društvo s ograničenom odgovornošću za trgovinu i usluge</item>
    </izvorni_sadrzaj>
    <derivirana_varijabla naziv="DomainObject.Predmet.ProtuStrankaListFormated_1">
      <item>DiH PROJEKT jednostavno društvo s ograničenom odgovornošću za trgovinu i usluge</item>
    </derivirana_varijabla>
  </DomainObject.Predmet.ProtuStrankaListFormated>
  <DomainObject.Predmet.ProtuStrankaListFormatedOIB>
    <izvorni_sadrzaj>
      <item>DiH PROJEKT jednostavno društvo s ograničenom odgovornošću za trgovinu i usluge, OIB 44660702212</item>
    </izvorni_sadrzaj>
    <derivirana_varijabla naziv="DomainObject.Predmet.ProtuStrankaListFormatedOIB_1">
      <item>DiH PROJEKT jednostavno društvo s ograničenom odgovornošću za trgovinu i usluge, OIB 44660702212</item>
    </derivirana_varijabla>
  </DomainObject.Predmet.ProtuStrankaListFormatedOIB>
  <DomainObject.Predmet.ProtuStrankaListFormatedWithAdress>
    <izvorni_sadrzaj>
      <item>DiH PROJEKT jednostavno društvo s ograničenom odgovornošću za trgovinu i usluge, Istarska 12, 40000 Čakovec</item>
    </izvorni_sadrzaj>
    <derivirana_varijabla naziv="DomainObject.Predmet.ProtuStrankaListFormatedWithAdress_1">
      <item>DiH PROJEKT jednostavno društvo s ograničenom odgovornošću za trgovinu i usluge, Istarska 12, 40000 Čakovec</item>
    </derivirana_varijabla>
  </DomainObject.Predmet.ProtuStrankaListFormatedWithAdress>
  <DomainObject.Predmet.ProtuStrankaListFormatedWithAdressOIB>
    <izvorni_sadrzaj>
      <item>DiH PROJEKT jednostavno društvo s ograničenom odgovornošću za trgovinu i usluge, OIB 44660702212, Istarska 12, 40000 Čakovec</item>
    </izvorni_sadrzaj>
    <derivirana_varijabla naziv="DomainObject.Predmet.ProtuStrankaListFormatedWithAdressOIB_1">
      <item>DiH PROJEKT jednostavno društvo s ograničenom odgovornošću za trgovinu i usluge, OIB 44660702212, Istarska 12, 40000 Čakovec</item>
    </derivirana_varijabla>
  </DomainObject.Predmet.ProtuStrankaListFormatedWithAdressOIB>
  <DomainObject.Predmet.ProtuStrankaListNazivFormated>
    <izvorni_sadrzaj>
      <item>DiH PROJEKT jednostavno društvo s ograničenom odgovornošću za trgovinu i usluge</item>
    </izvorni_sadrzaj>
    <derivirana_varijabla naziv="DomainObject.Predmet.ProtuStrankaListNazivFormated_1">
      <item>DiH PROJEKT jednostavno društvo s ograničenom odgovornošću za trgovinu i usluge</item>
    </derivirana_varijabla>
  </DomainObject.Predmet.ProtuStrankaListNazivFormated>
  <DomainObject.Predmet.ProtuStrankaListNazivFormatedOIB>
    <izvorni_sadrzaj>
      <item>DiH PROJEKT jednostavno društvo s ograničenom odgovornošću za trgovinu i usluge, OIB 44660702212</item>
    </izvorni_sadrzaj>
    <derivirana_varijabla naziv="DomainObject.Predmet.ProtuStrankaListNazivFormatedOIB_1">
      <item>DiH PROJEKT jednostavno društvo s ograničenom odgovornošću za trgovinu i usluge, OIB 44660702212</item>
    </derivirana_varijabla>
  </DomainObject.Predmet.ProtuStrankaListNazivFormatedOIB>
  <DomainObject.Predmet.OstaliListFormated>
    <izvorni_sadrzaj>
      <item>Sudski registar</item>
      <item>Sara Leskovar</item>
    </izvorni_sadrzaj>
    <derivirana_varijabla naziv="DomainObject.Predmet.OstaliListFormated_1">
      <item>Sudski registar</item>
      <item>Sara Leskovar</item>
    </derivirana_varijabla>
  </DomainObject.Predmet.OstaliListFormated>
  <DomainObject.Predmet.OstaliListFormatedOIB>
    <izvorni_sadrzaj>
      <item>Sudski registar</item>
      <item>Sara Leskovar, OIB 35288770872</item>
    </izvorni_sadrzaj>
    <derivirana_varijabla naziv="DomainObject.Predmet.OstaliListFormatedOIB_1">
      <item>Sudski registar</item>
      <item>Sara Leskovar, OIB 35288770872</item>
    </derivirana_varijabla>
  </DomainObject.Predmet.OstaliListFormatedOIB>
  <DomainObject.Predmet.OstaliListFormatedWithAdress>
    <izvorni_sadrzaj>
      <item>Sudski registar</item>
      <item>Sara Leskovar, Črečan 127, 40000 Črečan</item>
    </izvorni_sadrzaj>
    <derivirana_varijabla naziv="DomainObject.Predmet.OstaliListFormatedWithAdress_1">
      <item>Sudski registar</item>
      <item>Sara Leskovar, Črečan 127, 40000 Črečan</item>
    </derivirana_varijabla>
  </DomainObject.Predmet.OstaliListFormatedWithAdress>
  <DomainObject.Predmet.OstaliListFormatedWithAdressOIB>
    <izvorni_sadrzaj>
      <item>Sudski registar</item>
      <item>Sara Leskovar, OIB 35288770872, Črečan 127, 40000 Črečan</item>
    </izvorni_sadrzaj>
    <derivirana_varijabla naziv="DomainObject.Predmet.OstaliListFormatedWithAdressOIB_1">
      <item>Sudski registar</item>
      <item>Sara Leskovar, OIB 35288770872, Črečan 127, 40000 Črečan</item>
    </derivirana_varijabla>
  </DomainObject.Predmet.OstaliListFormatedWithAdressOIB>
  <DomainObject.Predmet.OstaliListNazivFormated>
    <izvorni_sadrzaj>
      <item>Sudski registar</item>
      <item>Sara Leskovar</item>
    </izvorni_sadrzaj>
    <derivirana_varijabla naziv="DomainObject.Predmet.OstaliListNazivFormated_1">
      <item>Sudski registar</item>
      <item>Sara Leskovar</item>
    </derivirana_varijabla>
  </DomainObject.Predmet.OstaliListNazivFormated>
  <DomainObject.Predmet.OstaliListNazivFormatedOIB>
    <izvorni_sadrzaj>
      <item>Sudski registar</item>
      <item>Sara Leskovar, OIB 35288770872</item>
    </izvorni_sadrzaj>
    <derivirana_varijabla naziv="DomainObject.Predmet.OstaliListNazivFormatedOIB_1">
      <item>Sudski registar</item>
      <item>Sara Leskovar, OIB 35288770872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St-870/2015-4</izvorni_sadrzaj>
    <derivirana_varijabla naziv="DomainObject.PoslovniBrojDokumenta_1">St-870/2015-4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DiH PROJEKT jednostavno društvo s ograničenom odgovornošću za trgovinu i usluge</izvorni_sadrzaj>
    <derivirana_varijabla naziv="DomainObject.Predmet.ProtustrankaIDrugi_1">DiH PROJEKT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DiH PROJEKT jednostavno društvo s ograničenom odgovornošću za trgovinu i usluge, OIB 44660702212, Istarska 12, 40000 Čakovec</izvorni_sadrzaj>
    <derivirana_varijabla naziv="DomainObject.Predmet.ProtustrankaIDrugiAdressOIB_1">DiH PROJEKT jednostavno društvo s ograničenom odgovornošću za trgovinu i usluge, OIB 44660702212, Istarska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DiH PROJEKT jednostavno društvo s ograničenom odgovornošću za trgovinu i usluge</item>
      <item>Sudski registar</item>
      <item>Sara Leskovar</item>
    </izvorni_sadrzaj>
    <derivirana_varijabla naziv="DomainObject.Predmet.SudioniciListNaziv_1">
      <item>Financijska agencija</item>
      <item>DiH PROJEKT jednostavno društvo s ograničenom odgovornošću za trgovinu i usluge</item>
      <item>Sudski registar</item>
      <item>Sara Leskovar</item>
    </derivirana_varijabla>
  </DomainObject.Predmet.SudioniciListNaziv>
  <DomainObject.Predmet.SudioniciListAdressOIB>
    <izvorni_sadrzaj>
      <item>Financijska agencija, OIB 85821130368, A. Cesarca 2,42000 Varaždin</item>
      <item>DiH PROJEKT jednostavno društvo s ograničenom odgovornošću za trgovinu i usluge, OIB 44660702212, Istarska 12,40000 Čakovec</item>
      <item>Sudski registar</item>
      <item>Sara Leskovar, OIB 35288770872, Črečan 127,40000 Črečan</item>
    </izvorni_sadrzaj>
    <derivirana_varijabla naziv="DomainObject.Predmet.SudioniciListAdressOIB_1">
      <item>Financijska agencija, OIB 85821130368, A. Cesarca 2,42000 Varaždin</item>
      <item>DiH PROJEKT jednostavno društvo s ograničenom odgovornošću za trgovinu i usluge, OIB 44660702212, Istarska 12,40000 Čakovec</item>
      <item>Sudski registar</item>
      <item>Sara Leskovar, OIB 35288770872, Črečan 127,40000 Črečan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EB37C-8AA9-4FBD-8640-60AB9A836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2901</properties:Characters>
  <properties:Lines>84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2016-02-01T10:55:00Z</cp:lastPrinted>
  <dcterms:modified xmlns:xsi="http://www.w3.org/2001/XMLSchema-instance" xsi:type="dcterms:W3CDTF">2016-02-01T10:56:00Z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St-870/2015-4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