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ad46c" w14:paraId="88ad46c" w:rsidRDefault="00824366" w:rsidP="00824366" w:rsidR="00824366" w:rsidRPr="00824366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 w:rsidRPr="00824366">
        <w:rPr>
          <w:rFonts w:eastAsia="Calibri"/>
          <w:noProof/>
          <w:szCs w:val="24"/>
        </w:rPr>
        <w:t xml:space="preserve">                    </w:t>
      </w:r>
      <w:r w:rsidR="00663776">
        <w:rPr>
          <w:rFonts w:eastAsia="Calibri"/>
          <w:noProof/>
          <w:szCs w:val="24"/>
        </w:rPr>
        <w:drawing>
          <wp:inline distR="0" distL="0" distB="0" distT="0">
            <wp:extent cy="961390" cx="720725"/>
            <wp:effectExtent b="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        REPUBLIKA HRVATSKA</w:t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TRGOVAČKI SUD U VARAŽDINU</w:t>
      </w:r>
    </w:p>
    <w:p w:rsidRDefault="00824366" w:rsidP="00824366" w:rsid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          Braće Radić 2, Varaždin</w:t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</w:p>
    <w:p w:rsidRDefault="007A75CE" w:rsidP="00964C7D" w:rsidR="007A75CE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 po su</w:t>
      </w:r>
      <w:r w:rsidR="00824366">
        <w:t>tkinji toga suda Meliti Poljanec Bubaš</w:t>
      </w:r>
      <w:r w:rsidR="000571E3">
        <w:t>, kao stečajno</w:t>
      </w:r>
      <w:r w:rsidR="00824366">
        <w:t>j sutkinji</w:t>
      </w:r>
      <w:r w:rsidR="000571E3">
        <w:t xml:space="preserve"> u predmetu </w:t>
      </w:r>
      <w:r w:rsidR="00824366">
        <w:t>povodom</w:t>
      </w:r>
      <w:r w:rsidR="000571E3">
        <w:t xml:space="preserve"> zahtjeva Financijske agencije Regionalni centar Zagreb, Podružnica Varaždin, Augusta Cesarca 2, Varaždin, za pokretanje skraćenog stečajnog postupka protiv dužnika </w:t>
      </w:r>
      <w:r w:rsidR="005621DC">
        <w:t>UDRUGA MLADIH "PESKI" ĐURĐEVAC, Đurđevac, Grkinska 4</w:t>
      </w:r>
      <w:r w:rsidR="00CF4D49">
        <w:t>,</w:t>
      </w:r>
      <w:r w:rsidR="007E091A">
        <w:t xml:space="preserve"> </w:t>
      </w:r>
      <w:r w:rsidR="000571E3">
        <w:t>OIB:</w:t>
      </w:r>
      <w:r w:rsidR="007E091A">
        <w:t xml:space="preserve"> </w:t>
      </w:r>
      <w:r w:rsidR="005621DC">
        <w:t>05098834726</w:t>
      </w:r>
      <w:r w:rsidR="00824366">
        <w:t>, dana 1</w:t>
      </w:r>
      <w:r w:rsidR="00ED24EE">
        <w:t>3</w:t>
      </w:r>
      <w:r w:rsidR="00824366">
        <w:t xml:space="preserve">. studenoga 2015. 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I/ </w:t>
      </w:r>
      <w:r w:rsidR="007A75CE" w:rsidRPr="00964C7D">
        <w:rPr>
          <w:szCs w:val="24"/>
        </w:rPr>
        <w:t>Otvara se stečajni postupak nad stečajnim dužnikom</w:t>
      </w:r>
      <w:r w:rsidR="005621DC" w:rsidRPr="005621DC">
        <w:t xml:space="preserve"> </w:t>
      </w:r>
      <w:r w:rsidR="005621DC">
        <w:t>UDRUGA MLADIH "PESKI" ĐURĐEVAC, Đurđevac, Grkinska 4, OIB: 05098834726</w:t>
      </w:r>
      <w:r w:rsidR="00F219A9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 xml:space="preserve">s danom </w:t>
      </w:r>
      <w:r w:rsidR="007F2D48">
        <w:rPr>
          <w:szCs w:val="24"/>
        </w:rPr>
        <w:t>1</w:t>
      </w:r>
      <w:r w:rsidR="00ED24EE">
        <w:rPr>
          <w:szCs w:val="24"/>
        </w:rPr>
        <w:t>3</w:t>
      </w:r>
      <w:r w:rsidR="00964C7D" w:rsidRPr="00964C7D">
        <w:rPr>
          <w:szCs w:val="24"/>
        </w:rPr>
        <w:t xml:space="preserve">. </w:t>
      </w:r>
      <w:r w:rsidR="000571E3">
        <w:rPr>
          <w:szCs w:val="24"/>
        </w:rPr>
        <w:t>studenog</w:t>
      </w:r>
      <w:r w:rsidR="007E091A">
        <w:rPr>
          <w:szCs w:val="24"/>
        </w:rPr>
        <w:t>a</w:t>
      </w:r>
      <w:r w:rsidR="00964C7D" w:rsidRPr="00964C7D">
        <w:rPr>
          <w:szCs w:val="24"/>
        </w:rPr>
        <w:t xml:space="preserve"> 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964C7D" w:rsidRPr="00964C7D">
        <w:rPr>
          <w:szCs w:val="24"/>
        </w:rPr>
        <w:t>1</w:t>
      </w:r>
      <w:r w:rsidR="00622D0A">
        <w:rPr>
          <w:szCs w:val="24"/>
        </w:rPr>
        <w:t>5,00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B8373D">
      <w:pPr>
        <w:ind w:firstLine="708"/>
        <w:jc w:val="both"/>
      </w:pPr>
      <w:r>
        <w:rPr>
          <w:szCs w:val="24"/>
        </w:rPr>
        <w:t xml:space="preserve">II/ </w:t>
      </w:r>
      <w:r w:rsidR="007A75CE" w:rsidRPr="00964C7D">
        <w:rPr>
          <w:szCs w:val="24"/>
        </w:rPr>
        <w:t xml:space="preserve">Zaključuje se stečajni postupak nad stečajnim dužnikom </w:t>
      </w:r>
      <w:r w:rsidR="005621DC">
        <w:t>UDRUGA MLADIH "PESKI" ĐURĐEVAC, Đurđevac, Grkinska 4, OIB: 05098834726.</w:t>
      </w:r>
    </w:p>
    <w:p w:rsidRDefault="00DF4B3F" w:rsidP="00CE3446" w:rsidR="00DF4B3F">
      <w:pPr>
        <w:jc w:val="both"/>
      </w:pPr>
    </w:p>
    <w:p w:rsidRDefault="00824366" w:rsidP="00824366" w:rsidR="00DF4B3F" w:rsidRPr="0086756F">
      <w:pPr>
        <w:ind w:firstLine="708"/>
        <w:jc w:val="both"/>
      </w:pPr>
      <w:r w:rsidRPr="0086756F">
        <w:t xml:space="preserve">III/ </w:t>
      </w:r>
      <w:r w:rsidR="00DF4B3F" w:rsidRPr="0086756F">
        <w:t>Za stečajnog upravitelja imenuje se</w:t>
      </w:r>
      <w:r w:rsidR="00622D0A">
        <w:t xml:space="preserve"> </w:t>
      </w:r>
      <w:r w:rsidR="005621DC">
        <w:t>Daniel Deković, Zagreb, Harambašićeva 15,</w:t>
      </w:r>
      <w:r w:rsidR="0085571B">
        <w:t xml:space="preserve"> OIB: </w:t>
      </w:r>
      <w:r w:rsidR="005621DC">
        <w:t>76292704973</w:t>
      </w:r>
      <w:r w:rsidR="00ED24EE">
        <w:t>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IV/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V/ </w:t>
      </w:r>
      <w:r w:rsidR="007A75CE" w:rsidRPr="00964C7D">
        <w:rPr>
          <w:szCs w:val="24"/>
        </w:rPr>
        <w:t>Po pravomoćnosti ovoga rješenja stečajni dužnik</w:t>
      </w:r>
      <w:r w:rsidR="005621DC" w:rsidRPr="005621DC">
        <w:t xml:space="preserve"> </w:t>
      </w:r>
      <w:r w:rsidR="005621DC">
        <w:t>UDRUGA MLADIH "PESKI" ĐURĐEVAC, Đurđevac, Grkinska 4, OIB: 05098834726</w:t>
      </w:r>
      <w:r w:rsidR="00165044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bit</w:t>
      </w:r>
      <w:r w:rsidR="00F219A9">
        <w:rPr>
          <w:szCs w:val="24"/>
        </w:rPr>
        <w:t xml:space="preserve">i </w:t>
      </w:r>
      <w:r w:rsidR="007A75CE" w:rsidRPr="00964C7D">
        <w:rPr>
          <w:szCs w:val="24"/>
        </w:rPr>
        <w:t>će brisan iz sudskog registra.</w:t>
      </w:r>
    </w:p>
    <w:p w:rsidRDefault="007A75CE" w:rsidP="00964C7D" w:rsidR="007A75CE">
      <w:pPr>
        <w:rPr>
          <w:szCs w:val="24"/>
        </w:rPr>
      </w:pPr>
    </w:p>
    <w:p w:rsidRDefault="00824366" w:rsidP="00964C7D" w:rsidR="00824366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E62227">
        <w:rPr>
          <w:szCs w:val="24"/>
        </w:rPr>
        <w:t>1</w:t>
      </w:r>
      <w:r w:rsidR="005621DC">
        <w:rPr>
          <w:szCs w:val="24"/>
        </w:rPr>
        <w:t>7</w:t>
      </w:r>
      <w:r w:rsidR="00964C7D" w:rsidRPr="00964C7D">
        <w:rPr>
          <w:szCs w:val="24"/>
        </w:rPr>
        <w:t xml:space="preserve">. </w:t>
      </w:r>
      <w:r w:rsidR="000571E3">
        <w:rPr>
          <w:szCs w:val="24"/>
        </w:rPr>
        <w:t>rujna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>Stečajno</w:t>
      </w:r>
      <w:r w:rsidR="007E091A">
        <w:rPr>
          <w:szCs w:val="24"/>
        </w:rPr>
        <w:t>g zakona ('Narodne novine'</w:t>
      </w:r>
      <w:r w:rsidR="007A75CE" w:rsidRPr="00964C7D">
        <w:rPr>
          <w:szCs w:val="24"/>
        </w:rPr>
        <w:t xml:space="preserve">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četrdeset pet dana od </w:t>
      </w:r>
      <w:r w:rsidR="00E07F27">
        <w:rPr>
          <w:szCs w:val="24"/>
        </w:rPr>
        <w:t xml:space="preserve">dana </w:t>
      </w:r>
      <w:r w:rsidR="007A75CE" w:rsidRPr="00964C7D">
        <w:rPr>
          <w:szCs w:val="24"/>
        </w:rPr>
        <w:t xml:space="preserve">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</w:t>
      </w:r>
      <w:r w:rsidR="00E07F27">
        <w:rPr>
          <w:szCs w:val="24"/>
        </w:rPr>
        <w:t xml:space="preserve">na e-oglasnoj ploči suda </w:t>
      </w:r>
      <w:r w:rsidR="007A75CE" w:rsidRPr="00964C7D">
        <w:rPr>
          <w:szCs w:val="24"/>
        </w:rPr>
        <w:t>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lastRenderedPageBreak/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</w:t>
      </w:r>
      <w:r w:rsidR="00E07F27">
        <w:rPr>
          <w:szCs w:val="24"/>
        </w:rPr>
        <w:t xml:space="preserve">od dana objave oglasa na e-oglasnoj ploči suda </w:t>
      </w:r>
      <w:r w:rsidR="000571E3">
        <w:rPr>
          <w:szCs w:val="24"/>
        </w:rPr>
        <w:t>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>te kako u roku od četrdeset pet dana</w:t>
      </w:r>
      <w:r w:rsidR="00E07F27">
        <w:rPr>
          <w:szCs w:val="24"/>
        </w:rPr>
        <w:t xml:space="preserve"> od dana objave oglasa na e-oglasnoj ploči suda</w:t>
      </w:r>
      <w:r w:rsidR="000571E3" w:rsidRPr="00964C7D">
        <w:rPr>
          <w:szCs w:val="24"/>
        </w:rPr>
        <w:t xml:space="preserve">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824366" w:rsidP="000571E3" w:rsidR="00824366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824366">
        <w:rPr>
          <w:szCs w:val="24"/>
        </w:rPr>
        <w:t xml:space="preserve">, </w:t>
      </w:r>
      <w:r w:rsidR="00AE3548">
        <w:rPr>
          <w:szCs w:val="24"/>
        </w:rPr>
        <w:t>1</w:t>
      </w:r>
      <w:r w:rsidR="00ED24EE">
        <w:rPr>
          <w:szCs w:val="24"/>
        </w:rPr>
        <w:t>3</w:t>
      </w:r>
      <w:r w:rsidR="00964C7D" w:rsidRPr="00964C7D">
        <w:rPr>
          <w:szCs w:val="24"/>
        </w:rPr>
        <w:t xml:space="preserve">. </w:t>
      </w:r>
      <w:r w:rsidR="007F2D48">
        <w:rPr>
          <w:szCs w:val="24"/>
        </w:rPr>
        <w:t>s</w:t>
      </w:r>
      <w:r w:rsidR="000571E3">
        <w:rPr>
          <w:szCs w:val="24"/>
        </w:rPr>
        <w:t>tudenog</w:t>
      </w:r>
      <w:r w:rsidR="00824366">
        <w:rPr>
          <w:szCs w:val="24"/>
        </w:rPr>
        <w:t>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7F2D48">
        <w:rPr>
          <w:szCs w:val="24"/>
        </w:rPr>
        <w:t>5</w:t>
      </w:r>
      <w:r w:rsidR="00964C7D" w:rsidRPr="00964C7D">
        <w:rPr>
          <w:szCs w:val="24"/>
        </w:rPr>
        <w:t>.</w:t>
      </w:r>
    </w:p>
    <w:p w:rsidRDefault="00824366" w:rsidP="00964C7D" w:rsidR="00824366">
      <w:pPr>
        <w:jc w:val="center"/>
        <w:rPr>
          <w:szCs w:val="24"/>
        </w:rPr>
      </w:pPr>
    </w:p>
    <w:p w:rsidRDefault="00824366" w:rsidP="00964C7D" w:rsidR="00824366">
      <w:pPr>
        <w:jc w:val="center"/>
        <w:rPr>
          <w:szCs w:val="24"/>
        </w:rPr>
      </w:pPr>
    </w:p>
    <w:p w:rsidRDefault="00A319C8" w:rsidP="003214EC" w:rsidR="00A01F10">
      <w:pPr>
        <w:ind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1E07BC" w:rsidP="003214EC" w:rsidR="001E07BC">
      <w:pPr>
        <w:ind w:left="4956"/>
        <w:jc w:val="center"/>
        <w:rPr>
          <w:szCs w:val="24"/>
        </w:rPr>
      </w:pPr>
    </w:p>
    <w:p w:rsidRDefault="00824366" w:rsidP="00824366" w:rsidR="00824366">
      <w:pPr>
        <w:ind w:left="4956"/>
        <w:jc w:val="center"/>
        <w:rPr>
          <w:szCs w:val="24"/>
        </w:rPr>
      </w:pPr>
      <w:r>
        <w:rPr>
          <w:szCs w:val="24"/>
        </w:rPr>
        <w:t>Melita Poljanec Bubaš</w:t>
      </w:r>
    </w:p>
    <w:p w:rsidRDefault="007A75CE" w:rsidP="00824366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</w:t>
      </w:r>
      <w:r w:rsidR="00824366">
        <w:rPr>
          <w:szCs w:val="24"/>
        </w:rPr>
        <w:t xml:space="preserve">                              </w:t>
      </w:r>
      <w:r w:rsidR="00824366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</w:t>
      </w:r>
    </w:p>
    <w:p w:rsidRDefault="00824366" w:rsidP="00964C7D" w:rsidR="007A75CE" w:rsidRPr="00964C7D">
      <w:pPr>
        <w:rPr>
          <w:szCs w:val="24"/>
        </w:rPr>
      </w:pPr>
      <w:r>
        <w:rPr>
          <w:szCs w:val="24"/>
        </w:rPr>
        <w:t xml:space="preserve">          </w:t>
      </w:r>
      <w:r w:rsidR="007A75CE" w:rsidRPr="00964C7D">
        <w:rPr>
          <w:szCs w:val="24"/>
        </w:rPr>
        <w:t xml:space="preserve">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</w:t>
      </w:r>
      <w:r w:rsidR="00824366">
        <w:rPr>
          <w:szCs w:val="24"/>
        </w:rPr>
        <w:t xml:space="preserve">PUTA O PRAVNOM LIJEKU: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>Protiv ovoga rješenja može se podnijeti žalba u roku od osam dana</w:t>
      </w:r>
      <w:r w:rsidR="00E07F27">
        <w:rPr>
          <w:szCs w:val="24"/>
        </w:rPr>
        <w:t>,</w:t>
      </w:r>
      <w:r w:rsidRPr="00964C7D">
        <w:rPr>
          <w:szCs w:val="24"/>
        </w:rPr>
        <w:t xml:space="preserve"> </w:t>
      </w:r>
      <w:r w:rsidR="00E07F27">
        <w:rPr>
          <w:szCs w:val="24"/>
        </w:rPr>
        <w:t xml:space="preserve">a </w:t>
      </w:r>
      <w:r w:rsidRPr="00964C7D">
        <w:rPr>
          <w:szCs w:val="24"/>
        </w:rPr>
        <w:t xml:space="preserve">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</w:t>
      </w:r>
      <w:r w:rsidR="00E07F27">
        <w:rPr>
          <w:szCs w:val="24"/>
        </w:rPr>
        <w:t xml:space="preserve">epublike </w:t>
      </w:r>
      <w:r w:rsidRPr="00964C7D">
        <w:rPr>
          <w:szCs w:val="24"/>
        </w:rPr>
        <w:t>H</w:t>
      </w:r>
      <w:r w:rsidR="00E07F27">
        <w:rPr>
          <w:szCs w:val="24"/>
        </w:rPr>
        <w:t>rvatske</w:t>
      </w:r>
      <w:r w:rsidRPr="00964C7D">
        <w:rPr>
          <w:szCs w:val="24"/>
        </w:rPr>
        <w:t xml:space="preserve">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7E091A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165044" w:rsidR="00836343">
      <w:pPr>
        <w:numPr>
          <w:ilvl w:val="0"/>
          <w:numId w:val="1"/>
        </w:numPr>
        <w:jc w:val="both"/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9B62FF">
        <w:rPr>
          <w:szCs w:val="24"/>
        </w:rPr>
        <w:t xml:space="preserve">UDRUGA MLADIH "PESKI" ĐURĐEVAC, Đurđevac, Grkinska 4 </w:t>
      </w:r>
    </w:p>
    <w:p w:rsidRDefault="009B62FF" w:rsidP="00964C7D" w:rsidR="00824366" w:rsidRPr="00824366">
      <w:pPr>
        <w:numPr>
          <w:ilvl w:val="0"/>
          <w:numId w:val="1"/>
        </w:numPr>
        <w:rPr>
          <w:szCs w:val="24"/>
        </w:rPr>
      </w:pPr>
      <w:r>
        <w:t xml:space="preserve">Predsjednik udruge Goran Sabočanec, </w:t>
      </w:r>
      <w:r w:rsidR="00CF4D49">
        <w:t xml:space="preserve"> </w:t>
      </w:r>
      <w:r>
        <w:t>Čepelovac, Planinska 4, Đurđevac</w:t>
      </w:r>
    </w:p>
    <w:p w:rsidRDefault="009B62FF" w:rsidP="00DF4B3F" w:rsidR="00B375FC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Ured državne uprave u Koprivničko-križevačkoj županiji, Đurđevac, Stjepana Radića 1</w:t>
      </w:r>
      <w:r w:rsidR="007A75CE" w:rsidRPr="00B375FC">
        <w:rPr>
          <w:szCs w:val="24"/>
        </w:rPr>
        <w:t xml:space="preserve"> (odmah</w:t>
      </w:r>
      <w:r w:rsidR="00836343" w:rsidRPr="00B375FC">
        <w:rPr>
          <w:szCs w:val="24"/>
        </w:rPr>
        <w:t xml:space="preserve"> i nakon pravomoćnosti</w:t>
      </w:r>
      <w:r w:rsidR="007A75CE" w:rsidRPr="00B375FC">
        <w:rPr>
          <w:szCs w:val="24"/>
        </w:rPr>
        <w:t>)</w:t>
      </w:r>
      <w:r w:rsidR="00DF4B3F" w:rsidRPr="00B375FC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 xml:space="preserve">Ministarstvo financija, Porezna uprava, Područni ured Sjeverna Hrvatska, Ispostava </w:t>
      </w:r>
      <w:r w:rsidR="00CF4D49">
        <w:rPr>
          <w:szCs w:val="24"/>
        </w:rPr>
        <w:t>Đurđevac, Stjepana Radića 1</w:t>
      </w:r>
      <w:r w:rsidR="00ED24EE">
        <w:rPr>
          <w:szCs w:val="24"/>
        </w:rPr>
        <w:t xml:space="preserve">         </w:t>
      </w:r>
    </w:p>
    <w:p w:rsidRDefault="00DF4B3F" w:rsidP="00DF4B3F" w:rsidR="007A75CE" w:rsidRPr="00BF7D94">
      <w:pPr>
        <w:numPr>
          <w:ilvl w:val="0"/>
          <w:numId w:val="1"/>
        </w:numPr>
        <w:rPr>
          <w:szCs w:val="24"/>
        </w:rPr>
      </w:pPr>
      <w:r w:rsidRPr="00BF7D94">
        <w:rPr>
          <w:szCs w:val="24"/>
        </w:rPr>
        <w:t>Stečajn</w:t>
      </w:r>
      <w:r w:rsidR="00165044">
        <w:rPr>
          <w:szCs w:val="24"/>
        </w:rPr>
        <w:t>i</w:t>
      </w:r>
      <w:r w:rsidR="006149D5">
        <w:rPr>
          <w:szCs w:val="24"/>
        </w:rPr>
        <w:t xml:space="preserve"> upravitelj</w:t>
      </w:r>
      <w:r w:rsidR="00165044">
        <w:rPr>
          <w:szCs w:val="24"/>
        </w:rPr>
        <w:t xml:space="preserve"> </w:t>
      </w:r>
      <w:r w:rsidR="009B62FF">
        <w:t>Daniel Deković, Zagreb, Harambašićeva 15</w:t>
      </w:r>
    </w:p>
    <w:p w:rsidRDefault="00824366" w:rsidP="00964C7D" w:rsidR="00CF63B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</w:t>
      </w:r>
      <w:r w:rsidR="00CF63B6">
        <w:rPr>
          <w:szCs w:val="24"/>
        </w:rPr>
        <w:t>-oglasna ploča suda</w:t>
      </w:r>
    </w:p>
    <w:p w:rsidRDefault="007E091A" w:rsidP="00964C7D" w:rsidR="0082436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Pisarnica – kal. 20 dana 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0"/>
      <w:headerReference w:type="firs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2D8A" w:rsidP="007A75CE" w:rsidR="00752D8A">
      <w:r>
        <w:separator/>
      </w:r>
    </w:p>
  </w:endnote>
  <w:endnote w:id="0" w:type="continuationSeparator">
    <w:p w:rsidRDefault="00752D8A" w:rsidP="007A75CE" w:rsidR="00752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2D8A" w:rsidP="007A75CE" w:rsidR="00752D8A">
      <w:r>
        <w:separator/>
      </w:r>
    </w:p>
  </w:footnote>
  <w:footnote w:id="0" w:type="continuationSeparator">
    <w:p w:rsidRDefault="00752D8A" w:rsidP="007A75CE" w:rsidR="00752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D69F1">
      <w:rPr>
        <w:noProof/>
      </w:rPr>
      <w:t>2</w:t>
    </w:r>
    <w:r>
      <w:fldChar w:fldCharType="end"/>
    </w:r>
  </w:p>
  <w:p w:rsidRDefault="005621DC" w:rsidP="005621DC" w:rsidR="005621DC" w:rsidRPr="00964C7D">
    <w:pPr>
      <w:jc w:val="right"/>
      <w:rPr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St-190/15-5</w:t>
    </w:r>
  </w:p>
  <w:p w:rsidRDefault="009E6198" w:rsidR="009E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366" w:rsidP="00824366" w:rsidR="00824366" w:rsidRPr="00964C7D">
    <w:pPr>
      <w:jc w:val="right"/>
      <w:rPr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</w:t>
    </w:r>
    <w:r w:rsidR="00622D0A">
      <w:rPr>
        <w:szCs w:val="24"/>
      </w:rPr>
      <w:t>-</w:t>
    </w:r>
    <w:r w:rsidR="005621DC">
      <w:rPr>
        <w:szCs w:val="24"/>
      </w:rPr>
      <w:t>190/15-5</w:t>
    </w:r>
  </w:p>
  <w:p w:rsidRDefault="00824366" w:rsidR="0082436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424ED"/>
    <w:rsid w:val="000571E3"/>
    <w:rsid w:val="00064E14"/>
    <w:rsid w:val="000B15A6"/>
    <w:rsid w:val="000D1780"/>
    <w:rsid w:val="000E1119"/>
    <w:rsid w:val="00165044"/>
    <w:rsid w:val="001B25D6"/>
    <w:rsid w:val="001D3346"/>
    <w:rsid w:val="001E07BC"/>
    <w:rsid w:val="001F082B"/>
    <w:rsid w:val="00226E03"/>
    <w:rsid w:val="002530E3"/>
    <w:rsid w:val="00255595"/>
    <w:rsid w:val="002A6059"/>
    <w:rsid w:val="003214EC"/>
    <w:rsid w:val="00344C96"/>
    <w:rsid w:val="003B5155"/>
    <w:rsid w:val="003E2AE0"/>
    <w:rsid w:val="00467EEF"/>
    <w:rsid w:val="00497129"/>
    <w:rsid w:val="004A1245"/>
    <w:rsid w:val="004C1E71"/>
    <w:rsid w:val="004D3F31"/>
    <w:rsid w:val="004D69F1"/>
    <w:rsid w:val="00525276"/>
    <w:rsid w:val="00531356"/>
    <w:rsid w:val="00550447"/>
    <w:rsid w:val="005621DC"/>
    <w:rsid w:val="00581316"/>
    <w:rsid w:val="005B2BAA"/>
    <w:rsid w:val="005B616A"/>
    <w:rsid w:val="006149D5"/>
    <w:rsid w:val="00622D0A"/>
    <w:rsid w:val="0063224D"/>
    <w:rsid w:val="006523AF"/>
    <w:rsid w:val="006563D7"/>
    <w:rsid w:val="00663776"/>
    <w:rsid w:val="0068190F"/>
    <w:rsid w:val="00693CD2"/>
    <w:rsid w:val="00697740"/>
    <w:rsid w:val="006C1AAA"/>
    <w:rsid w:val="006D5619"/>
    <w:rsid w:val="006F25A8"/>
    <w:rsid w:val="00735822"/>
    <w:rsid w:val="00741660"/>
    <w:rsid w:val="00752D8A"/>
    <w:rsid w:val="00771C27"/>
    <w:rsid w:val="0078675C"/>
    <w:rsid w:val="007A75CE"/>
    <w:rsid w:val="007B0DF7"/>
    <w:rsid w:val="007B10CE"/>
    <w:rsid w:val="007C5C20"/>
    <w:rsid w:val="007E091A"/>
    <w:rsid w:val="007F2D48"/>
    <w:rsid w:val="00807802"/>
    <w:rsid w:val="00824366"/>
    <w:rsid w:val="00830F43"/>
    <w:rsid w:val="00832A7D"/>
    <w:rsid w:val="008354B4"/>
    <w:rsid w:val="00836343"/>
    <w:rsid w:val="0085571B"/>
    <w:rsid w:val="0086756F"/>
    <w:rsid w:val="008A024C"/>
    <w:rsid w:val="008A49F0"/>
    <w:rsid w:val="008F4CA4"/>
    <w:rsid w:val="00907951"/>
    <w:rsid w:val="00933038"/>
    <w:rsid w:val="00940790"/>
    <w:rsid w:val="00943931"/>
    <w:rsid w:val="009463BE"/>
    <w:rsid w:val="00957A64"/>
    <w:rsid w:val="00962A57"/>
    <w:rsid w:val="00963C9F"/>
    <w:rsid w:val="00964C7D"/>
    <w:rsid w:val="00965CA8"/>
    <w:rsid w:val="00976596"/>
    <w:rsid w:val="009B62FF"/>
    <w:rsid w:val="009C0B2F"/>
    <w:rsid w:val="009D0C5B"/>
    <w:rsid w:val="009D3AB2"/>
    <w:rsid w:val="009E6198"/>
    <w:rsid w:val="00A01F10"/>
    <w:rsid w:val="00A319C8"/>
    <w:rsid w:val="00AE3548"/>
    <w:rsid w:val="00B028B8"/>
    <w:rsid w:val="00B34567"/>
    <w:rsid w:val="00B375FC"/>
    <w:rsid w:val="00B518D8"/>
    <w:rsid w:val="00B8373D"/>
    <w:rsid w:val="00BF5CAE"/>
    <w:rsid w:val="00BF7D94"/>
    <w:rsid w:val="00C03FB3"/>
    <w:rsid w:val="00C7158A"/>
    <w:rsid w:val="00C80BBE"/>
    <w:rsid w:val="00C83918"/>
    <w:rsid w:val="00CA719C"/>
    <w:rsid w:val="00CB6ECB"/>
    <w:rsid w:val="00CC7782"/>
    <w:rsid w:val="00CE3446"/>
    <w:rsid w:val="00CF4D49"/>
    <w:rsid w:val="00CF63B6"/>
    <w:rsid w:val="00D0242F"/>
    <w:rsid w:val="00D508D6"/>
    <w:rsid w:val="00D65D0F"/>
    <w:rsid w:val="00D7256A"/>
    <w:rsid w:val="00D9095A"/>
    <w:rsid w:val="00DB4EB7"/>
    <w:rsid w:val="00DF4B3F"/>
    <w:rsid w:val="00E07F27"/>
    <w:rsid w:val="00E62227"/>
    <w:rsid w:val="00EA5D61"/>
    <w:rsid w:val="00EC125B"/>
    <w:rsid w:val="00EC48DB"/>
    <w:rsid w:val="00ED24EE"/>
    <w:rsid w:val="00F0497A"/>
    <w:rsid w:val="00F219A9"/>
    <w:rsid w:val="00F50578"/>
    <w:rsid w:val="00F60CA6"/>
    <w:rsid w:val="00F6594B"/>
    <w:rsid w:val="00FE693C"/>
    <w:rsid w:val="00FF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69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69F1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69F1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69F1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69F1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D69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69F1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69F1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69F1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69F1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St-190/2015</izvorni_sadrzaj>
    <derivirana_varijabla naziv="DomainObject.Predmet.OznakaBroj_1">St-190/2015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MALDIH "PESKI" ĐURĐEVAC</izvorni_sadrzaj>
    <derivirana_varijabla naziv="DomainObject.Predmet.ProtustrankaFormated_1">  UDRUGA MALDIH "PESKI" ĐURĐEVAC</derivirana_varijabla>
  </DomainObject.Predmet.ProtustrankaFormated>
  <DomainObject.Predmet.ProtustrankaFormatedOIB>
    <izvorni_sadrzaj>  UDRUGA MALDIH "PESKI" ĐURĐEVAC, OIB 05098834726</izvorni_sadrzaj>
    <derivirana_varijabla naziv="DomainObject.Predmet.ProtustrankaFormatedOIB_1">  UDRUGA MALDIH "PESKI" ĐURĐEVAC, OIB 05098834726</derivirana_varijabla>
  </DomainObject.Predmet.ProtustrankaFormatedOIB>
  <DomainObject.Predmet.ProtustrankaFormatedWithAdress>
    <izvorni_sadrzaj> UDRUGA MALDIH "PESKI" ĐURĐEVAC, Grinska 4, 48350 Đurđevac</izvorni_sadrzaj>
    <derivirana_varijabla naziv="DomainObject.Predmet.ProtustrankaFormatedWithAdress_1"> UDRUGA MALDIH "PESKI" ĐURĐEVAC, Grinska 4, 48350 Đurđevac</derivirana_varijabla>
  </DomainObject.Predmet.ProtustrankaFormatedWithAdress>
  <DomainObject.Predmet.ProtustrankaFormatedWithAdressOIB>
    <izvorni_sadrzaj> UDRUGA MALDIH "PESKI" ĐURĐEVAC, OIB 05098834726, Grinska 4, 48350 Đurđevac</izvorni_sadrzaj>
    <derivirana_varijabla naziv="DomainObject.Predmet.ProtustrankaFormatedWithAdressOIB_1"> UDRUGA MALDIH "PESKI" ĐURĐEVAC, OIB 05098834726, Grinska 4, 48350 Đurđevac</derivirana_varijabla>
  </DomainObject.Predmet.ProtustrankaFormatedWithAdressOIB>
  <DomainObject.Predmet.ProtustrankaWithAdress>
    <izvorni_sadrzaj>UDRUGA MALDIH "PESKI" ĐURĐEVAC Grinska 4, 48350 Đurđevac</izvorni_sadrzaj>
    <derivirana_varijabla naziv="DomainObject.Predmet.ProtustrankaWithAdress_1">UDRUGA MALDIH "PESKI" ĐURĐEVAC Grinska 4, 48350 Đurđevac</derivirana_varijabla>
  </DomainObject.Predmet.ProtustrankaWithAdress>
  <DomainObject.Predmet.ProtustrankaWithAdressOIB>
    <izvorni_sadrzaj>UDRUGA MALDIH "PESKI" ĐURĐEVAC, OIB 05098834726, Grinska 4, 48350 Đurđevac</izvorni_sadrzaj>
    <derivirana_varijabla naziv="DomainObject.Predmet.ProtustrankaWithAdressOIB_1">UDRUGA MALDIH "PESKI" ĐURĐEVAC, OIB 05098834726, Grinska 4, 48350 Đurđevac</derivirana_varijabla>
  </DomainObject.Predmet.ProtustrankaWithAdressOIB>
  <DomainObject.Predmet.ProtustrankaNazivFormated>
    <izvorni_sadrzaj>UDRUGA MALDIH "PESKI" ĐURĐEVAC</izvorni_sadrzaj>
    <derivirana_varijabla naziv="DomainObject.Predmet.ProtustrankaNazivFormated_1">UDRUGA MALDIH "PESKI" ĐURĐEVAC</derivirana_varijabla>
  </DomainObject.Predmet.ProtustrankaNazivFormated>
  <DomainObject.Predmet.ProtustrankaNazivFormatedOIB>
    <izvorni_sadrzaj>UDRUGA MALDIH "PESKI" ĐURĐEVAC, OIB 05098834726</izvorni_sadrzaj>
    <derivirana_varijabla naziv="DomainObject.Predmet.ProtustrankaNazivFormatedOIB_1">UDRUGA MALDIH "PESKI" ĐURĐEVAC, OIB 05098834726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Sudnica 224</izvorni_sadrzaj>
    <derivirana_varijabla naziv="DomainObject.Predmet.Referada.Prostorija.Oznaka_1">Sudnica 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1599.06</izvorni_sadrzaj>
    <derivirana_varijabla naziv="DomainObject.Predmet.TrenutnaVrijednost_1">1599.06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UDRUGA MALDIH "PESKI" ĐURĐEVAC</item>
    </izvorni_sadrzaj>
    <derivirana_varijabla naziv="DomainObject.Predmet.ProtuStrankaListFormated_1">
      <item>UDRUGA MALDIH "PESKI" ĐURĐEVAC</item>
    </derivirana_varijabla>
  </DomainObject.Predmet.ProtuStrankaListFormated>
  <DomainObject.Predmet.ProtuStrankaListFormatedOIB>
    <izvorni_sadrzaj>
      <item>UDRUGA MALDIH "PESKI" ĐURĐEVAC, OIB 05098834726</item>
    </izvorni_sadrzaj>
    <derivirana_varijabla naziv="DomainObject.Predmet.ProtuStrankaListFormatedOIB_1">
      <item>UDRUGA MALDIH "PESKI" ĐURĐEVAC, OIB 05098834726</item>
    </derivirana_varijabla>
  </DomainObject.Predmet.ProtuStrankaListFormatedOIB>
  <DomainObject.Predmet.ProtuStrankaListFormatedWithAdress>
    <izvorni_sadrzaj>
      <item>UDRUGA MALDIH "PESKI" ĐURĐEVAC, Grinska 4, 48350 Đurđevac</item>
    </izvorni_sadrzaj>
    <derivirana_varijabla naziv="DomainObject.Predmet.ProtuStrankaListFormatedWithAdress_1">
      <item>UDRUGA MALDIH "PESKI" ĐURĐEVAC, Grinska 4, 48350 Đurđevac</item>
    </derivirana_varijabla>
  </DomainObject.Predmet.ProtuStrankaListFormatedWithAdress>
  <DomainObject.Predmet.ProtuStrankaListFormatedWithAdressOIB>
    <izvorni_sadrzaj>
      <item>UDRUGA MALDIH "PESKI" ĐURĐEVAC, OIB 05098834726, Grinska 4, 48350 Đurđevac</item>
    </izvorni_sadrzaj>
    <derivirana_varijabla naziv="DomainObject.Predmet.ProtuStrankaListFormatedWithAdressOIB_1">
      <item>UDRUGA MALDIH "PESKI" ĐURĐEVAC, OIB 05098834726, Grinska 4, 48350 Đurđevac</item>
    </derivirana_varijabla>
  </DomainObject.Predmet.ProtuStrankaListFormatedWithAdressOIB>
  <DomainObject.Predmet.ProtuStrankaListNazivFormated>
    <izvorni_sadrzaj>
      <item>UDRUGA MALDIH "PESKI" ĐURĐEVAC</item>
    </izvorni_sadrzaj>
    <derivirana_varijabla naziv="DomainObject.Predmet.ProtuStrankaListNazivFormated_1">
      <item>UDRUGA MALDIH "PESKI" ĐURĐEVAC</item>
    </derivirana_varijabla>
  </DomainObject.Predmet.ProtuStrankaListNazivFormated>
  <DomainObject.Predmet.ProtuStrankaListNazivFormatedOIB>
    <izvorni_sadrzaj>
      <item>UDRUGA MALDIH "PESKI" ĐURĐEVAC, OIB 05098834726</item>
    </izvorni_sadrzaj>
    <derivirana_varijabla naziv="DomainObject.Predmet.ProtuStrankaListNazivFormatedOIB_1">
      <item>UDRUGA MALDIH "PESKI" ĐURĐEVAC, OIB 05098834726</item>
    </derivirana_varijabla>
  </DomainObject.Predmet.ProtuStrankaListNazivFormatedOIB>
  <DomainObject.Predmet.OstaliListFormated>
    <izvorni_sadrzaj>
      <item>Sudski registar</item>
      <item>E-oglasna ploča</item>
      <item>Daniel Deković</item>
      <item>Goran Sabočanec</item>
    </izvorni_sadrzaj>
    <derivirana_varijabla naziv="DomainObject.Predmet.OstaliListFormated_1">
      <item>Sudski registar</item>
      <item>E-oglasna ploča</item>
      <item>Daniel Deković</item>
      <item>Goran Sabočanec</item>
    </derivirana_varijabla>
  </DomainObject.Predmet.OstaliListFormated>
  <DomainObject.Predmet.OstaliListFormatedOIB>
    <izvorni_sadrzaj>
      <item>Sudski registar</item>
      <item>E-oglasna ploča</item>
      <item>Daniel Deković, OIB 76292704973</item>
      <item>Goran Sabočanec, OIB 00874412952</item>
    </izvorni_sadrzaj>
    <derivirana_varijabla naziv="DomainObject.Predmet.OstaliListFormatedOIB_1">
      <item>Sudski registar</item>
      <item>E-oglasna ploča</item>
      <item>Daniel Deković, OIB 76292704973</item>
      <item>Goran Sabočanec, OIB 00874412952</item>
    </derivirana_varijabla>
  </DomainObject.Predmet.OstaliListFormatedOIB>
  <DomainObject.Predmet.OstaliListFormatedWithAdress>
    <izvorni_sadrzaj>
      <item>Sudski registar</item>
      <item>E-oglasna ploča</item>
      <item>Daniel Deković, Harambašićeva 15, 10000 Zagreb</item>
      <item>Goran Sabočanec, Planinska 4, 48350 Čepelovac</item>
    </izvorni_sadrzaj>
    <derivirana_varijabla naziv="DomainObject.Predmet.OstaliListFormatedWithAdress_1">
      <item>Sudski registar</item>
      <item>E-oglasna ploča</item>
      <item>Daniel Deković, Harambašićeva 15, 10000 Zagreb</item>
      <item>Goran Sabočanec, Planinska 4, 48350 Čepelovac</item>
    </derivirana_varijabla>
  </DomainObject.Predmet.OstaliListFormatedWithAdress>
  <DomainObject.Predmet.OstaliListFormatedWithAdressOIB>
    <izvorni_sadrzaj>
      <item>Sudski registar</item>
      <item>E-oglasna ploča</item>
      <item>Daniel Deković, OIB 76292704973, Harambašićeva 15, 10000 Zagreb</item>
      <item>Goran Sabočanec, OIB 00874412952, Planinska 4, 48350 Čepelovac</item>
    </izvorni_sadrzaj>
    <derivirana_varijabla naziv="DomainObject.Predmet.OstaliListFormatedWithAdressOIB_1">
      <item>Sudski registar</item>
      <item>E-oglasna ploča</item>
      <item>Daniel Deković, OIB 76292704973, Harambašićeva 15, 10000 Zagreb</item>
      <item>Goran Sabočanec, OIB 00874412952, Planinska 4, 48350 Čepelovac</item>
    </derivirana_varijabla>
  </DomainObject.Predmet.OstaliListFormatedWithAdressOIB>
  <DomainObject.Predmet.OstaliListNazivFormated>
    <izvorni_sadrzaj>
      <item>Sudski registar</item>
      <item>E-oglasna ploča</item>
      <item>Daniel Deković</item>
      <item>Goran Sabočanec</item>
    </izvorni_sadrzaj>
    <derivirana_varijabla naziv="DomainObject.Predmet.OstaliListNazivFormated_1">
      <item>Sudski registar</item>
      <item>E-oglasna ploča</item>
      <item>Daniel Deković</item>
      <item>Goran Sabočanec</item>
    </derivirana_varijabla>
  </DomainObject.Predmet.OstaliListNazivFormated>
  <DomainObject.Predmet.OstaliListNazivFormatedOIB>
    <izvorni_sadrzaj>
      <item>Sudski registar</item>
      <item>E-oglasna ploča</item>
      <item>Daniel Deković, OIB 76292704973</item>
      <item>Goran Sabočanec, OIB 00874412952</item>
    </izvorni_sadrzaj>
    <derivirana_varijabla naziv="DomainObject.Predmet.OstaliListNazivFormatedOIB_1">
      <item>Sudski registar</item>
      <item>E-oglasna ploča</item>
      <item>Daniel Deković, OIB 76292704973</item>
      <item>Goran Sabočanec, OIB 00874412952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UDRUGA MALDIH "PESKI" ĐURĐEVAC</izvorni_sadrzaj>
    <derivirana_varijabla naziv="DomainObject.Predmet.ProtustrankaIDrugi_1">UDRUGA MALDIH "PESKI" ĐURĐEVAC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UDRUGA MALDIH "PESKI" ĐURĐEVAC, OIB 05098834726, Grinska 4, 48350 Đurđevac</izvorni_sadrzaj>
    <derivirana_varijabla naziv="DomainObject.Predmet.ProtustrankaIDrugiAdressOIB_1">UDRUGA MALDIH "PESKI" ĐURĐEVAC, OIB 05098834726, Grinska 4,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UDRUGA MALDIH "PESKI" ĐURĐEVAC</item>
      <item>Sudski registar</item>
      <item>E-oglasna ploča</item>
      <item>Daniel Deković</item>
      <item>Goran Sabočanec</item>
    </izvorni_sadrzaj>
    <derivirana_varijabla naziv="DomainObject.Predmet.SudioniciListNaziv_1">
      <item>Financijska agencija, Regionalni centar Zagreb, Podružnica Varaždin</item>
      <item>UDRUGA MALDIH "PESKI" ĐURĐEVAC</item>
      <item>Sudski registar</item>
      <item>E-oglasna ploča</item>
      <item>Daniel Deković</item>
      <item>Goran Sabočanec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UDRUGA MALDIH "PESKI" ĐURĐEVAC, OIB 05098834726, Grinska 4,48350 Đurđevac</item>
      <item>Sudski registar</item>
      <item>E-oglasna ploča</item>
      <item>Daniel Deković, OIB 76292704973, Harambašićeva 15,10000 Zagreb</item>
      <item>Goran Sabočanec, OIB 00874412952, Planinska 4,48350 Čepelovac</item>
    </izvorni_sadrzaj>
    <derivirana_varijabla naziv="DomainObject.Predmet.SudioniciListAdressOIB_1">
      <item>Financijska agencija, Regionalni centar Zagreb, Podružnica Varaždin, A. Cesarca 2,42000 Varaždin</item>
      <item>UDRUGA MALDIH "PESKI" ĐURĐEVAC, OIB 05098834726, Grinska 4,48350 Đurđevac</item>
      <item>Sudski registar</item>
      <item>E-oglasna ploča</item>
      <item>Daniel Deković, OIB 76292704973, Harambašićeva 15,10000 Zagreb</item>
      <item>Goran Sabočanec, OIB 00874412952, Planinska 4,48350 Čepelovac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05098834726</item>
      <item>, OIB null</item>
      <item>, OIB null</item>
      <item>, OIB 76292704973</item>
      <item>, OIB 00874412952</item>
    </izvorni_sadrzaj>
    <derivirana_varijabla naziv="DomainObject.Predmet.SudioniciListNazivOIB_1">
      <item>, OIB null</item>
      <item>, OIB 05098834726</item>
      <item>, OIB null</item>
      <item>, OIB null</item>
      <item>, OIB 76292704973</item>
      <item>, OIB 00874412952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Harambašićeva 15 Zagreb</item>
    </izvorni_sadrzaj>
    <derivirana_varijabla naziv="DomainObject.Predmet.StecajniUpraviteljiListAddressOIB_1">
      <item>DANIEL DEKOVIĆ, OIB 76292704973, Harambašićeva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2942</properties:Characters>
  <properties:Lines>87</properties:Lines>
  <properties:Paragraphs>31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2015-11-12T07:34:00Z</dcterms:created>
  <dc:creator>Ljubica Makovec</dc:creator>
  <cp:lastModifiedBy>Nikolina Cvek</cp:lastModifiedBy>
  <cp:lastPrinted>2015-11-13T08:02:00Z</cp:lastPrinted>
  <dcterms:modified xmlns:xsi="http://www.w3.org/2001/XMLSchema-instance" xsi:type="dcterms:W3CDTF">2015-11-13T08:05:00Z</dcterms:modified>
  <cp:revision>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